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7f62" w14:paraId="1967f62" w:rsidRDefault="001E0F37" w:rsidP="00910611" w:rsidR="001E0F37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F37" w:rsidP="00910611" w:rsidR="001E0F37">
      <w:r>
        <w:rPr>
          <w:rFonts w:eastAsia="MS Mincho"/>
        </w:rPr>
        <w:t>REPUBLIKA HRVATSKA</w:t>
      </w:r>
    </w:p>
    <w:p w:rsidRDefault="001E0F37" w:rsidP="00910611" w:rsidR="001E0F37">
      <w:r>
        <w:rPr>
          <w:rFonts w:eastAsia="MS Mincho"/>
        </w:rPr>
        <w:t>TRGOVAČKI SUD U RIJECI</w:t>
      </w:r>
    </w:p>
    <w:p w:rsidRDefault="001E0F37" w:rsidR="001E0F3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F51546" w:rsidP="0099605E" w:rsidR="00F51546" w:rsidRPr="0099605E">
      <w:pPr>
        <w:pStyle w:val="Default"/>
        <w:jc w:val="both"/>
      </w:pPr>
      <w:r w:rsidRPr="0099605E">
        <w:tab/>
        <w:t xml:space="preserve">Trgovački sud u Rijeci, po sucu Veri Jelenović, </w:t>
      </w:r>
      <w:r w:rsidR="0099605E" w:rsidRPr="0099605E">
        <w:t>u postupku nad dužnikom AN - AN PHOEBUS d.o.o. za usluge i trgovinu u stečaju Malinska, Valica 48, OIB: 71181496594</w:t>
      </w:r>
      <w:r w:rsidRPr="0099605E">
        <w:t xml:space="preserve">, dana  </w:t>
      </w:r>
      <w:r w:rsidR="0099605E" w:rsidRPr="0099605E">
        <w:t>15. siječnja 2019</w:t>
      </w:r>
      <w:r w:rsidRPr="0099605E">
        <w:t xml:space="preserve">.  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99605E" w:rsidR="00DA5409" w:rsidRPr="0099605E">
      <w:pPr>
        <w:pStyle w:val="Default"/>
        <w:jc w:val="both"/>
      </w:pPr>
      <w:r w:rsidRPr="0099605E">
        <w:t xml:space="preserve"> </w:t>
      </w:r>
      <w:r w:rsidRPr="0099605E">
        <w:tab/>
        <w:t xml:space="preserve">Ispravlja se rješenje ovog suda posl. br. </w:t>
      </w:r>
      <w:r w:rsidR="00A437AE" w:rsidRPr="0099605E">
        <w:t xml:space="preserve">14 </w:t>
      </w:r>
      <w:r w:rsidRPr="0099605E">
        <w:t>St-</w:t>
      </w:r>
      <w:r w:rsidR="00E43BB3">
        <w:t>506</w:t>
      </w:r>
      <w:r w:rsidR="00F51546" w:rsidRPr="0099605E">
        <w:t>/2018</w:t>
      </w:r>
      <w:r w:rsidR="005E2EF9" w:rsidRPr="0099605E">
        <w:t>-</w:t>
      </w:r>
      <w:r w:rsidR="00E43BB3">
        <w:t>10</w:t>
      </w:r>
      <w:r w:rsidRPr="0099605E">
        <w:t xml:space="preserve"> od </w:t>
      </w:r>
      <w:r w:rsidR="00DA4287" w:rsidRPr="0099605E">
        <w:t xml:space="preserve"> </w:t>
      </w:r>
      <w:r w:rsidR="00E43BB3">
        <w:t>14. siječnja 2019</w:t>
      </w:r>
      <w:r w:rsidR="00DA4287" w:rsidRPr="0099605E">
        <w:t xml:space="preserve">. </w:t>
      </w:r>
      <w:r w:rsidR="00A437AE" w:rsidRPr="0099605E">
        <w:t xml:space="preserve">u </w:t>
      </w:r>
      <w:r w:rsidR="0099605E">
        <w:t>izreci, točka III.</w:t>
      </w:r>
      <w:r w:rsidRPr="0099605E">
        <w:t>,</w:t>
      </w:r>
      <w:r w:rsidR="00A437AE" w:rsidRPr="0099605E">
        <w:t xml:space="preserve"> redak </w:t>
      </w:r>
      <w:r w:rsidR="0099605E">
        <w:t>prvi i drugi</w:t>
      </w:r>
      <w:r w:rsidR="00A437AE" w:rsidRPr="0099605E">
        <w:t>,</w:t>
      </w:r>
      <w:r w:rsidRPr="0099605E">
        <w:t xml:space="preserve"> tako da umjesto „</w:t>
      </w:r>
      <w:r w:rsidR="0099605E" w:rsidRPr="0099605E">
        <w:t>Jasna Kučević, OIB: 89442269215, Kaštanjer 64, Pula</w:t>
      </w:r>
      <w:r w:rsidRPr="0099605E">
        <w:t>“ treba pisati „</w:t>
      </w:r>
      <w:r w:rsidR="0099605E" w:rsidRPr="0099605E">
        <w:rPr>
          <w:bCs/>
        </w:rPr>
        <w:t>Ljiljana Blagojević, OIB: 27293493678, Markovići 21, Rijeka</w:t>
      </w:r>
      <w:r w:rsidR="00A437AE" w:rsidRPr="0099605E">
        <w:t>“</w:t>
      </w:r>
      <w:r w:rsidRPr="0099605E">
        <w:t xml:space="preserve">. 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Obrazloženje</w:t>
      </w:r>
    </w:p>
    <w:p w:rsidRDefault="001E0F37" w:rsidP="00DA5409" w:rsidR="001E0F37" w:rsidRPr="0099605E">
      <w:pPr>
        <w:jc w:val="center"/>
        <w:rPr>
          <w:rFonts w:hAnsi="Times New Roman" w:ascii="Times New Roman"/>
          <w:b w:val="false"/>
        </w:rPr>
      </w:pPr>
    </w:p>
    <w:p w:rsidRDefault="00DA5409" w:rsidP="0099605E" w:rsidR="00DA5409">
      <w:pPr>
        <w:pStyle w:val="Default"/>
        <w:jc w:val="both"/>
      </w:pPr>
      <w:r w:rsidRPr="0099605E">
        <w:tab/>
        <w:t xml:space="preserve">U ovosudnom je rješenju posl. br. </w:t>
      </w:r>
      <w:r w:rsidR="0099605E" w:rsidRPr="0099605E">
        <w:t xml:space="preserve">14 St- 506/2018-10  </w:t>
      </w:r>
      <w:r w:rsidR="00F51546" w:rsidRPr="0099605E">
        <w:t xml:space="preserve">od  </w:t>
      </w:r>
      <w:r w:rsidR="0099605E" w:rsidRPr="0099605E">
        <w:t>1</w:t>
      </w:r>
      <w:r w:rsidR="00E43BB3">
        <w:t>4</w:t>
      </w:r>
      <w:r w:rsidR="0099605E" w:rsidRPr="0099605E">
        <w:t>. siječnja 2019</w:t>
      </w:r>
      <w:r w:rsidR="00F51546" w:rsidRPr="0099605E">
        <w:t xml:space="preserve">. </w:t>
      </w:r>
      <w:r w:rsidRPr="0099605E">
        <w:t xml:space="preserve">došlo do očite pogreške u pisanju, pa je po službenoj dužnosti, a na temelju čl.342. st.1. i 2. </w:t>
      </w:r>
      <w:r w:rsidR="00883BC7" w:rsidRPr="0099605E">
        <w:t>Zakona o parničnom postupku (</w:t>
      </w:r>
      <w:r w:rsidR="00BA275F" w:rsidRPr="0099605E">
        <w:t xml:space="preserve">dalje: ZPP, objavljen u </w:t>
      </w:r>
      <w:r w:rsidR="00883BC7" w:rsidRPr="0099605E">
        <w:t>NN 53/91, 91/92, 112/99, 88/01, 117/03, 88/05, 2/07-Odluka USRH, 84/08, 96/08, 123/08</w:t>
      </w:r>
      <w:r w:rsidR="00BA275F" w:rsidRPr="0099605E">
        <w:t>, 57/11, 148/11, 25/13</w:t>
      </w:r>
      <w:r w:rsidR="00A437AE" w:rsidRPr="0099605E">
        <w:t>, 89/14</w:t>
      </w:r>
      <w:r w:rsidR="00883BC7" w:rsidRPr="0099605E">
        <w:t>)</w:t>
      </w:r>
      <w:r w:rsidRPr="0099605E">
        <w:t xml:space="preserve">  i čl.347. ZPP-a u svezi sa člankom </w:t>
      </w:r>
      <w:r w:rsidR="005E2EF9" w:rsidRPr="0099605E">
        <w:t>10</w:t>
      </w:r>
      <w:r w:rsidRPr="0099605E">
        <w:t xml:space="preserve">. </w:t>
      </w:r>
      <w:r w:rsidR="00883BC7" w:rsidRPr="0099605E">
        <w:t xml:space="preserve"> </w:t>
      </w:r>
      <w:r w:rsidR="00BA275F" w:rsidRPr="0099605E">
        <w:t xml:space="preserve">Stečajnog zakona </w:t>
      </w:r>
      <w:r w:rsidR="00BA275F" w:rsidRPr="0099605E">
        <w:rPr>
          <w:bCs/>
        </w:rPr>
        <w:t xml:space="preserve">(dalje: SZ, objavljen u NN </w:t>
      </w:r>
      <w:r w:rsidR="005E2EF9" w:rsidRPr="0099605E">
        <w:rPr>
          <w:bCs/>
        </w:rPr>
        <w:t>71/15</w:t>
      </w:r>
      <w:r w:rsidR="00BA275F" w:rsidRPr="0099605E">
        <w:rPr>
          <w:bCs/>
        </w:rPr>
        <w:t>)</w:t>
      </w:r>
      <w:r w:rsidRPr="0099605E">
        <w:t xml:space="preserve">, valjalo donijeti ovo rješenje.  </w:t>
      </w:r>
    </w:p>
    <w:p w:rsidRDefault="001E0F37" w:rsidP="0099605E" w:rsidR="001E0F37" w:rsidRPr="0099605E">
      <w:pPr>
        <w:pStyle w:val="Default"/>
        <w:jc w:val="both"/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U Rijeci </w:t>
      </w:r>
      <w:r w:rsidR="0099605E" w:rsidRPr="0099605E">
        <w:rPr>
          <w:rFonts w:hAnsi="Times New Roman" w:ascii="Times New Roman"/>
          <w:b w:val="false"/>
        </w:rPr>
        <w:t>15. siječnja 2019</w:t>
      </w:r>
      <w:r w:rsidRPr="0099605E">
        <w:rPr>
          <w:rFonts w:hAnsi="Times New Roman" w:ascii="Times New Roman"/>
          <w:b w:val="false"/>
        </w:rPr>
        <w:t>.</w:t>
      </w:r>
      <w:r w:rsidR="00CF6B54" w:rsidRPr="0099605E">
        <w:rPr>
          <w:rFonts w:hAnsi="Times New Roman" w:ascii="Times New Roman"/>
          <w:b w:val="false"/>
        </w:rPr>
        <w:t xml:space="preserve"> </w:t>
      </w:r>
    </w:p>
    <w:p w:rsidRDefault="001E0F37" w:rsidP="00DA5409" w:rsidR="001E0F37" w:rsidRPr="0099605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99605E">
        <w:rPr>
          <w:rFonts w:hAnsi="Times New Roman" w:ascii="Times New Roman"/>
          <w:b w:val="false"/>
        </w:rPr>
        <w:t xml:space="preserve">       </w:t>
      </w:r>
      <w:r w:rsidRPr="0099605E">
        <w:rPr>
          <w:rFonts w:hAnsi="Times New Roman" w:ascii="Times New Roman"/>
          <w:b w:val="false"/>
        </w:rPr>
        <w:t xml:space="preserve">    Vera Jelenović</w:t>
      </w:r>
    </w:p>
    <w:p w:rsidRDefault="001E0F37" w:rsidP="00DA5409" w:rsidR="001E0F37">
      <w:pPr>
        <w:jc w:val="both"/>
        <w:rPr>
          <w:rFonts w:hAnsi="Times New Roman" w:ascii="Times New Roman"/>
          <w:b w:val="false"/>
        </w:rPr>
      </w:pPr>
    </w:p>
    <w:p w:rsidRDefault="001E0F37" w:rsidP="00DA5409" w:rsidR="001E0F3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99605E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99605E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99605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863" w:rsidR="00D82863">
      <w:r>
        <w:separator/>
      </w:r>
    </w:p>
  </w:endnote>
  <w:endnote w:id="0" w:type="continuationSeparator">
    <w:p w:rsidRDefault="00D82863" w:rsidR="00D82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22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863" w:rsidR="00D82863">
      <w:r>
        <w:separator/>
      </w:r>
    </w:p>
  </w:footnote>
  <w:footnote w:id="0" w:type="continuationSeparator">
    <w:p w:rsidRDefault="00D82863" w:rsidR="00D828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F37" w:rsidP="00F51546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99605E">
      <w:rPr>
        <w:rFonts w:hAnsi="Times New Roman" w:ascii="Times New Roman"/>
        <w:b w:val="false"/>
      </w:rPr>
      <w:t>506</w:t>
    </w:r>
    <w:r w:rsidR="00F51546">
      <w:rPr>
        <w:rFonts w:hAnsi="Times New Roman" w:ascii="Times New Roman"/>
        <w:b w:val="false"/>
      </w:rPr>
      <w:t>/2018</w:t>
    </w:r>
    <w:r>
      <w:rPr>
        <w:rFonts w:hAnsi="Times New Roman" w:ascii="Times New Roman"/>
        <w:b w:val="false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A2FD9"/>
    <w:rsid w:val="00120ECA"/>
    <w:rsid w:val="001534EB"/>
    <w:rsid w:val="001E0F37"/>
    <w:rsid w:val="0031228A"/>
    <w:rsid w:val="0038054A"/>
    <w:rsid w:val="003B45A4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91600D"/>
    <w:rsid w:val="0099605E"/>
    <w:rsid w:val="009D7637"/>
    <w:rsid w:val="00A437AE"/>
    <w:rsid w:val="00B24788"/>
    <w:rsid w:val="00B446F7"/>
    <w:rsid w:val="00BA275F"/>
    <w:rsid w:val="00C06B8F"/>
    <w:rsid w:val="00C326EE"/>
    <w:rsid w:val="00CC14A6"/>
    <w:rsid w:val="00CF6B54"/>
    <w:rsid w:val="00D033FD"/>
    <w:rsid w:val="00D36B12"/>
    <w:rsid w:val="00D82863"/>
    <w:rsid w:val="00DA4287"/>
    <w:rsid w:val="00DA5409"/>
    <w:rsid w:val="00E43BB3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customStyle="true" w:styleId="Default" w:type="paragraph">
    <w:name w:val="Default"/>
    <w:rsid w:val="0099605E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2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customStyle="1" w:styleId="Default" w:type="paragraph">
    <w:name w:val="Default"/>
    <w:rsid w:val="0099605E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2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2019.</izvorni_sadrzaj>
    <derivirana_varijabla naziv="DomainObject.Predmet.DatumRjesavanja_1">15.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St-506/2018</izvorni_sadrzaj>
    <derivirana_varijabla naziv="DomainObject.Predmet.OznakaBroj_1">St-506/2018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 - AN PHOEBUS d.o.o.</izvorni_sadrzaj>
    <derivirana_varijabla naziv="DomainObject.Predmet.ProtustrankaFormated_1">  AN - AN PHOEBUS d.o.o.</derivirana_varijabla>
  </DomainObject.Predmet.ProtustrankaFormated>
  <DomainObject.Predmet.ProtustrankaFormatedOIB>
    <izvorni_sadrzaj>  AN - AN PHOEBUS d.o.o., OIB 71181496594</izvorni_sadrzaj>
    <derivirana_varijabla naziv="DomainObject.Predmet.ProtustrankaFormatedOIB_1">  AN - AN PHOEBUS d.o.o., OIB 71181496594</derivirana_varijabla>
  </DomainObject.Predmet.ProtustrankaFormatedOIB>
  <DomainObject.Predmet.ProtustrankaFormatedWithAdress>
    <izvorni_sadrzaj> AN - AN PHOEBUS d.o.o., Valica 48, 51511 Malinska</izvorni_sadrzaj>
    <derivirana_varijabla naziv="DomainObject.Predmet.ProtustrankaFormatedWithAdress_1"> AN - AN PHOEBUS d.o.o., Valica 48, 51511 Malinska</derivirana_varijabla>
  </DomainObject.Predmet.ProtustrankaFormatedWithAdress>
  <DomainObject.Predmet.ProtustrankaFormatedWithAdressOIB>
    <izvorni_sadrzaj> AN - AN PHOEBUS d.o.o., OIB 71181496594, Valica 48, 51511 Malinska</izvorni_sadrzaj>
    <derivirana_varijabla naziv="DomainObject.Predmet.ProtustrankaFormatedWithAdressOIB_1"> AN - AN PHOEBUS d.o.o., OIB 71181496594, Valica 48, 51511 Malinska</derivirana_varijabla>
  </DomainObject.Predmet.ProtustrankaFormatedWithAdressOIB>
  <DomainObject.Predmet.ProtustrankaWithAdress>
    <izvorni_sadrzaj>AN - AN PHOEBUS d.o.o. Valica 48, 51511 Malinska</izvorni_sadrzaj>
    <derivirana_varijabla naziv="DomainObject.Predmet.ProtustrankaWithAdress_1">AN - AN PHOEBUS d.o.o. Valica 48, 51511 Malinska</derivirana_varijabla>
  </DomainObject.Predmet.ProtustrankaWithAdress>
  <DomainObject.Predmet.ProtustrankaWithAdressOIB>
    <izvorni_sadrzaj>AN - AN PHOEBUS d.o.o., OIB 71181496594, Valica 48, 51511 Malinska</izvorni_sadrzaj>
    <derivirana_varijabla naziv="DomainObject.Predmet.ProtustrankaWithAdressOIB_1">AN - AN PHOEBUS d.o.o., OIB 71181496594, Valica 48, 51511 Malinska</derivirana_varijabla>
  </DomainObject.Predmet.ProtustrankaWithAdressOIB>
  <DomainObject.Predmet.ProtustrankaNazivFormated>
    <izvorni_sadrzaj>AN - AN PHOEBUS d.o.o.</izvorni_sadrzaj>
    <derivirana_varijabla naziv="DomainObject.Predmet.ProtustrankaNazivFormated_1">AN - AN PHOEBUS d.o.o.</derivirana_varijabla>
  </DomainObject.Predmet.ProtustrankaNazivFormated>
  <DomainObject.Predmet.ProtustrankaNazivFormatedOIB>
    <izvorni_sadrzaj>AN - AN PHOEBUS d.o.o., OIB 71181496594</izvorni_sadrzaj>
    <derivirana_varijabla naziv="DomainObject.Predmet.ProtustrankaNazivFormatedOIB_1">AN - AN PHOEBUS d.o.o., OIB 71181496594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 - AN PHOEBUS d.o.o.</item>
    </izvorni_sadrzaj>
    <derivirana_varijabla naziv="DomainObject.Predmet.ProtuStrankaListFormated_1">
      <item>AN - AN PHOEBUS d.o.o.</item>
    </derivirana_varijabla>
  </DomainObject.Predmet.ProtuStrankaListFormated>
  <DomainObject.Predmet.ProtuStrankaListFormatedOIB>
    <izvorni_sadrzaj>
      <item>AN - AN PHOEBUS d.o.o., OIB 71181496594</item>
    </izvorni_sadrzaj>
    <derivirana_varijabla naziv="DomainObject.Predmet.ProtuStrankaListFormatedOIB_1">
      <item>AN - AN PHOEBUS d.o.o., OIB 71181496594</item>
    </derivirana_varijabla>
  </DomainObject.Predmet.ProtuStrankaListFormatedOIB>
  <DomainObject.Predmet.ProtuStrankaListFormatedWithAdress>
    <izvorni_sadrzaj>
      <item>AN - AN PHOEBUS d.o.o., Valica 48, 51511 Malinska</item>
    </izvorni_sadrzaj>
    <derivirana_varijabla naziv="DomainObject.Predmet.ProtuStrankaListFormatedWithAdress_1">
      <item>AN - AN PHOEBUS d.o.o., Valica 48, 51511 Malinska</item>
    </derivirana_varijabla>
  </DomainObject.Predmet.ProtuStrankaListFormatedWithAdress>
  <DomainObject.Predmet.ProtuStrankaListFormatedWithAdressOIB>
    <izvorni_sadrzaj>
      <item>AN - AN PHOEBUS d.o.o., OIB 71181496594, Valica 48, 51511 Malinska</item>
    </izvorni_sadrzaj>
    <derivirana_varijabla naziv="DomainObject.Predmet.ProtuStrankaListFormatedWithAdressOIB_1">
      <item>AN - AN PHOEBUS d.o.o., OIB 71181496594, Valica 48, 51511 Malinska</item>
    </derivirana_varijabla>
  </DomainObject.Predmet.ProtuStrankaListFormatedWithAdressOIB>
  <DomainObject.Predmet.ProtuStrankaListNazivFormated>
    <izvorni_sadrzaj>
      <item>AN - AN PHOEBUS d.o.o.</item>
    </izvorni_sadrzaj>
    <derivirana_varijabla naziv="DomainObject.Predmet.ProtuStrankaListNazivFormated_1">
      <item>AN - AN PHOEBUS d.o.o.</item>
    </derivirana_varijabla>
  </DomainObject.Predmet.ProtuStrankaListNazivFormated>
  <DomainObject.Predmet.ProtuStrankaListNazivFormatedOIB>
    <izvorni_sadrzaj>
      <item>AN - AN PHOEBUS d.o.o., OIB 71181496594</item>
    </izvorni_sadrzaj>
    <derivirana_varijabla naziv="DomainObject.Predmet.ProtuStrankaListNazivFormatedOIB_1">
      <item>AN - AN PHOEBUS d.o.o., OIB 71181496594</item>
    </derivirana_varijabla>
  </DomainObject.Predmet.ProtuStrankaListNazivFormatedOIB>
  <DomainObject.Predmet.OstaliListFormated>
    <izvorni_sadrzaj>
      <item>DUŠKO MARKOVIĆ</item>
      <item>ANA BULJAN</item>
    </izvorni_sadrzaj>
    <derivirana_varijabla naziv="DomainObject.Predmet.OstaliListFormated_1">
      <item>DUŠKO MARKOVIĆ</item>
      <item>ANA BULJAN</item>
    </derivirana_varijabla>
  </DomainObject.Predmet.OstaliListFormated>
  <DomainObject.Predmet.OstaliListFormatedOIB>
    <izvorni_sadrzaj>
      <item>DUŠKO MARKOVIĆ</item>
      <item>ANA BULJAN</item>
    </izvorni_sadrzaj>
    <derivirana_varijabla naziv="DomainObject.Predmet.OstaliListFormatedOIB_1">
      <item>DUŠKO MARKOVIĆ</item>
      <item>ANA BULJAN</item>
    </derivirana_varijabla>
  </DomainObject.Predmet.OstaliListFormatedOIB>
  <DomainObject.Predmet.OstaliListFormatedWithAdress>
    <izvorni_sadrzaj>
      <item>DUŠKO MARKOVIĆ, REPUBLIKE AUSTRIJE 17, 10000 Zagreb</item>
      <item>ANA BULJAN, GRAČANSKI MIHALJEVAC 7/D, 10000 Zagreb</item>
    </izvorni_sadrzaj>
    <derivirana_varijabla naziv="DomainObject.Predmet.OstaliListFormatedWithAdress_1">
      <item>DUŠKO MARKOVIĆ, REPUBLIKE AUSTRIJE 17, 10000 Zagreb</item>
      <item>ANA BULJAN, GRAČANSKI MIHALJEVAC 7/D, 10000 Zagreb</item>
    </derivirana_varijabla>
  </DomainObject.Predmet.OstaliListFormatedWithAdress>
  <DomainObject.Predmet.OstaliListFormatedWithAdressOIB>
    <izvorni_sadrzaj>
      <item>DUŠKO MARKOVIĆ, REPUBLIKE AUSTRIJE 17, 10000 Zagreb</item>
      <item>ANA BULJAN, GRAČANSKI MIHALJEVAC 7/D, 10000 Zagreb</item>
    </izvorni_sadrzaj>
    <derivirana_varijabla naziv="DomainObject.Predmet.OstaliListFormatedWithAdressOIB_1">
      <item>DUŠKO MARKOVIĆ, REPUBLIKE AUSTRIJE 17, 10000 Zagreb</item>
      <item>ANA BULJAN, GRAČANSKI MIHALJEVAC 7/D, 10000 Zagreb</item>
    </derivirana_varijabla>
  </DomainObject.Predmet.OstaliListFormatedWithAdressOIB>
  <DomainObject.Predmet.OstaliListNazivFormated>
    <izvorni_sadrzaj>
      <item>DUŠKO MARKOVIĆ</item>
      <item>ANA BULJAN</item>
    </izvorni_sadrzaj>
    <derivirana_varijabla naziv="DomainObject.Predmet.OstaliListNazivFormated_1">
      <item>DUŠKO MARKOVIĆ</item>
      <item>ANA BULJAN</item>
    </derivirana_varijabla>
  </DomainObject.Predmet.OstaliListNazivFormated>
  <DomainObject.Predmet.OstaliListNazivFormatedOIB>
    <izvorni_sadrzaj>
      <item>DUŠKO MARKOVIĆ</item>
      <item>ANA BULJAN</item>
    </izvorni_sadrzaj>
    <derivirana_varijabla naziv="DomainObject.Predmet.OstaliListNazivFormatedOIB_1">
      <item>DUŠKO MARKOVIĆ</item>
      <item>ANA BULJAN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 - AN PHOEBUS d.o.o.</izvorni_sadrzaj>
    <derivirana_varijabla naziv="DomainObject.Predmet.ProtustrankaIDrugi_1">AN - AN PHOEBUS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 - AN PHOEBUS d.o.o., OIB 71181496594, Valica 48, 51511 Malinska</izvorni_sadrzaj>
    <derivirana_varijabla naziv="DomainObject.Predmet.ProtustrankaIDrugiAdressOIB_1">AN - AN PHOEBUS d.o.o., OIB 71181496594, Valica 48,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2019.</izvorni_sadrzaj>
    <derivirana_varijabla naziv="DomainObject.Predmet.OdlukaRjesenje.DatumDonosenjaOdluke_1">14.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St-506/2018-10</izvorni_sadrzaj>
    <derivirana_varijabla naziv="DomainObject.Predmet.OdlukaRjesenje.Oznaka_1">St-506/2018-10</derivirana_varijabla>
  </DomainObject.Predmet.OdlukaRjesenje.Oznaka>
  <DomainObject.Predmet.SudioniciListNaziv>
    <izvorni_sadrzaj>
      <item>FINA  Rijeka</item>
      <item>AN - AN PHOEBUS d.o.o.</item>
      <item>DUŠKO MARKOVIĆ</item>
      <item>ANA BULJAN</item>
    </izvorni_sadrzaj>
    <derivirana_varijabla naziv="DomainObject.Predmet.SudioniciListNaziv_1">
      <item>FINA  Rijeka</item>
      <item>AN - AN PHOEBUS d.o.o.</item>
      <item>DUŠKO MARKOVIĆ</item>
      <item>ANA BULJAN</item>
    </derivirana_varijabla>
  </DomainObject.Predmet.SudioniciListNaziv>
  <DomainObject.Predmet.SudioniciListAdressOIB>
    <izvorni_sadrzaj>
      <item>FINA  Rijeka, OIB 85821130368, Frana Kurelca 8,51000 Rijeka</item>
      <item>AN - AN PHOEBUS d.o.o., OIB 71181496594, Valica 48,51511 Malinska</item>
      <item>DUŠKO MARKOVIĆ, REPUBLIKE AUSTRIJE 17,10000 Zagreb</item>
      <item>ANA BULJAN, GRAČANSKI MIHALJEVAC 7/D,10000 Zagreb</item>
    </izvorni_sadrzaj>
    <derivirana_varijabla naziv="DomainObject.Predmet.SudioniciListAdressOIB_1">
      <item>FINA  Rijeka, OIB 85821130368, Frana Kurelca 8,51000 Rijeka</item>
      <item>AN - AN PHOEBUS d.o.o., OIB 71181496594, Valica 48,51511 Malinska</item>
      <item>DUŠKO MARKOVIĆ, REPUBLIKE AUSTRIJE 17,10000 Zagreb</item>
      <item>ANA BULJAN, GRAČANSKI MIHALJEVAC 7/D,10000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71181496594</item>
      <item>, OIB null</item>
      <item>, OIB null</item>
    </izvorni_sadrzaj>
    <derivirana_varijabla naziv="DomainObject.Predmet.SudioniciListNazivOIB_1">
      <item>, OIB 85821130368</item>
      <item>, OIB 71181496594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St-506/2018-8</izvorni_sadrzaj>
    <derivirana_varijabla naziv="DomainObject.PredzadnjaOdlukaIzPredmeta.Oznaka_1">St-506/2018-8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260</properties:Words>
  <properties:Characters>1231</properties:Characters>
  <properties:Lines>41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2019-01-15T09:05:00Z</dcterms:created>
  <dc:creator>vjelenovic</dc:creator>
  <cp:lastModifiedBy>Danijela Fumić</cp:lastModifiedBy>
  <dcterms:modified xmlns:xsi="http://www.w3.org/2001/XMLSchema-instance" xsi:type="dcterms:W3CDTF">2019-01-15T09:05:00Z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(506 18 ispravak.docx)</vt:lpwstr>
  </prop:property>
  <prop:property name="CC_coloring" pid="5" fmtid="{D5CDD505-2E9C-101B-9397-08002B2CF9AE}">
    <vt:bool>false</vt:bool>
  </prop:property>
</prop:Properties>
</file>