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eb70" w14:paraId="366eb7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90F19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AA31F6" w:rsidR="00B76165" w:rsidRPr="00B76165">
      <w:pPr>
        <w:rPr>
          <w:b/>
        </w:rPr>
      </w:pPr>
      <w:r>
        <w:rPr>
          <w:b/>
        </w:rPr>
        <w:t xml:space="preserve">STALNA SLUŽBA </w:t>
      </w:r>
      <w:r w:rsidR="00AA31F6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</w:t>
      </w:r>
      <w:r w:rsidR="00465638">
        <w:rPr>
          <w:b/>
        </w:rPr>
        <w:t xml:space="preserve">       </w:t>
      </w:r>
      <w:r w:rsidR="00F4767A">
        <w:rPr>
          <w:b/>
        </w:rPr>
        <w:t xml:space="preserve">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84C41" w:rsidR="00224AFF">
      <w:pPr>
        <w:ind w:firstLine="1440"/>
        <w:jc w:val="both"/>
      </w:pPr>
      <w:r w:rsidRPr="00AA31F6">
        <w:t xml:space="preserve">TRGOVAČKI SUD U OSIJEKU, STALNA SLUŽBA </w:t>
      </w:r>
      <w:r w:rsidR="00AA31F6" w:rsidRPr="00AA31F6">
        <w:t>U SLAVONSKOM BRODU</w:t>
      </w:r>
      <w:r w:rsidRPr="00AA31F6">
        <w:t xml:space="preserve">, </w:t>
      </w:r>
      <w:r w:rsidR="000938B8" w:rsidRPr="00AA31F6">
        <w:t>po</w:t>
      </w:r>
      <w:r w:rsidRPr="00AA31F6">
        <w:t xml:space="preserve"> sutkinji Mirni Vujčić</w:t>
      </w:r>
      <w:r w:rsidR="00443F69" w:rsidRPr="00AA31F6">
        <w:t xml:space="preserve">, </w:t>
      </w:r>
      <w:r w:rsidR="00D77EA4" w:rsidRPr="00AA31F6">
        <w:t>u stečajnom</w:t>
      </w:r>
      <w:r w:rsidR="000938B8" w:rsidRPr="00AA31F6">
        <w:t xml:space="preserve"> predmetu</w:t>
      </w:r>
      <w:r w:rsidR="004A0D7B" w:rsidRPr="00AA31F6">
        <w:t xml:space="preserve"> povodom zahtjeva Financijske agencije</w:t>
      </w:r>
      <w:r w:rsidR="0077562F" w:rsidRPr="00AA31F6">
        <w:t>,</w:t>
      </w:r>
      <w:r w:rsidR="00D07DFA" w:rsidRPr="00AA31F6">
        <w:t xml:space="preserve"> </w:t>
      </w:r>
      <w:r w:rsidR="004A0D7B" w:rsidRPr="00AA31F6">
        <w:t>Regionaln</w:t>
      </w:r>
      <w:r w:rsidR="0077562F" w:rsidRPr="00AA31F6">
        <w:t>og</w:t>
      </w:r>
      <w:r w:rsidR="004A0D7B" w:rsidRPr="00AA31F6">
        <w:t xml:space="preserve"> cent</w:t>
      </w:r>
      <w:r w:rsidR="0077562F" w:rsidRPr="00AA31F6">
        <w:t xml:space="preserve">ra Osijek, </w:t>
      </w:r>
      <w:r w:rsidR="00E600BB" w:rsidRPr="00AA31F6">
        <w:t xml:space="preserve">Podružnice </w:t>
      </w:r>
      <w:r w:rsidR="00465638">
        <w:t>Slavonski Brod</w:t>
      </w:r>
      <w:r w:rsidR="00E600BB" w:rsidRPr="00AA31F6">
        <w:t>,</w:t>
      </w:r>
      <w:r w:rsidR="004A0D7B" w:rsidRPr="00AA31F6">
        <w:t xml:space="preserve"> za pokretanj</w:t>
      </w:r>
      <w:r w:rsidR="00B31C15" w:rsidRPr="00AA31F6">
        <w:t xml:space="preserve">e skraćenog stečajnog postupka </w:t>
      </w:r>
      <w:r w:rsidR="004A0D7B" w:rsidRPr="00AA31F6">
        <w:t>nad dužnikom</w:t>
      </w:r>
      <w:r w:rsidR="00F8345A" w:rsidRPr="00AA31F6">
        <w:t xml:space="preserve"> </w:t>
      </w:r>
      <w:r w:rsidR="00AE4C38">
        <w:t xml:space="preserve">Klub izviđačkih pasa </w:t>
      </w:r>
      <w:proofErr w:type="spellStart"/>
      <w:r w:rsidR="00AE4C38">
        <w:t>Bukovlje</w:t>
      </w:r>
      <w:proofErr w:type="spellEnd"/>
      <w:r w:rsidR="00631C74">
        <w:t xml:space="preserve">, skraćeni naziv: </w:t>
      </w:r>
      <w:r w:rsidR="00AE4C38">
        <w:t xml:space="preserve">KIP </w:t>
      </w:r>
      <w:proofErr w:type="spellStart"/>
      <w:r w:rsidR="00AE4C38">
        <w:t>Bukovlje</w:t>
      </w:r>
      <w:proofErr w:type="spellEnd"/>
      <w:r w:rsidR="00053AC9">
        <w:t xml:space="preserve">, </w:t>
      </w:r>
      <w:proofErr w:type="spellStart"/>
      <w:r w:rsidR="00AE4C38">
        <w:t>Korduševci</w:t>
      </w:r>
      <w:proofErr w:type="spellEnd"/>
      <w:r w:rsidR="00053AC9">
        <w:t xml:space="preserve">, </w:t>
      </w:r>
      <w:proofErr w:type="spellStart"/>
      <w:r w:rsidR="00AE4C38">
        <w:t>Korduševci</w:t>
      </w:r>
      <w:proofErr w:type="spellEnd"/>
      <w:r w:rsidR="00AE4C38">
        <w:t xml:space="preserve"> 34</w:t>
      </w:r>
      <w:r w:rsidR="00190F19">
        <w:t>,</w:t>
      </w:r>
      <w:r w:rsidR="00053AC9">
        <w:t xml:space="preserve"> OIB </w:t>
      </w:r>
      <w:r w:rsidR="00AE4C38">
        <w:t>74820389836</w:t>
      </w:r>
      <w:r w:rsidR="00F56763" w:rsidRPr="00AA31F6">
        <w:t xml:space="preserve"> </w:t>
      </w:r>
      <w:r w:rsidR="004A0D7B" w:rsidRPr="00AA31F6">
        <w:t>temeljem članka 430. Stečajnog zakona ( „Narodne nov</w:t>
      </w:r>
      <w:r w:rsidR="00316816" w:rsidRPr="00AA31F6">
        <w:t>ine“ 71/15)</w:t>
      </w:r>
      <w:r w:rsidR="00224AFF" w:rsidRPr="00AA31F6">
        <w:t xml:space="preserve">, dana </w:t>
      </w:r>
      <w:r w:rsidR="00190F19">
        <w:t>0</w:t>
      </w:r>
      <w:r w:rsidR="00E52C66">
        <w:t>6</w:t>
      </w:r>
      <w:r w:rsidR="00190F19">
        <w:t xml:space="preserve">. </w:t>
      </w:r>
      <w:r w:rsidR="00AE4C38">
        <w:t>srpnja 2018</w:t>
      </w:r>
      <w:r w:rsidR="00224AFF" w:rsidRPr="00AA31F6">
        <w:t>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 w:rsidRPr="00AA31F6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D6517B" w:rsidRPr="00D6517B">
        <w:t xml:space="preserve">Klub izviđačkih pasa </w:t>
      </w:r>
      <w:proofErr w:type="spellStart"/>
      <w:r w:rsidR="00D6517B" w:rsidRPr="00D6517B">
        <w:t>Bukovlje</w:t>
      </w:r>
      <w:proofErr w:type="spellEnd"/>
      <w:r w:rsidR="00D6517B" w:rsidRPr="00D6517B">
        <w:t xml:space="preserve">, skraćeni naziv: KIP </w:t>
      </w:r>
      <w:proofErr w:type="spellStart"/>
      <w:r w:rsidR="00D6517B" w:rsidRPr="00D6517B">
        <w:t>Bukovlje</w:t>
      </w:r>
      <w:proofErr w:type="spellEnd"/>
      <w:r w:rsidR="00D6517B" w:rsidRPr="00D6517B">
        <w:t xml:space="preserve">, </w:t>
      </w:r>
      <w:proofErr w:type="spellStart"/>
      <w:r w:rsidR="00D6517B" w:rsidRPr="00D6517B">
        <w:t>Korduševci</w:t>
      </w:r>
      <w:proofErr w:type="spellEnd"/>
      <w:r w:rsidR="00D6517B" w:rsidRPr="00D6517B">
        <w:t xml:space="preserve">, </w:t>
      </w:r>
      <w:proofErr w:type="spellStart"/>
      <w:r w:rsidR="00D6517B" w:rsidRPr="00D6517B">
        <w:t>Korduševci</w:t>
      </w:r>
      <w:proofErr w:type="spellEnd"/>
      <w:r w:rsidR="00D6517B" w:rsidRPr="00D6517B">
        <w:t xml:space="preserve"> 34, OIB 74820389836</w:t>
      </w:r>
      <w:r w:rsidR="00363E87" w:rsidRPr="00AA31F6">
        <w:t xml:space="preserve"> </w:t>
      </w:r>
      <w:r w:rsidR="00B76165" w:rsidRPr="00AA31F6">
        <w:t xml:space="preserve">iznosi </w:t>
      </w:r>
      <w:r w:rsidR="00D6517B">
        <w:t>8.823,21</w:t>
      </w:r>
      <w:r w:rsidR="00363E87" w:rsidRPr="00AA31F6">
        <w:t xml:space="preserve"> </w:t>
      </w:r>
      <w:r w:rsidR="00B76165" w:rsidRPr="00AA31F6">
        <w:t>K</w:t>
      </w:r>
      <w:r w:rsidRPr="00AA31F6">
        <w:t>n.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3760F">
        <w:t xml:space="preserve"> se </w:t>
      </w:r>
      <w:r w:rsidR="0013760F" w:rsidRPr="00AA31F6">
        <w:t>predsjedni</w:t>
      </w:r>
      <w:r w:rsidR="00190F19">
        <w:t>k</w:t>
      </w:r>
      <w:r w:rsidR="00363E87" w:rsidRPr="00AA31F6">
        <w:t xml:space="preserve"> udruge dužnika</w:t>
      </w:r>
      <w:r w:rsidR="00AA31F6" w:rsidRPr="00AA31F6">
        <w:t xml:space="preserve"> </w:t>
      </w:r>
      <w:r w:rsidR="00874812">
        <w:t xml:space="preserve">Dražen Kovačević </w:t>
      </w:r>
      <w:r w:rsidR="00AA31F6" w:rsidRPr="00AA31F6">
        <w:t>odno</w:t>
      </w:r>
      <w:r w:rsidR="0013760F" w:rsidRPr="00AA31F6">
        <w:t>sno novoizabrane osobe</w:t>
      </w:r>
      <w:r w:rsidR="00472B69" w:rsidRPr="00AA31F6">
        <w:t xml:space="preserve"> za zastupanje udruge</w:t>
      </w:r>
      <w:r w:rsidR="00936874" w:rsidRPr="00AA31F6">
        <w:t xml:space="preserve"> </w:t>
      </w:r>
      <w:r w:rsidR="00B32948" w:rsidRPr="00AA31F6">
        <w:t xml:space="preserve">da </w:t>
      </w:r>
      <w:r w:rsidR="00936874" w:rsidRPr="00AA31F6">
        <w:t>u roku od 15 dana od</w:t>
      </w:r>
      <w:r w:rsidR="00936874">
        <w:t xml:space="preserve"> dana objave ovog oglasa </w:t>
      </w:r>
      <w:r w:rsidR="00472B69">
        <w:t>na mrežnoj stranici e-Oglasna ploča sudova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472B69">
        <w:t xml:space="preserve">na mrežnoj stranici e-Oglasna ploča sudova </w:t>
      </w:r>
      <w:r w:rsidR="003E4DD9">
        <w:t xml:space="preserve">predlože otvaranje stečajnog postupka nad dužnikom te da </w:t>
      </w:r>
      <w:r w:rsidR="00CA4472">
        <w:t xml:space="preserve">solidarno </w:t>
      </w:r>
      <w:r w:rsidR="003E4DD9">
        <w:t xml:space="preserve">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874812">
        <w:rPr>
          <w:b/>
        </w:rPr>
        <w:t>979</w:t>
      </w:r>
      <w:r w:rsidR="000C26C6" w:rsidRPr="00C102E3">
        <w:rPr>
          <w:b/>
        </w:rPr>
        <w:t>-</w:t>
      </w:r>
      <w:r w:rsidR="00874812">
        <w:rPr>
          <w:b/>
        </w:rPr>
        <w:t>18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AA31F6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</w:t>
      </w:r>
      <w:r w:rsidR="00472B69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190F19">
        <w:t>0</w:t>
      </w:r>
      <w:r w:rsidR="00E52C66">
        <w:t>6</w:t>
      </w:r>
      <w:r w:rsidR="00190F19">
        <w:t xml:space="preserve">. </w:t>
      </w:r>
      <w:r w:rsidR="001A06A0">
        <w:t>srpnja</w:t>
      </w:r>
      <w:r w:rsidRPr="00AA31F6">
        <w:t xml:space="preserve"> 201</w:t>
      </w:r>
      <w:r w:rsidR="001A06A0">
        <w:t>8</w:t>
      </w:r>
      <w:r w:rsidRPr="00AA31F6"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D63D79" w:rsidP="00F2165F" w:rsidR="00D63D79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AC7B14" w:rsidP="00AC7B14" w:rsidR="00AC7B14">
      <w:r>
        <w:lastRenderedPageBreak/>
        <w:t>DNA:</w:t>
      </w:r>
    </w:p>
    <w:p w:rsidRDefault="00D63D79" w:rsidP="00AC7B14" w:rsidR="00D63D79"/>
    <w:p w:rsidRDefault="00AC7B14" w:rsidP="00AC7B14" w:rsidR="00AC7B14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AC7B14" w:rsidP="00AC7B14" w:rsidR="00AC7B14">
      <w:pPr>
        <w:ind w:firstLine="360"/>
      </w:pPr>
      <w:r>
        <w:t xml:space="preserve">3. kalendar </w:t>
      </w:r>
      <w:r w:rsidR="007D1D77">
        <w:t>5</w:t>
      </w:r>
      <w:r>
        <w:t>5 dana</w:t>
      </w:r>
    </w:p>
    <w:p w:rsidRDefault="00532E0A" w:rsidP="00AC7B14" w:rsidR="00532E0A" w:rsidRPr="00E7432A"/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5AB" w:rsidR="004035AB">
      <w:r>
        <w:separator/>
      </w:r>
    </w:p>
  </w:endnote>
  <w:endnote w:id="0" w:type="continuationSeparator">
    <w:p w:rsidRDefault="004035AB" w:rsidR="00403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5AB" w:rsidR="004035AB">
      <w:r>
        <w:separator/>
      </w:r>
    </w:p>
  </w:footnote>
  <w:footnote w:id="0" w:type="continuationSeparator">
    <w:p w:rsidRDefault="004035AB" w:rsidR="00403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3B4" w:rsidR="00E60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</w:p>
  <w:p w:rsidRDefault="00AE4C38" w:rsidP="00AE4C38" w:rsidR="00E603B4">
    <w:pPr>
      <w:pStyle w:val="Zaglavlje"/>
      <w:jc w:val="right"/>
    </w:pPr>
    <w:r>
      <w:rPr>
        <w:b/>
      </w:rPr>
      <w:t>Broj: 7/St-979</w:t>
    </w:r>
    <w:r w:rsidRPr="00AE4C38">
      <w:rPr>
        <w:b/>
      </w:rPr>
      <w:t>/201</w:t>
    </w:r>
    <w:r>
      <w:rPr>
        <w:b/>
      </w:rPr>
      <w:t>8</w:t>
    </w:r>
    <w:r w:rsidRPr="00AE4C38">
      <w:rPr>
        <w:b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3207F"/>
    <w:rsid w:val="00035864"/>
    <w:rsid w:val="00036441"/>
    <w:rsid w:val="000477CD"/>
    <w:rsid w:val="00047A8F"/>
    <w:rsid w:val="00050860"/>
    <w:rsid w:val="000535EA"/>
    <w:rsid w:val="00053AC9"/>
    <w:rsid w:val="00076EF6"/>
    <w:rsid w:val="00077C9D"/>
    <w:rsid w:val="000905F8"/>
    <w:rsid w:val="00091B4B"/>
    <w:rsid w:val="000938B8"/>
    <w:rsid w:val="00095305"/>
    <w:rsid w:val="000A6FFF"/>
    <w:rsid w:val="000B0EBD"/>
    <w:rsid w:val="000C066D"/>
    <w:rsid w:val="000C26C6"/>
    <w:rsid w:val="000C7054"/>
    <w:rsid w:val="000D0569"/>
    <w:rsid w:val="000D24FE"/>
    <w:rsid w:val="000E762A"/>
    <w:rsid w:val="000F0096"/>
    <w:rsid w:val="000F61EA"/>
    <w:rsid w:val="00102060"/>
    <w:rsid w:val="001310A8"/>
    <w:rsid w:val="0013760F"/>
    <w:rsid w:val="001437B2"/>
    <w:rsid w:val="00173F18"/>
    <w:rsid w:val="00177EC7"/>
    <w:rsid w:val="00190F19"/>
    <w:rsid w:val="001A06A0"/>
    <w:rsid w:val="001B49A2"/>
    <w:rsid w:val="001B5F20"/>
    <w:rsid w:val="001B6575"/>
    <w:rsid w:val="001B70D9"/>
    <w:rsid w:val="001C14A6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30DD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3E87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438A"/>
    <w:rsid w:val="003D02B1"/>
    <w:rsid w:val="003D6B2C"/>
    <w:rsid w:val="003E4DD9"/>
    <w:rsid w:val="003E7C98"/>
    <w:rsid w:val="003F6533"/>
    <w:rsid w:val="00401BC7"/>
    <w:rsid w:val="004035AB"/>
    <w:rsid w:val="00413C80"/>
    <w:rsid w:val="00415293"/>
    <w:rsid w:val="0041638D"/>
    <w:rsid w:val="00421D71"/>
    <w:rsid w:val="00423F56"/>
    <w:rsid w:val="004351D0"/>
    <w:rsid w:val="00436570"/>
    <w:rsid w:val="00443F69"/>
    <w:rsid w:val="0045629C"/>
    <w:rsid w:val="004638F5"/>
    <w:rsid w:val="0046496C"/>
    <w:rsid w:val="00465638"/>
    <w:rsid w:val="0046632E"/>
    <w:rsid w:val="00472B69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545A"/>
    <w:rsid w:val="0054259D"/>
    <w:rsid w:val="005437AE"/>
    <w:rsid w:val="00550133"/>
    <w:rsid w:val="00554CD6"/>
    <w:rsid w:val="00556098"/>
    <w:rsid w:val="00556974"/>
    <w:rsid w:val="00557375"/>
    <w:rsid w:val="00566948"/>
    <w:rsid w:val="00567F63"/>
    <w:rsid w:val="005868D0"/>
    <w:rsid w:val="00590A18"/>
    <w:rsid w:val="005931E7"/>
    <w:rsid w:val="005A3417"/>
    <w:rsid w:val="005B1166"/>
    <w:rsid w:val="005B59B6"/>
    <w:rsid w:val="005C01B9"/>
    <w:rsid w:val="005D2A79"/>
    <w:rsid w:val="005D7A2F"/>
    <w:rsid w:val="005D7EC1"/>
    <w:rsid w:val="005E0CFB"/>
    <w:rsid w:val="005E2864"/>
    <w:rsid w:val="005E55B1"/>
    <w:rsid w:val="006078AC"/>
    <w:rsid w:val="00613D0A"/>
    <w:rsid w:val="006145A1"/>
    <w:rsid w:val="006207DD"/>
    <w:rsid w:val="00631C74"/>
    <w:rsid w:val="00632865"/>
    <w:rsid w:val="00633654"/>
    <w:rsid w:val="006372FF"/>
    <w:rsid w:val="00644281"/>
    <w:rsid w:val="00647666"/>
    <w:rsid w:val="00647C41"/>
    <w:rsid w:val="00652724"/>
    <w:rsid w:val="00666402"/>
    <w:rsid w:val="006712C5"/>
    <w:rsid w:val="00695CF9"/>
    <w:rsid w:val="0069656A"/>
    <w:rsid w:val="006A11E9"/>
    <w:rsid w:val="006A6EBE"/>
    <w:rsid w:val="006B29B9"/>
    <w:rsid w:val="006B5168"/>
    <w:rsid w:val="006B5D13"/>
    <w:rsid w:val="006C36CE"/>
    <w:rsid w:val="006C4658"/>
    <w:rsid w:val="006C4FDF"/>
    <w:rsid w:val="006E006D"/>
    <w:rsid w:val="006F212A"/>
    <w:rsid w:val="00700F6C"/>
    <w:rsid w:val="00711561"/>
    <w:rsid w:val="00721CEB"/>
    <w:rsid w:val="00722DEE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96AED"/>
    <w:rsid w:val="007A4540"/>
    <w:rsid w:val="007A5699"/>
    <w:rsid w:val="007D1D77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55A65"/>
    <w:rsid w:val="00860129"/>
    <w:rsid w:val="00874812"/>
    <w:rsid w:val="00875548"/>
    <w:rsid w:val="008A1364"/>
    <w:rsid w:val="008A224F"/>
    <w:rsid w:val="008A6156"/>
    <w:rsid w:val="008A66B9"/>
    <w:rsid w:val="008A786C"/>
    <w:rsid w:val="008B0E56"/>
    <w:rsid w:val="008C7029"/>
    <w:rsid w:val="008D6E51"/>
    <w:rsid w:val="008E191F"/>
    <w:rsid w:val="00901EF5"/>
    <w:rsid w:val="00905922"/>
    <w:rsid w:val="00912CF5"/>
    <w:rsid w:val="009137B1"/>
    <w:rsid w:val="009176A5"/>
    <w:rsid w:val="009273C2"/>
    <w:rsid w:val="009277A3"/>
    <w:rsid w:val="00930B0A"/>
    <w:rsid w:val="00936874"/>
    <w:rsid w:val="00937840"/>
    <w:rsid w:val="009525D4"/>
    <w:rsid w:val="00980E4D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5CB3"/>
    <w:rsid w:val="00A07CA2"/>
    <w:rsid w:val="00A214C9"/>
    <w:rsid w:val="00A405B5"/>
    <w:rsid w:val="00A46436"/>
    <w:rsid w:val="00A57AB7"/>
    <w:rsid w:val="00A57DB1"/>
    <w:rsid w:val="00A63F24"/>
    <w:rsid w:val="00A76FD5"/>
    <w:rsid w:val="00A85849"/>
    <w:rsid w:val="00A8702F"/>
    <w:rsid w:val="00AA31F6"/>
    <w:rsid w:val="00AA5955"/>
    <w:rsid w:val="00AA6B6E"/>
    <w:rsid w:val="00AB7B53"/>
    <w:rsid w:val="00AC2D48"/>
    <w:rsid w:val="00AC7B14"/>
    <w:rsid w:val="00AD2D22"/>
    <w:rsid w:val="00AE4C38"/>
    <w:rsid w:val="00B01505"/>
    <w:rsid w:val="00B24B41"/>
    <w:rsid w:val="00B2589E"/>
    <w:rsid w:val="00B31C15"/>
    <w:rsid w:val="00B32948"/>
    <w:rsid w:val="00B402A0"/>
    <w:rsid w:val="00B44E4B"/>
    <w:rsid w:val="00B5144B"/>
    <w:rsid w:val="00B547ED"/>
    <w:rsid w:val="00B67389"/>
    <w:rsid w:val="00B71B9F"/>
    <w:rsid w:val="00B76165"/>
    <w:rsid w:val="00B82540"/>
    <w:rsid w:val="00B86000"/>
    <w:rsid w:val="00B95B20"/>
    <w:rsid w:val="00BA0685"/>
    <w:rsid w:val="00BB76F5"/>
    <w:rsid w:val="00BE33FF"/>
    <w:rsid w:val="00BF32DE"/>
    <w:rsid w:val="00BF6E37"/>
    <w:rsid w:val="00C102E3"/>
    <w:rsid w:val="00C1147F"/>
    <w:rsid w:val="00C2016D"/>
    <w:rsid w:val="00C43CDA"/>
    <w:rsid w:val="00C56925"/>
    <w:rsid w:val="00C66216"/>
    <w:rsid w:val="00C663D5"/>
    <w:rsid w:val="00C8590C"/>
    <w:rsid w:val="00CA01EF"/>
    <w:rsid w:val="00CA4472"/>
    <w:rsid w:val="00CE0EE4"/>
    <w:rsid w:val="00CF63EE"/>
    <w:rsid w:val="00D02748"/>
    <w:rsid w:val="00D07DFA"/>
    <w:rsid w:val="00D212DB"/>
    <w:rsid w:val="00D23251"/>
    <w:rsid w:val="00D24D2F"/>
    <w:rsid w:val="00D505FE"/>
    <w:rsid w:val="00D618C7"/>
    <w:rsid w:val="00D63D79"/>
    <w:rsid w:val="00D64021"/>
    <w:rsid w:val="00D6517B"/>
    <w:rsid w:val="00D66FA9"/>
    <w:rsid w:val="00D72D2A"/>
    <w:rsid w:val="00D73107"/>
    <w:rsid w:val="00D745AC"/>
    <w:rsid w:val="00D76AAC"/>
    <w:rsid w:val="00D77EA4"/>
    <w:rsid w:val="00D928D8"/>
    <w:rsid w:val="00D97782"/>
    <w:rsid w:val="00DA146A"/>
    <w:rsid w:val="00DA3A05"/>
    <w:rsid w:val="00DA4636"/>
    <w:rsid w:val="00DD4460"/>
    <w:rsid w:val="00DD6682"/>
    <w:rsid w:val="00DE1016"/>
    <w:rsid w:val="00DE1113"/>
    <w:rsid w:val="00DE5D44"/>
    <w:rsid w:val="00DE5F69"/>
    <w:rsid w:val="00DF7B35"/>
    <w:rsid w:val="00E23AF8"/>
    <w:rsid w:val="00E47678"/>
    <w:rsid w:val="00E52C66"/>
    <w:rsid w:val="00E600BB"/>
    <w:rsid w:val="00E603B4"/>
    <w:rsid w:val="00E60C19"/>
    <w:rsid w:val="00E631C3"/>
    <w:rsid w:val="00E7432A"/>
    <w:rsid w:val="00E86A00"/>
    <w:rsid w:val="00E96356"/>
    <w:rsid w:val="00EA028A"/>
    <w:rsid w:val="00EC0019"/>
    <w:rsid w:val="00EC53A8"/>
    <w:rsid w:val="00ED4C16"/>
    <w:rsid w:val="00F02A50"/>
    <w:rsid w:val="00F040DB"/>
    <w:rsid w:val="00F1723F"/>
    <w:rsid w:val="00F2165F"/>
    <w:rsid w:val="00F46E60"/>
    <w:rsid w:val="00F4767A"/>
    <w:rsid w:val="00F52EAA"/>
    <w:rsid w:val="00F56763"/>
    <w:rsid w:val="00F6215D"/>
    <w:rsid w:val="00F7307B"/>
    <w:rsid w:val="00F734CA"/>
    <w:rsid w:val="00F73514"/>
    <w:rsid w:val="00F81C68"/>
    <w:rsid w:val="00F82537"/>
    <w:rsid w:val="00F8345A"/>
    <w:rsid w:val="00F83779"/>
    <w:rsid w:val="00F978B5"/>
    <w:rsid w:val="00FA63A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2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2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31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8823.21</izvorni_sadrzaj>
    <derivirana_varijabla naziv="DomainObject.Predmet.InicijalnaVrijednost_1">8823.21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St-979/2018</izvorni_sadrzaj>
    <derivirana_varijabla naziv="DomainObject.Predmet.OznakaBroj_1">St-979/2018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Klub izviđačkih pasa Bukovlje</izvorni_sadrzaj>
    <derivirana_varijabla naziv="DomainObject.Predmet.ProtustrankaFormated_1">  Klub izviđačkih pasa Bukovlje</derivirana_varijabla>
  </DomainObject.Predmet.ProtustrankaFormated>
  <DomainObject.Predmet.ProtustrankaFormatedOIB>
    <izvorni_sadrzaj>  Klub izviđačkih pasa Bukovlje, OIB 74820389836</izvorni_sadrzaj>
    <derivirana_varijabla naziv="DomainObject.Predmet.ProtustrankaFormatedOIB_1">  Klub izviđačkih pasa Bukovlje, OIB 74820389836</derivirana_varijabla>
  </DomainObject.Predmet.ProtustrankaFormatedOIB>
  <DomainObject.Predmet.ProtustrankaFormatedWithAdress>
    <izvorni_sadrzaj> Klub izviđačkih pasa Bukovlje, Korduševci 34, 35212 Korduševci</izvorni_sadrzaj>
    <derivirana_varijabla naziv="DomainObject.Predmet.ProtustrankaFormatedWithAdress_1"> Klub izviđačkih pasa Bukovlje, Korduševci 34, 35212 Korduševci</derivirana_varijabla>
  </DomainObject.Predmet.ProtustrankaFormatedWithAdress>
  <DomainObject.Predmet.ProtustrankaFormatedWithAdressOIB>
    <izvorni_sadrzaj> Klub izviđačkih pasa Bukovlje, OIB 74820389836, Korduševci 34, 35212 Korduševci</izvorni_sadrzaj>
    <derivirana_varijabla naziv="DomainObject.Predmet.ProtustrankaFormatedWithAdressOIB_1"> Klub izviđačkih pasa Bukovlje, OIB 74820389836, Korduševci 34, 35212 Korduševci</derivirana_varijabla>
  </DomainObject.Predmet.ProtustrankaFormatedWithAdressOIB>
  <DomainObject.Predmet.ProtustrankaWithAdress>
    <izvorni_sadrzaj>Klub izviđačkih pasa Bukovlje Korduševci 34, 35212 Korduševci</izvorni_sadrzaj>
    <derivirana_varijabla naziv="DomainObject.Predmet.ProtustrankaWithAdress_1">Klub izviđačkih pasa Bukovlje Korduševci 34, 35212 Korduševci</derivirana_varijabla>
  </DomainObject.Predmet.ProtustrankaWithAdress>
  <DomainObject.Predmet.ProtustrankaWithAdressOIB>
    <izvorni_sadrzaj>Klub izviđačkih pasa Bukovlje, OIB 74820389836, Korduševci 34, 35212 Korduševci</izvorni_sadrzaj>
    <derivirana_varijabla naziv="DomainObject.Predmet.ProtustrankaWithAdressOIB_1">Klub izviđačkih pasa Bukovlje, OIB 74820389836, Korduševci 34, 35212 Korduševci</derivirana_varijabla>
  </DomainObject.Predmet.ProtustrankaWithAdressOIB>
  <DomainObject.Predmet.ProtustrankaNazivFormated>
    <izvorni_sadrzaj>Klub izviđačkih pasa Bukovlje</izvorni_sadrzaj>
    <derivirana_varijabla naziv="DomainObject.Predmet.ProtustrankaNazivFormated_1">Klub izviđačkih pasa Bukovlje</derivirana_varijabla>
  </DomainObject.Predmet.ProtustrankaNazivFormated>
  <DomainObject.Predmet.ProtustrankaNazivFormatedOIB>
    <izvorni_sadrzaj>Klub izviđačkih pasa Bukovlje, OIB 74820389836</izvorni_sadrzaj>
    <derivirana_varijabla naziv="DomainObject.Predmet.ProtustrankaNazivFormatedOIB_1">Klub izviđačkih pasa Bukovlje, OIB 74820389836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Klub izviđačkih pasa Bukovlje</item>
    </izvorni_sadrzaj>
    <derivirana_varijabla naziv="DomainObject.Predmet.ProtuStrankaListFormated_1">
      <item>Klub izviđačkih pasa Bukovlje</item>
    </derivirana_varijabla>
  </DomainObject.Predmet.ProtuStrankaListFormated>
  <DomainObject.Predmet.ProtuStrankaListFormatedOIB>
    <izvorni_sadrzaj>
      <item>Klub izviđačkih pasa Bukovlje, OIB 74820389836</item>
    </izvorni_sadrzaj>
    <derivirana_varijabla naziv="DomainObject.Predmet.ProtuStrankaListFormatedOIB_1">
      <item>Klub izviđačkih pasa Bukovlje, OIB 74820389836</item>
    </derivirana_varijabla>
  </DomainObject.Predmet.ProtuStrankaListFormatedOIB>
  <DomainObject.Predmet.ProtuStrankaListFormatedWithAdress>
    <izvorni_sadrzaj>
      <item>Klub izviđačkih pasa Bukovlje, Korduševci 34, 35212 Korduševci</item>
    </izvorni_sadrzaj>
    <derivirana_varijabla naziv="DomainObject.Predmet.ProtuStrankaListFormatedWithAdress_1">
      <item>Klub izviđačkih pasa Bukovlje, Korduševci 34, 35212 Korduševci</item>
    </derivirana_varijabla>
  </DomainObject.Predmet.ProtuStrankaListFormatedWithAdress>
  <DomainObject.Predmet.ProtuStrankaListFormatedWithAdressOIB>
    <izvorni_sadrzaj>
      <item>Klub izviđačkih pasa Bukovlje, OIB 74820389836, Korduševci 34, 35212 Korduševci</item>
    </izvorni_sadrzaj>
    <derivirana_varijabla naziv="DomainObject.Predmet.ProtuStrankaListFormatedWithAdressOIB_1">
      <item>Klub izviđačkih pasa Bukovlje, OIB 74820389836, Korduševci 34, 35212 Korduševci</item>
    </derivirana_varijabla>
  </DomainObject.Predmet.ProtuStrankaListFormatedWithAdressOIB>
  <DomainObject.Predmet.ProtuStrankaListNazivFormated>
    <izvorni_sadrzaj>
      <item>Klub izviđačkih pasa Bukovlje</item>
    </izvorni_sadrzaj>
    <derivirana_varijabla naziv="DomainObject.Predmet.ProtuStrankaListNazivFormated_1">
      <item>Klub izviđačkih pasa Bukovlje</item>
    </derivirana_varijabla>
  </DomainObject.Predmet.ProtuStrankaListNazivFormated>
  <DomainObject.Predmet.ProtuStrankaListNazivFormatedOIB>
    <izvorni_sadrzaj>
      <item>Klub izviđačkih pasa Bukovlje, OIB 74820389836</item>
    </izvorni_sadrzaj>
    <derivirana_varijabla naziv="DomainObject.Predmet.ProtuStrankaListNazivFormatedOIB_1">
      <item>Klub izviđačkih pasa Bukovlje, OIB 74820389836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Klub izviđačkih pasa Bukovlje</izvorni_sadrzaj>
    <derivirana_varijabla naziv="DomainObject.Predmet.ProtustrankaIDrugi_1">Klub izviđačkih pasa Bukovlje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Klub izviđačkih pasa Bukovlje, OIB 74820389836, Korduševci 34, 35212 Korduševci</izvorni_sadrzaj>
    <derivirana_varijabla naziv="DomainObject.Predmet.ProtustrankaIDrugiAdressOIB_1">Klub izviđačkih pasa Bukovlje, OIB 74820389836, Korduševci 34, 35212 Korduševci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Klub izviđačkih pasa Bukovlje</item>
    </izvorni_sadrzaj>
    <derivirana_varijabla naziv="DomainObject.Predmet.SudioniciListNaziv_1">
      <item>Financijska agencija</item>
      <item>Klub izviđačkih pasa Bukovlje</item>
    </derivirana_varijabla>
  </DomainObject.Predmet.SudioniciListNaziv>
  <DomainObject.Predmet.SudioniciListAdressOIB>
    <izvorni_sadrzaj>
      <item>Financijska agencija, OIB 85821130368, Ulica grada Vukovara 70,10000 Zagreb</item>
      <item>Klub izviđačkih pasa Bukovlje, OIB 74820389836, Korduševci 34,35212 Korduševci</item>
    </izvorni_sadrzaj>
    <derivirana_varijabla naziv="DomainObject.Predmet.SudioniciListAdressOIB_1">
      <item>Financijska agencija, OIB 85821130368, Ulica grada Vukovara 70,10000 Zagreb</item>
      <item>Klub izviđačkih pasa Bukovlje, OIB 74820389836, Korduševci 34,35212 Korduševci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74820389836</item>
    </izvorni_sadrzaj>
    <derivirana_varijabla naziv="DomainObject.Predmet.SudioniciListNazivOIB_1">
      <item>, OIB 85821130368</item>
      <item>, OIB 74820389836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385</properties:Words>
  <properties:Characters>2124</properties:Characters>
  <properties:Lines>57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2018-07-06T11:51:00Z</dcterms:created>
  <dc:creator>Korisnik</dc:creator>
  <cp:lastModifiedBy>wsadmin</cp:lastModifiedBy>
  <cp:lastPrinted>2016-06-02T05:52:00Z</cp:lastPrinted>
  <dcterms:modified xmlns:xsi="http://www.w3.org/2001/XMLSchema-instance" xsi:type="dcterms:W3CDTF">2018-07-06T12:17:00Z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(St-979-2018-06.07.2018.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