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7ee6" w14:paraId="7d17ee6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0656F3">
        <w:rPr>
          <w:b/>
        </w:rPr>
        <w:t>210</w:t>
      </w:r>
      <w:r w:rsidR="00227BE6" w:rsidRPr="00227BE6">
        <w:rPr>
          <w:b/>
        </w:rPr>
        <w:t>/201</w:t>
      </w:r>
      <w:r w:rsidR="006D3748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0656F3" w:rsidRPr="000656F3">
        <w:t>OLMA-TOMIĆ d.o.o., Franjevački put 14, 213000 Makarska, OIB: 61564507524</w:t>
      </w:r>
      <w:r w:rsidRPr="008F7C03">
        <w:t xml:space="preserve">, dana </w:t>
      </w:r>
      <w:r w:rsidR="009F3EF5">
        <w:t>12</w:t>
      </w:r>
      <w:r w:rsidRPr="008F7C03">
        <w:t xml:space="preserve">. </w:t>
      </w:r>
      <w:r w:rsidR="001D7AF5">
        <w:t>rujn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0656F3" w:rsidRPr="000656F3">
        <w:t>OLMA-TOMIĆ d.o.o., Franjevački put 14, 213000 Makarska, OIB: 61564507524</w:t>
      </w:r>
      <w:r w:rsidR="000656F3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0656F3">
        <w:t>210</w:t>
      </w:r>
      <w:r w:rsidR="005A5C16">
        <w:t>201</w:t>
      </w:r>
      <w:r w:rsidR="006D3748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0656F3">
        <w:t>210</w:t>
      </w:r>
      <w:r w:rsidR="005A5C16">
        <w:t>/</w:t>
      </w:r>
      <w:r w:rsidR="005577B3">
        <w:t>20</w:t>
      </w:r>
      <w:r w:rsidR="005A5C16">
        <w:t>1</w:t>
      </w:r>
      <w:r w:rsidR="006D3748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F3EF5" w:rsidP="00451E27" w:rsidR="009F3EF5">
      <w:pPr>
        <w:jc w:val="center"/>
        <w:rPr>
          <w:b/>
        </w:rPr>
      </w:pPr>
    </w:p>
    <w:p w:rsidRDefault="000656F3" w:rsidP="000656F3" w:rsidR="000656F3">
      <w:pPr>
        <w:ind w:firstLine="708"/>
        <w:jc w:val="both"/>
      </w:pPr>
      <w:r>
        <w:t>Financijska agencija RC Split, je podnijela ovom sudu 11. veljače 2017. godine prijedlog za provedbu skraćenog stečajnog postupka nad dužnikom. U prijedlogu se u bitnome navodi da na dan 01.09.2015. godine dužnik u Očevidniku redoslijeda osnova za plaćanje ima evidentirane neizvršene osnove za plaćanje u neprekinutom razdoblju od 146 dana u ukupnom iznosu od 19.636,60 kuna, da nema zaposlenih, da ima otvoren račune kod OTP banke i da nema zaplijenjenih sredstava na ime predujma za namirenje troškova stečajnog postupka.</w:t>
      </w:r>
    </w:p>
    <w:p w:rsidRDefault="000656F3" w:rsidP="000656F3" w:rsidR="000656F3">
      <w:pPr>
        <w:ind w:firstLine="708"/>
        <w:jc w:val="both"/>
      </w:pPr>
    </w:p>
    <w:p w:rsidRDefault="000656F3" w:rsidP="000656F3" w:rsidR="009F3EF5">
      <w:pPr>
        <w:ind w:firstLine="708"/>
        <w:jc w:val="both"/>
      </w:pPr>
      <w:r>
        <w:t>Dana 25. siječnja 2017.g. naslovni sud je rješenjem pod podl.br. St-440/2016 obustavio skraćeni stečajni postupak nad dužnikom, te utvrdio da će se postupak voditi pod novim poslovnim brojem.</w:t>
      </w:r>
    </w:p>
    <w:p w:rsidRDefault="000656F3" w:rsidP="000656F3" w:rsidR="000656F3" w:rsidRPr="009F3EF5">
      <w:pPr>
        <w:ind w:firstLine="708"/>
        <w:jc w:val="both"/>
      </w:pPr>
    </w:p>
    <w:p w:rsidRDefault="009F3EF5" w:rsidP="009F3EF5" w:rsidR="001D7AF5">
      <w:pPr>
        <w:ind w:firstLine="708"/>
        <w:jc w:val="both"/>
      </w:pPr>
      <w:r>
        <w:t>Dana 18</w:t>
      </w:r>
      <w:r w:rsidR="00C07FFC">
        <w:t>. srp</w:t>
      </w:r>
      <w:r>
        <w:t>nja  2018</w:t>
      </w:r>
      <w:r w:rsidR="006D3748">
        <w:t>.g. naslovni sud je rješenjem pod podl.br. St-</w:t>
      </w:r>
      <w:r>
        <w:t>1091</w:t>
      </w:r>
      <w:r w:rsidR="00C07FFC">
        <w:t>/2017</w:t>
      </w:r>
      <w:r w:rsidR="006D3748">
        <w:t xml:space="preserve"> </w:t>
      </w:r>
      <w:r w:rsidR="00C07FFC">
        <w:t>pokrenuo</w:t>
      </w:r>
      <w:r w:rsidR="00C07FFC" w:rsidRPr="00C07FFC">
        <w:t xml:space="preserve"> </w:t>
      </w:r>
      <w:r w:rsidR="00C07FFC">
        <w:t xml:space="preserve">postupak radi utvrđivanja pretpostavki za otvaranje stečajnog postupka (prethodni postupak) nad  </w:t>
      </w:r>
      <w:r w:rsidR="000656F3" w:rsidRPr="000656F3">
        <w:t>OLMA-TOMIĆ d.o.o., Franjevački put 14, 213000 Makarska, OIB: 61564507524</w:t>
      </w:r>
      <w:r w:rsidR="00C07FFC">
        <w:t>, te odredio ročište radi očitovanja o prijedlogu za otvaranje stečajnog postupka</w:t>
      </w:r>
      <w:r w:rsidR="006D3748">
        <w:t>.</w:t>
      </w:r>
    </w:p>
    <w:p w:rsidRDefault="006D3748" w:rsidP="006D3748" w:rsidR="006D3748">
      <w:pPr>
        <w:ind w:firstLine="708"/>
        <w:jc w:val="both"/>
      </w:pPr>
    </w:p>
    <w:p w:rsidRDefault="004F2D4C" w:rsidP="000656F3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1D7AF5">
        <w:t>17</w:t>
      </w:r>
      <w:r>
        <w:t xml:space="preserve">. </w:t>
      </w:r>
      <w:r w:rsidR="007A2618">
        <w:t>kolovoz</w:t>
      </w:r>
      <w:r w:rsidR="00EF0A13">
        <w:t>a 2018</w:t>
      </w:r>
      <w:r w:rsidR="00A31CE3">
        <w:t xml:space="preserve">.g. </w:t>
      </w:r>
      <w:r w:rsidR="000656F3">
        <w:t>ni</w:t>
      </w:r>
      <w:r w:rsidR="00C07FFC">
        <w:t xml:space="preserve">je pristupio </w:t>
      </w:r>
      <w:r w:rsidR="00A31CE3">
        <w:t>zastupnik</w:t>
      </w:r>
      <w:r>
        <w:t xml:space="preserve"> po zakonu dužnika </w:t>
      </w:r>
      <w:r w:rsidR="000656F3">
        <w:t>niti dostavio podatke o imovini dužnika</w:t>
      </w:r>
      <w:r w:rsidR="009F3EF5">
        <w:t>.</w:t>
      </w:r>
      <w:r w:rsidR="000656F3">
        <w:t xml:space="preserve"> </w:t>
      </w:r>
      <w:r w:rsidR="00DB7E00">
        <w:t>S</w:t>
      </w:r>
      <w:r w:rsidR="00C87C9C">
        <w:t>ud je</w:t>
      </w:r>
      <w:r w:rsidR="00EF0A13">
        <w:t xml:space="preserve"> </w:t>
      </w:r>
      <w:r w:rsidR="000656F3">
        <w:t>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0656F3">
        <w:t>Općinski sud u Splitu nije u roku udovoljio traženju ovog suda</w:t>
      </w:r>
      <w:r w:rsidR="006F2A7B">
        <w:t xml:space="preserve">, a iz uvjerenja </w:t>
      </w:r>
      <w:r w:rsidR="006F2A7B" w:rsidRPr="006F2A7B">
        <w:t>Centra za vozila Hrvatske d.d.</w:t>
      </w:r>
      <w:r w:rsidR="006F2A7B">
        <w:t xml:space="preserve"> je vidljivo da dužnik nije evidentiran kao vlasnik vozila.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7A2618">
        <w:t>16</w:t>
      </w:r>
      <w:r w:rsidR="009D2ECC">
        <w:t>.</w:t>
      </w:r>
      <w:r w:rsidR="007A2618">
        <w:t>08</w:t>
      </w:r>
      <w:r w:rsidR="00EF0A13">
        <w:t>.2018</w:t>
      </w:r>
      <w:r w:rsidR="007A2618">
        <w:t>.g.</w:t>
      </w:r>
      <w:r>
        <w:t xml:space="preserve">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0656F3">
        <w:t>1225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</w:t>
      </w:r>
      <w:r>
        <w:lastRenderedPageBreak/>
        <w:t>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9F3EF5">
        <w:rPr>
          <w:b/>
        </w:rPr>
        <w:t>12</w:t>
      </w:r>
      <w:r w:rsidR="00005071" w:rsidRPr="00005071">
        <w:rPr>
          <w:b/>
        </w:rPr>
        <w:t xml:space="preserve">. </w:t>
      </w:r>
      <w:r w:rsidR="001D7AF5">
        <w:rPr>
          <w:b/>
        </w:rPr>
        <w:t>rujn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220B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656F3">
      <w:rPr>
        <w:rFonts w:hAnsi="Book Antiqua" w:ascii="Book Antiqua"/>
        <w:b/>
        <w:sz w:val="20"/>
        <w:szCs w:val="20"/>
      </w:rPr>
      <w:t>210</w:t>
    </w:r>
    <w:r w:rsidR="005A5C16">
      <w:rPr>
        <w:rFonts w:hAnsi="Book Antiqua" w:ascii="Book Antiqua"/>
        <w:b/>
        <w:sz w:val="20"/>
        <w:szCs w:val="20"/>
      </w:rPr>
      <w:t>/201</w:t>
    </w:r>
    <w:r w:rsidR="006D3748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656F3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15781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3748"/>
    <w:rsid w:val="006D5CE5"/>
    <w:rsid w:val="006E40C5"/>
    <w:rsid w:val="006F2A7B"/>
    <w:rsid w:val="0070376D"/>
    <w:rsid w:val="00717971"/>
    <w:rsid w:val="0072407F"/>
    <w:rsid w:val="00740FF0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3EF5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07FFC"/>
    <w:rsid w:val="00C150DF"/>
    <w:rsid w:val="00C16366"/>
    <w:rsid w:val="00C201B2"/>
    <w:rsid w:val="00C220BB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46C9C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22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0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0B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0B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0B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22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0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0B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0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0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OLMA-TOPIĆ društvo sa ograničenom odgovornošću za proizvodnju i trgovinu</izvorni_sadrzaj>
    <derivirana_varijabla naziv="DomainObject.Predmet.ProtustrankaFormated_1">  OLMA-TOPIĆ društvo sa ograničenom odgovornošću za proizvodnju i trgovinu</derivirana_varijabla>
  </DomainObject.Predmet.ProtustrankaFormated>
  <DomainObject.Predmet.ProtustrankaFormatedOIB>
    <izvorni_sadrzaj>  OLMA-TOPIĆ društvo sa ograničenom odgovornošću za proizvodnju i trgovinu, OIB 61564507524</izvorni_sadrzaj>
    <derivirana_varijabla naziv="DomainObject.Predmet.ProtustrankaFormatedOIB_1">  OLMA-TOPIĆ društvo sa ograničenom odgovornošću za proizvodnju i trgovinu, OIB 61564507524</derivirana_varijabla>
  </DomainObject.Predmet.ProtustrankaFormatedOIB>
  <DomainObject.Predmet.ProtustrankaFormatedWithAdress>
    <izvorni_sadrzaj> OLMA-TOPIĆ društvo sa ograničenom odgovornošću za proizvodnju i trgovinu, Franjevački put 14, 21300 Makarska</izvorni_sadrzaj>
    <derivirana_varijabla naziv="DomainObject.Predmet.ProtustrankaFormatedWithAdress_1"> OLMA-TOPIĆ društvo sa ograničenom odgovornošću za proizvodnju i trgovinu, Franjevački put 14, 21300 Makarska</derivirana_varijabla>
  </DomainObject.Predmet.ProtustrankaFormatedWithAdress>
  <DomainObject.Predmet.ProtustrankaFormatedWithAdressOIB>
    <izvorni_sadrzaj> OLMA-TOPIĆ društvo sa ograničenom odgovornošću za proizvodnju i trgovinu, OIB 61564507524, Franjevački put 14, 21300 Makarska</izvorni_sadrzaj>
    <derivirana_varijabla naziv="DomainObject.Predmet.ProtustrankaFormatedWithAdressOIB_1"> OLMA-TOPIĆ društvo sa ograničenom odgovornošću za proizvodnju i trgovinu, OIB 61564507524, Franjevački put 14, 21300 Makarska</derivirana_varijabla>
  </DomainObject.Predmet.ProtustrankaFormatedWithAdressOIB>
  <DomainObject.Predmet.ProtustrankaWithAdress>
    <izvorni_sadrzaj>OLMA-TOPIĆ društvo sa ograničenom odgovornošću za proizvodnju i trgovinu Franjevački put 14, 21300 Makarska</izvorni_sadrzaj>
    <derivirana_varijabla naziv="DomainObject.Predmet.ProtustrankaWithAdress_1">OLMA-TOPIĆ društvo sa ograničenom odgovornošću za proizvodnju i trgovinu Franjevački put 14, 21300 Makarska</derivirana_varijabla>
  </DomainObject.Predmet.ProtustrankaWithAdress>
  <DomainObject.Predmet.ProtustrankaWithAdressOIB>
    <izvorni_sadrzaj>OLMA-TOPIĆ društvo sa ograničenom odgovornošću za proizvodnju i trgovinu, OIB 61564507524, Franjevački put 14, 21300 Makarska</izvorni_sadrzaj>
    <derivirana_varijabla naziv="DomainObject.Predmet.ProtustrankaWithAdressOIB_1">OLMA-TOPIĆ društvo sa ograničenom odgovornošću za proizvodnju i trgovinu, OIB 61564507524, Franjevački put 14, 21300 Makarska</derivirana_varijabla>
  </DomainObject.Predmet.ProtustrankaWithAdressOIB>
  <DomainObject.Predmet.ProtustrankaNazivFormated>
    <izvorni_sadrzaj>OLMA-TOPIĆ društvo sa ograničenom odgovornošću za proizvodnju i trgovinu</izvorni_sadrzaj>
    <derivirana_varijabla naziv="DomainObject.Predmet.ProtustrankaNazivFormated_1">OLMA-TOPIĆ društvo sa ograničenom odgovornošću za proizvodnju i trgovinu</derivirana_varijabla>
  </DomainObject.Predmet.ProtustrankaNazivFormated>
  <DomainObject.Predmet.ProtustrankaNazivFormatedOIB>
    <izvorni_sadrzaj>OLMA-TOPIĆ društvo sa ograničenom odgovornošću za proizvodnju i trgovinu, OIB 61564507524</izvorni_sadrzaj>
    <derivirana_varijabla naziv="DomainObject.Predmet.ProtustrankaNazivFormatedOIB_1">OLMA-TOPIĆ društvo sa ograničenom odgovornošću za proizvodnju i trgovinu, OIB 61564507524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19636.60</izvorni_sadrzaj>
    <derivirana_varijabla naziv="DomainObject.Predmet.TrenutnaVrijednost_1">19636.60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OLMA-TOPIĆ društvo sa ograničenom odgovornošću za proizvodnju i trgovinu</item>
    </izvorni_sadrzaj>
    <derivirana_varijabla naziv="DomainObject.Predmet.ProtuStrankaListFormated_1">
      <item>OLMA-TOPIĆ društvo sa ograničenom odgovornošću za proizvodnju i trgovinu</item>
    </derivirana_varijabla>
  </DomainObject.Predmet.ProtuStrankaListFormated>
  <DomainObject.Predmet.ProtuStrankaListFormatedOIB>
    <izvorni_sadrzaj>
      <item>OLMA-TOPIĆ društvo sa ograničenom odgovornošću za proizvodnju i trgovinu, OIB 61564507524</item>
    </izvorni_sadrzaj>
    <derivirana_varijabla naziv="DomainObject.Predmet.ProtuStrankaListFormatedOIB_1">
      <item>OLMA-TOPIĆ društvo sa ograničenom odgovornošću za proizvodnju i trgovinu, OIB 61564507524</item>
    </derivirana_varijabla>
  </DomainObject.Predmet.ProtuStrankaListFormatedOIB>
  <DomainObject.Predmet.ProtuStrankaListFormatedWithAdress>
    <izvorni_sadrzaj>
      <item>OLMA-TOPIĆ društvo sa ograničenom odgovornošću za proizvodnju i trgovinu, Franjevački put 14, 21300 Makarska</item>
    </izvorni_sadrzaj>
    <derivirana_varijabla naziv="DomainObject.Predmet.ProtuStrankaListFormatedWithAdress_1">
      <item>OLMA-TOPIĆ društvo sa ograničenom odgovornošću za proizvodnju i trgovinu, Franjevački put 14, 21300 Makarska</item>
    </derivirana_varijabla>
  </DomainObject.Predmet.ProtuStrankaListFormatedWithAdress>
  <DomainObject.Predmet.ProtuStrankaListFormatedWithAdressOIB>
    <izvorni_sadrzaj>
      <item>OLMA-TOPIĆ društvo sa ograničenom odgovornošću za proizvodnju i trgovinu, OIB 61564507524, Franjevački put 14, 21300 Makarska</item>
    </izvorni_sadrzaj>
    <derivirana_varijabla naziv="DomainObject.Predmet.ProtuStrankaListFormatedWithAdressOIB_1">
      <item>OLMA-TOPIĆ društvo sa ograničenom odgovornošću za proizvodnju i trgovinu, OIB 61564507524, Franjevački put 14, 21300 Makarska</item>
    </derivirana_varijabla>
  </DomainObject.Predmet.ProtuStrankaListFormatedWithAdressOIB>
  <DomainObject.Predmet.ProtuStrankaListNazivFormated>
    <izvorni_sadrzaj>
      <item>OLMA-TOPIĆ društvo sa ograničenom odgovornošću za proizvodnju i trgovinu</item>
    </izvorni_sadrzaj>
    <derivirana_varijabla naziv="DomainObject.Predmet.ProtuStrankaListNazivFormated_1">
      <item>OLMA-TOPIĆ društvo sa ograničenom odgovornošću za proizvodnju i trgovinu</item>
    </derivirana_varijabla>
  </DomainObject.Predmet.ProtuStrankaListNazivFormated>
  <DomainObject.Predmet.ProtuStrankaListNazivFormatedOIB>
    <izvorni_sadrzaj>
      <item>OLMA-TOPIĆ društvo sa ograničenom odgovornošću za proizvodnju i trgovinu, OIB 61564507524</item>
    </izvorni_sadrzaj>
    <derivirana_varijabla naziv="DomainObject.Predmet.ProtuStrankaListNazivFormatedOIB_1">
      <item>OLMA-TOPIĆ društvo sa ograničenom odgovornošću za proizvodnju i trgovinu, OIB 61564507524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Ante Topić</item>
    </izvorni_sadrzaj>
    <derivirana_varijabla naziv="DomainObject.Predmet.OstaliListFormated_1">
      <item>Županijsko državno odvjetništvo u Splitu punomoćnik sudionika u postupku Ministarstvo financija RH</item>
      <item>Ante Topić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Ante Topić, OIB 78804092640</item>
    </izvorni_sadrzaj>
    <derivirana_varijabla naziv="DomainObject.Predmet.OstaliListFormatedOIB_1">
      <item>Županijsko državno odvjetništvo u Splitu, OIB 70793241859 punomoćnik sudionika u postupku Ministarstvo financija RH</item>
      <item>Ante Topić, OIB 78804092640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Ante Topić, Zrinsko-Frankopanska 49, 21300 Makarska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Ante Topić, Zrinsko-Frankopanska 49, 21300 Makarska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Ante Topić, OIB 78804092640, Zrinsko-Frankopanska 49, 21300 Makarska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Ante Topić, OIB 78804092640, Zrinsko-Frankopanska 49, 21300 Makarska</item>
    </derivirana_varijabla>
  </DomainObject.Predmet.OstaliListFormatedWithAdressOIB>
  <DomainObject.Predmet.OstaliListNazivFormated>
    <izvorni_sadrzaj>
      <item>Županijsko državno odvjetništvo u Splitu</item>
      <item>Ante Topić</item>
    </izvorni_sadrzaj>
    <derivirana_varijabla naziv="DomainObject.Predmet.OstaliListNazivFormated_1">
      <item>Županijsko državno odvjetništvo u Splitu</item>
      <item>Ante Topić</item>
    </derivirana_varijabla>
  </DomainObject.Predmet.OstaliListNazivFormated>
  <DomainObject.Predmet.OstaliListNazivFormatedOIB>
    <izvorni_sadrzaj>
      <item>Županijsko državno odvjetništvo u Splitu, OIB 70793241859</item>
      <item>Ante Topić, OIB 78804092640</item>
    </izvorni_sadrzaj>
    <derivirana_varijabla naziv="DomainObject.Predmet.OstaliListNazivFormatedOIB_1">
      <item>Županijsko državno odvjetništvo u Splitu, OIB 70793241859</item>
      <item>Ante Topić, OIB 78804092640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OLMA-TOPIĆ društvo sa ograničenom odgovornošću za proizvodnju i trgovinu</izvorni_sadrzaj>
    <derivirana_varijabla naziv="DomainObject.Predmet.ProtustrankaIDrugi_1">OLMA-TOPIĆ društvo sa ograničenom odgovornošću za proizvodnju i trgovinu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OLMA-TOPIĆ društvo sa ograničenom odgovornošću za proizvodnju i trgovinu, OIB 61564507524, Franjevački put 14, 21300 Makarska</izvorni_sadrzaj>
    <derivirana_varijabla naziv="DomainObject.Predmet.ProtustrankaIDrugiAdressOIB_1">OLMA-TOPIĆ društvo sa ograničenom odgovornošću za proizvodnju i trgovinu, OIB 61564507524, Franjevački put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OLMA-TOPIĆ društvo sa ograničenom odgovornošću za proizvodnju i trgovinu</item>
      <item>Ministarstvo financija RH</item>
      <item>Županijsko državno odvjetništvo u Splitu</item>
      <item>Ante Topić</item>
    </izvorni_sadrzaj>
    <derivirana_varijabla naziv="DomainObject.Predmet.SudioniciListNaziv_1">
      <item>OLMA-TOPIĆ društvo sa ograničenom odgovornošću za proizvodnju i trgovinu</item>
      <item>Ministarstvo financija RH</item>
      <item>Županijsko državno odvjetništvo u Splitu</item>
      <item>Ante Topić</item>
    </derivirana_varijabla>
  </DomainObject.Predmet.SudioniciListNaziv>
  <DomainObject.Predmet.SudioniciListAdressOIB>
    <izvorni_sadrzaj>
      <item>OLMA-TOPIĆ društvo sa ograničenom odgovornošću za proizvodnju i trgovinu, OIB 61564507524, Franjevački put 14,21300 Makarska</item>
      <item>Ministarstvo financija RH, OIB 18683136487, Katančićeva 5,10000 Zagreb</item>
      <item>Županijsko državno odvjetništvo u Splitu, OIB 70793241859, Gundulićeva 29a,21000 Split</item>
      <item>Ante Topić, OIB 78804092640, Zrinsko-Frankopanska 49,21300 Makarska</item>
    </izvorni_sadrzaj>
    <derivirana_varijabla naziv="DomainObject.Predmet.SudioniciListAdressOIB_1">
      <item>OLMA-TOPIĆ društvo sa ograničenom odgovornošću za proizvodnju i trgovinu, OIB 61564507524, Franjevački put 14,21300 Makarska</item>
      <item>Ministarstvo financija RH, OIB 18683136487, Katančićeva 5,10000 Zagreb</item>
      <item>Županijsko državno odvjetništvo u Splitu, OIB 70793241859, Gundulićeva 29a,21000 Split</item>
      <item>Ante Topić, OIB 78804092640, Zrinsko-Frankopanska 49,21300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61564507524</item>
      <item>, OIB 18683136487</item>
      <item>, OIB 70793241859</item>
      <item>, OIB 78804092640</item>
    </izvorni_sadrzaj>
    <derivirana_varijabla naziv="DomainObject.Predmet.SudioniciListNazivOIB_1">
      <item>, OIB 61564507524</item>
      <item>, OIB 18683136487</item>
      <item>, OIB 70793241859</item>
      <item>, OIB 78804092640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8E37D-116C-4C3B-B581-815841554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901</properties:Words>
  <properties:Characters>5089</properties:Characters>
  <properties:Lines>134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2018-09-12T11:23:00Z</dcterms:created>
  <dc:creator>Katarina Franković</dc:creator>
  <cp:lastModifiedBy>Katarina Franković</cp:lastModifiedBy>
  <cp:lastPrinted>2018-09-06T07:07:00Z</cp:lastPrinted>
  <dcterms:modified xmlns:xsi="http://www.w3.org/2001/XMLSchema-instance" xsi:type="dcterms:W3CDTF">2018-09-12T11:23:00Z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(210 -17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