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Look w:val="04A0" w:noVBand="1" w:noHBand="0" w:lastColumn="0" w:firstColumn="1" w:lastRow="0" w:firstRow="1"/>
      </w:tblPr>
      <w:tblGrid>
        <w:gridCol w:w="2985"/>
      </w:tblGrid>
      <w:tr w:rsidTr="00F261FE" w:rsidR="00F261FE">
        <w:tc>
          <w:tcPr>
            <w:tcW w:type="dxa" w:w="2985"/>
            <w:hideMark/>
          </w:tcPr>
          <w:p w:rsidRDefault="00F261FE" w:rsidR="00F261FE">
            <w:pPr>
              <w:spacing w:after="0"/>
              <w:jc w:val="center"/>
            </w:pPr>
            <w:r>
              <w:rPr>
                <w:noProof/>
                <w:lang w:eastAsia="hr-HR"/>
              </w:rPr>
              <w:drawing>
                <wp:inline distR="0" distL="0" distB="0" distT="0">
                  <wp:extent cy="609600" cx="533400"/>
                  <wp:effectExtent b="0" r="0" t="0" l="0"/>
                  <wp:docPr name="Slika 3"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F261FE" w:rsidR="00F261FE">
            <w:pPr>
              <w:spacing w:after="0"/>
              <w:jc w:val="center"/>
            </w:pPr>
            <w:r>
              <w:t>Republika Hrvatska</w:t>
            </w:r>
          </w:p>
          <w:p w:rsidRDefault="00F261FE" w:rsidR="00F261FE">
            <w:pPr>
              <w:spacing w:after="0"/>
              <w:jc w:val="center"/>
            </w:pPr>
            <w:r>
              <w:t>Trgovački sud u Varaždinu</w:t>
            </w:r>
          </w:p>
          <w:p w:rsidRDefault="00F261FE" w:rsidR="00F261FE">
            <w:pPr>
              <w:spacing w:after="0"/>
              <w:jc w:val="center"/>
            </w:pPr>
            <w:r>
              <w:t>Varaždin, Braće Radić 2</w:t>
            </w:r>
          </w:p>
        </w:tc>
      </w:tr>
    </w:tbl>
    <w:p w14:textId="de2460a" w14:paraId="de2460a" w:rsidRDefault="00F261FE" w:rsidP="00F261FE" w:rsidR="00F261FE">
      <w:pPr>
        <w:spacing w:after="0"/>
        <w:jc w:val="right"/>
        <w15:collapsed w:val="false"/>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F261FE" w:rsidR="00F261FE">
        <w:trPr>
          <w:trHeight w:val="206"/>
          <w:jc w:val="right"/>
        </w:trPr>
        <w:tc>
          <w:tcPr>
            <w:tcW w:type="dxa" w:w="4320"/>
            <w:hideMark/>
          </w:tcPr>
          <w:p w:rsidRDefault="00F261FE" w:rsidP="00F261FE" w:rsidR="00F261FE">
            <w:pPr>
              <w:pStyle w:val="VSVerzija"/>
              <w:jc w:val="center"/>
            </w:pPr>
            <w:r>
              <w:t xml:space="preserve"> </w:t>
            </w:r>
            <w:r>
              <w:t xml:space="preserve">   </w:t>
            </w:r>
            <w:r>
              <w:t xml:space="preserve"> Poslovni broj:</w:t>
            </w:r>
            <w:r>
              <w:t xml:space="preserve"> 6 St-954/2016-89</w:t>
            </w:r>
            <w:r>
              <w:t xml:space="preserve">  </w:t>
            </w:r>
          </w:p>
        </w:tc>
      </w:tr>
    </w:tbl>
    <w:p w:rsidRDefault="00F261FE" w:rsidP="00F261FE" w:rsidR="00F261FE">
      <w:pPr>
        <w:spacing w:after="0"/>
        <w:jc w:val="both"/>
      </w:pPr>
    </w:p>
    <w:p w:rsidRDefault="00F261FE" w:rsidP="00F261FE" w:rsidR="00F261FE">
      <w:pPr>
        <w:pStyle w:val="SudSjedite"/>
      </w:pPr>
      <w:r>
        <w:tab/>
      </w:r>
    </w:p>
    <w:p w:rsidRDefault="00F261FE" w:rsidP="00F261FE" w:rsidR="00F261FE">
      <w:pPr>
        <w:spacing w:after="0"/>
        <w:jc w:val="center"/>
      </w:pPr>
    </w:p>
    <w:p w:rsidRDefault="00F261FE" w:rsidP="00F261FE" w:rsidR="00F261FE">
      <w:pPr>
        <w:jc w:val="center"/>
        <w:rPr>
          <w:rFonts w:cs="Times New Roman"/>
          <w:b/>
        </w:rPr>
      </w:pPr>
      <w:r>
        <w:rPr>
          <w:rFonts w:cs="Times New Roman"/>
        </w:rPr>
        <w:t>Z A K L J U Č A K</w:t>
      </w:r>
    </w:p>
    <w:p w:rsidRDefault="00F261FE" w:rsidP="00F261FE" w:rsidR="00F261FE">
      <w:pPr>
        <w:rPr>
          <w:rFonts w:cs="Times New Roman"/>
          <w:b/>
        </w:rPr>
      </w:pPr>
    </w:p>
    <w:p w:rsidRDefault="00F261FE" w:rsidP="00F261FE" w:rsidR="00F261FE">
      <w:pPr>
        <w:pStyle w:val="Tijeloteksta2"/>
        <w:spacing w:lineRule="auto" w:line="240"/>
        <w:jc w:val="both"/>
        <w:rPr>
          <w:rFonts w:cs="Times New Roman"/>
          <w:b/>
        </w:rPr>
      </w:pPr>
      <w:r>
        <w:rPr>
          <w:rFonts w:cs="Times New Roman"/>
        </w:rPr>
        <w:t xml:space="preserve">     </w:t>
      </w:r>
      <w:r>
        <w:rPr>
          <w:rFonts w:cs="Times New Roman"/>
        </w:rPr>
        <w:t xml:space="preserve">      </w:t>
      </w:r>
      <w:r>
        <w:rPr>
          <w:rFonts w:cs="Times New Roman"/>
        </w:rPr>
        <w:tab/>
        <w:t>Trgovački sud u Varaždinu, po sucu</w:t>
      </w:r>
      <w:r>
        <w:rPr>
          <w:rFonts w:cs="Times New Roman"/>
        </w:rPr>
        <w:t xml:space="preserve"> Hugu </w:t>
      </w:r>
      <w:proofErr w:type="spellStart"/>
      <w:r>
        <w:rPr>
          <w:rFonts w:cs="Times New Roman"/>
        </w:rPr>
        <w:t>Wedemeyer</w:t>
      </w:r>
      <w:r>
        <w:rPr>
          <w:rFonts w:cs="Times New Roman"/>
        </w:rPr>
        <w:t>u</w:t>
      </w:r>
      <w:proofErr w:type="spellEnd"/>
      <w:r>
        <w:rPr>
          <w:rFonts w:cs="Times New Roman"/>
        </w:rPr>
        <w:t xml:space="preserve">, u stečajnom postupku koji se vodi nad stečajnim dužnikom </w:t>
      </w:r>
      <w:r>
        <w:rPr>
          <w:rFonts w:cs="Times New Roman"/>
          <w:bCs/>
        </w:rPr>
        <w:t>ALESSI d.o.o., OIB: 20016790772, sa sjedištem u Trg kralja Tomislava br. 6, 42000 Varaždin</w:t>
      </w:r>
      <w:r>
        <w:rPr>
          <w:rFonts w:cs="Times New Roman"/>
        </w:rPr>
        <w:t xml:space="preserve">, kojeg zastupa stečajni upravitelj Tomislav </w:t>
      </w:r>
      <w:proofErr w:type="spellStart"/>
      <w:r>
        <w:rPr>
          <w:rFonts w:cs="Times New Roman"/>
        </w:rPr>
        <w:t>Đuričin</w:t>
      </w:r>
      <w:proofErr w:type="spellEnd"/>
      <w:r>
        <w:rPr>
          <w:rFonts w:cs="Times New Roman"/>
        </w:rPr>
        <w:t xml:space="preserve">, iz Varaždina, Dravska poljana </w:t>
      </w:r>
      <w:r>
        <w:rPr>
          <w:rFonts w:cs="Times New Roman"/>
        </w:rPr>
        <w:t>br. 1, izvan ročišta 4. lipnja</w:t>
      </w:r>
      <w:r>
        <w:rPr>
          <w:rFonts w:cs="Times New Roman"/>
        </w:rPr>
        <w:t xml:space="preserve"> 2018., </w:t>
      </w:r>
    </w:p>
    <w:p w:rsidRDefault="00F261FE" w:rsidP="00F261FE" w:rsidR="00F261FE">
      <w:pPr>
        <w:pStyle w:val="Naslov6"/>
        <w:jc w:val="center"/>
        <w:rPr>
          <w:rFonts w:cs="Times New Roman" w:hAnsi="Times New Roman" w:ascii="Times New Roman"/>
          <w:b/>
          <w:i w:val="false"/>
          <w:sz w:val="24"/>
        </w:rPr>
      </w:pPr>
    </w:p>
    <w:p w:rsidRDefault="00F261FE" w:rsidP="00F261FE" w:rsidR="00F261FE">
      <w:pPr>
        <w:pStyle w:val="Naslov6"/>
        <w:jc w:val="center"/>
        <w:rPr>
          <w:rFonts w:cs="Times New Roman" w:hAnsi="Times New Roman" w:ascii="Times New Roman"/>
          <w:b/>
          <w:i w:val="false"/>
          <w:sz w:val="24"/>
        </w:rPr>
      </w:pPr>
      <w:r>
        <w:rPr>
          <w:rFonts w:cs="Times New Roman" w:hAnsi="Times New Roman" w:ascii="Times New Roman"/>
          <w:i w:val="false"/>
          <w:sz w:val="24"/>
        </w:rPr>
        <w:t xml:space="preserve">z  a  k  lj  u  č  i  o   </w:t>
      </w:r>
      <w:r>
        <w:rPr>
          <w:rFonts w:cs="Times New Roman" w:hAnsi="Times New Roman" w:ascii="Times New Roman"/>
          <w:i w:val="false"/>
          <w:sz w:val="24"/>
        </w:rPr>
        <w:tab/>
        <w:t xml:space="preserve"> j   e</w:t>
      </w:r>
    </w:p>
    <w:p w:rsidRDefault="00F261FE" w:rsidP="00F261FE" w:rsidR="00F261FE"/>
    <w:p w:rsidRDefault="00F261FE" w:rsidP="00F261FE" w:rsidR="00F261FE">
      <w:pPr>
        <w:pStyle w:val="Tijeloteksta2"/>
        <w:spacing w:lineRule="auto" w:line="360" w:after="0"/>
        <w:ind w:left="357"/>
        <w:jc w:val="both"/>
        <w:rPr>
          <w:rFonts w:cs="Times New Roman"/>
          <w:b/>
        </w:rPr>
      </w:pPr>
      <w:r>
        <w:rPr>
          <w:rFonts w:cs="Times New Roman"/>
        </w:rPr>
        <w:t xml:space="preserve">1)Ročište za diobu </w:t>
      </w:r>
      <w:proofErr w:type="spellStart"/>
      <w:r>
        <w:rPr>
          <w:rFonts w:cs="Times New Roman"/>
        </w:rPr>
        <w:t>kupovnine</w:t>
      </w:r>
      <w:proofErr w:type="spellEnd"/>
      <w:r>
        <w:rPr>
          <w:rFonts w:cs="Times New Roman"/>
        </w:rPr>
        <w:t xml:space="preserve"> ostvarene prodajom nekretnina stečajnog dužnika, i to nekretnina upisanih:</w:t>
      </w:r>
    </w:p>
    <w:p w:rsidRDefault="00F261FE" w:rsidP="00F261FE" w:rsidR="00F261FE">
      <w:pPr>
        <w:spacing w:after="0"/>
        <w:jc w:val="both"/>
      </w:pPr>
    </w:p>
    <w:p w:rsidRDefault="00F261FE" w:rsidP="00F261FE" w:rsidR="00F261FE">
      <w:pPr>
        <w:spacing w:after="0"/>
        <w:jc w:val="both"/>
      </w:pPr>
      <w:r>
        <w:t xml:space="preserve">a) kod Općinskog suda u Varaždinu, Zemljišnoknjižni odjel Varaždin, katastarska općina Donji </w:t>
      </w:r>
      <w:proofErr w:type="spellStart"/>
      <w:r>
        <w:t>Kućan</w:t>
      </w:r>
      <w:proofErr w:type="spellEnd"/>
      <w:r>
        <w:t xml:space="preserve">, </w:t>
      </w:r>
      <w:proofErr w:type="spellStart"/>
      <w:r>
        <w:t>z.k</w:t>
      </w:r>
      <w:proofErr w:type="spellEnd"/>
      <w:r>
        <w:t xml:space="preserve">. uložak broj 676, broj katastarske čestice 595/1, Ulica </w:t>
      </w:r>
      <w:proofErr w:type="spellStart"/>
      <w:r>
        <w:t>Zelengaj</w:t>
      </w:r>
      <w:proofErr w:type="spellEnd"/>
      <w:r>
        <w:t>, oranica ukupne površine 1526 m2;</w:t>
      </w:r>
    </w:p>
    <w:p w:rsidRDefault="00F261FE" w:rsidP="00F261FE" w:rsidR="00F261FE">
      <w:pPr>
        <w:spacing w:after="0"/>
        <w:jc w:val="both"/>
      </w:pPr>
    </w:p>
    <w:p w:rsidRDefault="00F261FE" w:rsidP="00F261FE" w:rsidR="00F261FE">
      <w:pPr>
        <w:spacing w:after="0"/>
        <w:jc w:val="both"/>
      </w:pPr>
      <w:r>
        <w:t>b) kod Općinskog suda u Varaždinu</w:t>
      </w:r>
      <w:bookmarkStart w:name="_GoBack" w:id="0"/>
      <w:bookmarkEnd w:id="0"/>
      <w:r>
        <w:t xml:space="preserve">, Zemljišnoknjižni odjel Varaždin, katastarska općina Donji </w:t>
      </w:r>
      <w:proofErr w:type="spellStart"/>
      <w:r>
        <w:t>Kućan</w:t>
      </w:r>
      <w:proofErr w:type="spellEnd"/>
      <w:r>
        <w:t xml:space="preserve">, </w:t>
      </w:r>
      <w:proofErr w:type="spellStart"/>
      <w:r>
        <w:t>z.k</w:t>
      </w:r>
      <w:proofErr w:type="spellEnd"/>
      <w:r>
        <w:t xml:space="preserve">. uložak broj 976, broj katastarske čestice 595/2, Ulica </w:t>
      </w:r>
      <w:proofErr w:type="spellStart"/>
      <w:r>
        <w:t>Zelengaj</w:t>
      </w:r>
      <w:proofErr w:type="spellEnd"/>
      <w:r>
        <w:t xml:space="preserve">, dvorište od 181 m2, stambena zgrada, ulica </w:t>
      </w:r>
      <w:proofErr w:type="spellStart"/>
      <w:r>
        <w:t>Zelengaj</w:t>
      </w:r>
      <w:proofErr w:type="spellEnd"/>
      <w:r>
        <w:t xml:space="preserve"> od 78 m2, stambena zgrada, ulica </w:t>
      </w:r>
      <w:proofErr w:type="spellStart"/>
      <w:r>
        <w:t>Zelengaj</w:t>
      </w:r>
      <w:proofErr w:type="spellEnd"/>
      <w:r>
        <w:t xml:space="preserve"> 78 m2, ukupne površine 337 m2;</w:t>
      </w:r>
    </w:p>
    <w:p w:rsidRDefault="00F261FE" w:rsidP="00F261FE" w:rsidR="00F261FE">
      <w:pPr>
        <w:spacing w:after="0"/>
        <w:jc w:val="both"/>
      </w:pPr>
    </w:p>
    <w:p w:rsidRDefault="00F261FE" w:rsidP="00F261FE" w:rsidR="00F261FE">
      <w:pPr>
        <w:spacing w:after="0"/>
        <w:jc w:val="both"/>
      </w:pPr>
      <w:r>
        <w:t xml:space="preserve">c) kod Općinskog suda u Varaždinu, Zemljišnoknjižni odjel Varaždin, katastarska općina Donji </w:t>
      </w:r>
      <w:proofErr w:type="spellStart"/>
      <w:r>
        <w:t>Kućan</w:t>
      </w:r>
      <w:proofErr w:type="spellEnd"/>
      <w:r>
        <w:t xml:space="preserve">, </w:t>
      </w:r>
      <w:proofErr w:type="spellStart"/>
      <w:r>
        <w:t>z.k</w:t>
      </w:r>
      <w:proofErr w:type="spellEnd"/>
      <w:r>
        <w:t xml:space="preserve">. uložak broj 977, broj katastarske čestice 595/3, Ulica </w:t>
      </w:r>
      <w:proofErr w:type="spellStart"/>
      <w:r>
        <w:t>Zelengaj</w:t>
      </w:r>
      <w:proofErr w:type="spellEnd"/>
      <w:r>
        <w:t xml:space="preserve">, dvorište od 46 m2, dvorište od 53 m2, stambena zgrada, ulica </w:t>
      </w:r>
      <w:proofErr w:type="spellStart"/>
      <w:r>
        <w:t>Zelengaj</w:t>
      </w:r>
      <w:proofErr w:type="spellEnd"/>
      <w:r>
        <w:t xml:space="preserve"> od 77 m2, stambena zgrada, ulica </w:t>
      </w:r>
      <w:proofErr w:type="spellStart"/>
      <w:r>
        <w:t>Zelengaj</w:t>
      </w:r>
      <w:proofErr w:type="spellEnd"/>
      <w:r>
        <w:t xml:space="preserve"> 77 m2, ukupne površine 253 m2;</w:t>
      </w:r>
    </w:p>
    <w:p w:rsidRDefault="00F261FE" w:rsidP="00F261FE" w:rsidR="00F261FE">
      <w:pPr>
        <w:spacing w:after="0"/>
        <w:jc w:val="both"/>
      </w:pPr>
    </w:p>
    <w:p w:rsidRDefault="00F261FE" w:rsidP="00F261FE" w:rsidR="00F261FE">
      <w:pPr>
        <w:spacing w:after="0"/>
        <w:jc w:val="both"/>
      </w:pPr>
      <w:r>
        <w:t xml:space="preserve">d) kod Općinskog suda u Varaždinu, Zemljišnoknjižni odjel Varaždin, katastarska općina Donji </w:t>
      </w:r>
      <w:proofErr w:type="spellStart"/>
      <w:r>
        <w:t>Kućan</w:t>
      </w:r>
      <w:proofErr w:type="spellEnd"/>
      <w:r>
        <w:t xml:space="preserve">, </w:t>
      </w:r>
      <w:proofErr w:type="spellStart"/>
      <w:r>
        <w:t>z.k</w:t>
      </w:r>
      <w:proofErr w:type="spellEnd"/>
      <w:r>
        <w:t xml:space="preserve">. uložak broj 978, broj katastarske čestice 595/4, Ulica </w:t>
      </w:r>
      <w:proofErr w:type="spellStart"/>
      <w:r>
        <w:t>Zelengaj</w:t>
      </w:r>
      <w:proofErr w:type="spellEnd"/>
      <w:r>
        <w:t xml:space="preserve">, dvorište od 140 m2, stambena zgrada, ulica </w:t>
      </w:r>
      <w:proofErr w:type="spellStart"/>
      <w:r>
        <w:t>Zelengaj</w:t>
      </w:r>
      <w:proofErr w:type="spellEnd"/>
      <w:r>
        <w:t xml:space="preserve"> od 79 m2, stambena zgrada, ulica </w:t>
      </w:r>
      <w:proofErr w:type="spellStart"/>
      <w:r>
        <w:t>Zelengaj</w:t>
      </w:r>
      <w:proofErr w:type="spellEnd"/>
      <w:r>
        <w:t xml:space="preserve"> 79 m2, ukupne površine 298 m2;</w:t>
      </w:r>
    </w:p>
    <w:p w:rsidRDefault="00F261FE" w:rsidP="00F261FE" w:rsidR="00F261FE">
      <w:pPr>
        <w:spacing w:after="0"/>
        <w:jc w:val="both"/>
      </w:pPr>
    </w:p>
    <w:p w:rsidRDefault="00F261FE" w:rsidP="00F261FE" w:rsidR="00F261FE">
      <w:pPr>
        <w:spacing w:after="0"/>
        <w:jc w:val="both"/>
      </w:pPr>
      <w:r>
        <w:t xml:space="preserve">e) kod Općinskog suda u Varaždinu, Zemljišnoknjižni odjel Varaždin, katastarska općina Donji </w:t>
      </w:r>
      <w:proofErr w:type="spellStart"/>
      <w:r>
        <w:t>Kućan</w:t>
      </w:r>
      <w:proofErr w:type="spellEnd"/>
      <w:r>
        <w:t xml:space="preserve">, </w:t>
      </w:r>
      <w:proofErr w:type="spellStart"/>
      <w:r>
        <w:t>z.k</w:t>
      </w:r>
      <w:proofErr w:type="spellEnd"/>
      <w:r>
        <w:t xml:space="preserve">. uložak broj 979, broj katastarske čestice 595/5, Ulica </w:t>
      </w:r>
      <w:proofErr w:type="spellStart"/>
      <w:r>
        <w:t>Zelengaj</w:t>
      </w:r>
      <w:proofErr w:type="spellEnd"/>
      <w:r>
        <w:t xml:space="preserve">, dvorište od 140 m2, stambena zgrada, ulica </w:t>
      </w:r>
      <w:proofErr w:type="spellStart"/>
      <w:r>
        <w:t>Zelengaj</w:t>
      </w:r>
      <w:proofErr w:type="spellEnd"/>
      <w:r>
        <w:t xml:space="preserve"> od 79 m2, stambena zgrada, ulica </w:t>
      </w:r>
      <w:proofErr w:type="spellStart"/>
      <w:r>
        <w:t>Zelengaj</w:t>
      </w:r>
      <w:proofErr w:type="spellEnd"/>
      <w:r>
        <w:t xml:space="preserve"> 79 m2, ukupne površine 298 m2;</w:t>
      </w:r>
    </w:p>
    <w:p w:rsidRDefault="00F261FE" w:rsidP="00F261FE" w:rsidR="00F261FE">
      <w:pPr>
        <w:spacing w:after="0"/>
        <w:jc w:val="both"/>
      </w:pPr>
    </w:p>
    <w:p w:rsidRDefault="00F261FE" w:rsidP="00F261FE" w:rsidR="00F261FE">
      <w:pPr>
        <w:spacing w:after="0"/>
        <w:jc w:val="both"/>
      </w:pPr>
      <w:r>
        <w:t xml:space="preserve">f) kod Općinskog suda u Varaždinu, Zemljišnoknjižni odjel Varaždin, katastarska općina Donji </w:t>
      </w:r>
      <w:proofErr w:type="spellStart"/>
      <w:r>
        <w:t>Kućan</w:t>
      </w:r>
      <w:proofErr w:type="spellEnd"/>
      <w:r>
        <w:t xml:space="preserve">, </w:t>
      </w:r>
      <w:proofErr w:type="spellStart"/>
      <w:r>
        <w:t>z.k</w:t>
      </w:r>
      <w:proofErr w:type="spellEnd"/>
      <w:r>
        <w:t xml:space="preserve">. uložak broj 980, broj katastarske čestice 595/6, Ulica </w:t>
      </w:r>
      <w:proofErr w:type="spellStart"/>
      <w:r>
        <w:t>Zelengaj</w:t>
      </w:r>
      <w:proofErr w:type="spellEnd"/>
      <w:r>
        <w:t xml:space="preserve">, dvorište od 45 m2, dvorište od 53 m2, stambena zgrada, ulica </w:t>
      </w:r>
      <w:proofErr w:type="spellStart"/>
      <w:r>
        <w:t>Zelengaj</w:t>
      </w:r>
      <w:proofErr w:type="spellEnd"/>
      <w:r>
        <w:t xml:space="preserve"> od 78 m2, stambena zgrada, ulica </w:t>
      </w:r>
      <w:proofErr w:type="spellStart"/>
      <w:r>
        <w:t>Zelengaj</w:t>
      </w:r>
      <w:proofErr w:type="spellEnd"/>
      <w:r>
        <w:t xml:space="preserve"> 78 m2, ukupne površine 254 m2;</w:t>
      </w:r>
    </w:p>
    <w:p w:rsidRDefault="00F261FE" w:rsidP="00F261FE" w:rsidR="00F261FE">
      <w:pPr>
        <w:spacing w:after="0"/>
        <w:jc w:val="both"/>
      </w:pPr>
    </w:p>
    <w:p w:rsidRDefault="00F261FE" w:rsidP="00F261FE" w:rsidR="00F261FE">
      <w:pPr>
        <w:spacing w:after="0"/>
        <w:jc w:val="both"/>
      </w:pPr>
      <w:r>
        <w:t xml:space="preserve">g) kod Općinskog suda u Varaždinu, Zemljišnoknjižni odjel Varaždin, katastarska općina Donji </w:t>
      </w:r>
      <w:proofErr w:type="spellStart"/>
      <w:r>
        <w:t>Kućan</w:t>
      </w:r>
      <w:proofErr w:type="spellEnd"/>
      <w:r>
        <w:t xml:space="preserve">, </w:t>
      </w:r>
      <w:proofErr w:type="spellStart"/>
      <w:r>
        <w:t>z.k</w:t>
      </w:r>
      <w:proofErr w:type="spellEnd"/>
      <w:r>
        <w:t xml:space="preserve">. uložak broj 981, broj katastarske čestice 595/7, Ulica </w:t>
      </w:r>
      <w:proofErr w:type="spellStart"/>
      <w:r>
        <w:t>Zelengaj</w:t>
      </w:r>
      <w:proofErr w:type="spellEnd"/>
      <w:r>
        <w:t xml:space="preserve">, dvorište od 45 m2, dvorište od 53 m2, stambena zgrada, ulica </w:t>
      </w:r>
      <w:proofErr w:type="spellStart"/>
      <w:r>
        <w:t>Zelengaj</w:t>
      </w:r>
      <w:proofErr w:type="spellEnd"/>
      <w:r>
        <w:t xml:space="preserve"> od 78 m2, stambena zgrada, ulica </w:t>
      </w:r>
      <w:proofErr w:type="spellStart"/>
      <w:r>
        <w:t>Zelengaj</w:t>
      </w:r>
      <w:proofErr w:type="spellEnd"/>
      <w:r>
        <w:t xml:space="preserve"> 78 m2, ukupne površine 254 m2;</w:t>
      </w:r>
    </w:p>
    <w:p w:rsidRDefault="00F261FE" w:rsidP="00F261FE" w:rsidR="00F261FE">
      <w:pPr>
        <w:pStyle w:val="Tijeloteksta2"/>
        <w:spacing w:lineRule="auto" w:line="240"/>
        <w:rPr>
          <w:rFonts w:cs="Times New Roman"/>
          <w:b/>
        </w:rPr>
      </w:pPr>
    </w:p>
    <w:p w:rsidRDefault="00F261FE" w:rsidP="00F261FE" w:rsidR="00F261FE">
      <w:pPr>
        <w:pStyle w:val="Tijeloteksta2"/>
        <w:spacing w:lineRule="auto" w:line="240"/>
        <w:rPr>
          <w:rFonts w:cs="Times New Roman"/>
          <w:b/>
        </w:rPr>
      </w:pPr>
      <w:r>
        <w:rPr>
          <w:rFonts w:cs="Times New Roman"/>
        </w:rPr>
        <w:t xml:space="preserve">određuje se kod Trgovačkog suda u Varaždinu, Braće Radić br. 2, drugi kat, </w:t>
      </w:r>
      <w:r>
        <w:rPr>
          <w:rFonts w:cs="Times New Roman"/>
        </w:rPr>
        <w:t xml:space="preserve">u sobi broj 222, za dan 13. lipnja </w:t>
      </w:r>
      <w:r>
        <w:rPr>
          <w:rFonts w:cs="Times New Roman"/>
        </w:rPr>
        <w:t>2018. u 9,00 sati.</w:t>
      </w:r>
    </w:p>
    <w:p w:rsidRDefault="00F261FE" w:rsidP="00F261FE" w:rsidR="00F261FE">
      <w:pPr>
        <w:pStyle w:val="Tijeloteksta2"/>
        <w:spacing w:lineRule="auto" w:line="240"/>
        <w:ind w:left="720"/>
        <w:rPr>
          <w:rFonts w:cs="Times New Roman"/>
          <w:b/>
        </w:rPr>
      </w:pPr>
    </w:p>
    <w:p w:rsidRDefault="00F261FE" w:rsidP="00F261FE" w:rsidR="00F261FE">
      <w:pPr>
        <w:pStyle w:val="Tijeloteksta2"/>
        <w:spacing w:lineRule="auto" w:line="240"/>
        <w:ind w:left="720"/>
        <w:rPr>
          <w:rFonts w:cs="Times New Roman"/>
          <w:b/>
        </w:rPr>
      </w:pPr>
      <w:r>
        <w:rPr>
          <w:rFonts w:cs="Times New Roman"/>
        </w:rPr>
        <w:t>Na određeno ročište pozivaju se dostavom ovog zaključka:</w:t>
      </w:r>
    </w:p>
    <w:p w:rsidRDefault="00F261FE" w:rsidP="00F261FE" w:rsidR="00F261FE">
      <w:pPr>
        <w:pStyle w:val="Tijeloteksta2"/>
        <w:numPr>
          <w:ilvl w:val="0"/>
          <w:numId w:val="47"/>
        </w:numPr>
        <w:spacing w:lineRule="auto" w:line="240"/>
        <w:rPr>
          <w:rFonts w:cs="Times New Roman"/>
        </w:rPr>
      </w:pPr>
      <w:r>
        <w:rPr>
          <w:rFonts w:cs="Times New Roman"/>
        </w:rPr>
        <w:t xml:space="preserve">Stečajni upravitelj Tomislav </w:t>
      </w:r>
      <w:proofErr w:type="spellStart"/>
      <w:r>
        <w:rPr>
          <w:rFonts w:cs="Times New Roman"/>
        </w:rPr>
        <w:t>Đuričin</w:t>
      </w:r>
      <w:proofErr w:type="spellEnd"/>
      <w:r>
        <w:rPr>
          <w:rFonts w:cs="Times New Roman"/>
        </w:rPr>
        <w:t>, iz Varaždina, Dravska poljana br. 1,</w:t>
      </w:r>
    </w:p>
    <w:p w:rsidRDefault="00F261FE" w:rsidP="00F261FE" w:rsidR="00F261FE">
      <w:pPr>
        <w:pStyle w:val="Tijeloteksta2"/>
        <w:numPr>
          <w:ilvl w:val="0"/>
          <w:numId w:val="47"/>
        </w:numPr>
        <w:spacing w:lineRule="auto" w:line="240"/>
        <w:rPr>
          <w:rFonts w:cs="Times New Roman"/>
          <w:lang w:val="en-US"/>
        </w:rPr>
      </w:pPr>
      <w:r>
        <w:rPr>
          <w:rFonts w:cs="Times New Roman"/>
          <w:lang w:val="en-US"/>
        </w:rPr>
        <w:t xml:space="preserve">PRIVREDNA BANKA ZAGREB </w:t>
      </w:r>
      <w:proofErr w:type="spellStart"/>
      <w:r>
        <w:rPr>
          <w:rFonts w:cs="Times New Roman"/>
          <w:lang w:val="en-US"/>
        </w:rPr>
        <w:t>d.d</w:t>
      </w:r>
      <w:proofErr w:type="spellEnd"/>
      <w:r>
        <w:rPr>
          <w:rFonts w:cs="Times New Roman"/>
          <w:lang w:val="en-US"/>
        </w:rPr>
        <w:t xml:space="preserve">., </w:t>
      </w:r>
      <w:proofErr w:type="spellStart"/>
      <w:r>
        <w:rPr>
          <w:rFonts w:cs="Times New Roman"/>
          <w:lang w:val="en-US"/>
        </w:rPr>
        <w:t>Radnička</w:t>
      </w:r>
      <w:proofErr w:type="spellEnd"/>
      <w:r>
        <w:rPr>
          <w:rFonts w:cs="Times New Roman"/>
          <w:lang w:val="en-US"/>
        </w:rPr>
        <w:t xml:space="preserve"> </w:t>
      </w:r>
      <w:proofErr w:type="spellStart"/>
      <w:r>
        <w:rPr>
          <w:rFonts w:cs="Times New Roman"/>
          <w:lang w:val="en-US"/>
        </w:rPr>
        <w:t>cesta</w:t>
      </w:r>
      <w:proofErr w:type="spellEnd"/>
      <w:r>
        <w:rPr>
          <w:rFonts w:cs="Times New Roman"/>
          <w:lang w:val="en-US"/>
        </w:rPr>
        <w:t xml:space="preserve"> 50, Zag</w:t>
      </w:r>
      <w:r w:rsidR="00534607">
        <w:rPr>
          <w:rFonts w:cs="Times New Roman"/>
          <w:lang w:val="en-US"/>
        </w:rPr>
        <w:t xml:space="preserve">reb, OIB: 02535697732, </w:t>
      </w:r>
      <w:proofErr w:type="spellStart"/>
      <w:r w:rsidR="00534607">
        <w:rPr>
          <w:rFonts w:cs="Times New Roman"/>
          <w:lang w:val="en-US"/>
        </w:rPr>
        <w:t>zastupana</w:t>
      </w:r>
      <w:proofErr w:type="spellEnd"/>
      <w:r>
        <w:rPr>
          <w:rFonts w:cs="Times New Roman"/>
          <w:lang w:val="en-US"/>
        </w:rPr>
        <w:t xml:space="preserve"> </w:t>
      </w:r>
      <w:proofErr w:type="spellStart"/>
      <w:r>
        <w:rPr>
          <w:rFonts w:cs="Times New Roman"/>
          <w:lang w:val="en-US"/>
        </w:rPr>
        <w:t>po</w:t>
      </w:r>
      <w:proofErr w:type="spellEnd"/>
      <w:r>
        <w:rPr>
          <w:rFonts w:cs="Times New Roman"/>
          <w:lang w:val="en-US"/>
        </w:rPr>
        <w:t xml:space="preserve"> </w:t>
      </w:r>
      <w:proofErr w:type="spellStart"/>
      <w:r>
        <w:rPr>
          <w:rFonts w:cs="Times New Roman"/>
          <w:lang w:val="en-US"/>
        </w:rPr>
        <w:t>Odvjetničkom</w:t>
      </w:r>
      <w:proofErr w:type="spellEnd"/>
      <w:r>
        <w:rPr>
          <w:rFonts w:cs="Times New Roman"/>
          <w:lang w:val="en-US"/>
        </w:rPr>
        <w:t xml:space="preserve"> </w:t>
      </w:r>
      <w:proofErr w:type="spellStart"/>
      <w:r>
        <w:rPr>
          <w:rFonts w:cs="Times New Roman"/>
          <w:lang w:val="en-US"/>
        </w:rPr>
        <w:t>društvu</w:t>
      </w:r>
      <w:proofErr w:type="spellEnd"/>
      <w:r>
        <w:rPr>
          <w:rFonts w:cs="Times New Roman"/>
          <w:lang w:val="en-US"/>
        </w:rPr>
        <w:t xml:space="preserve"> </w:t>
      </w:r>
      <w:proofErr w:type="spellStart"/>
      <w:r>
        <w:rPr>
          <w:rFonts w:cs="Times New Roman"/>
          <w:lang w:val="en-US"/>
        </w:rPr>
        <w:t>Suić</w:t>
      </w:r>
      <w:proofErr w:type="spellEnd"/>
      <w:r>
        <w:rPr>
          <w:rFonts w:cs="Times New Roman"/>
          <w:lang w:val="en-US"/>
        </w:rPr>
        <w:t xml:space="preserve"> &amp; </w:t>
      </w:r>
      <w:proofErr w:type="spellStart"/>
      <w:r>
        <w:rPr>
          <w:rFonts w:cs="Times New Roman"/>
          <w:lang w:val="en-US"/>
        </w:rPr>
        <w:t>Škunca</w:t>
      </w:r>
      <w:proofErr w:type="spellEnd"/>
      <w:r>
        <w:rPr>
          <w:rFonts w:cs="Times New Roman"/>
          <w:lang w:val="en-US"/>
        </w:rPr>
        <w:t xml:space="preserve">, </w:t>
      </w:r>
      <w:proofErr w:type="spellStart"/>
      <w:r>
        <w:rPr>
          <w:rFonts w:cs="Times New Roman"/>
          <w:lang w:val="en-US"/>
        </w:rPr>
        <w:t>Domagojeva</w:t>
      </w:r>
      <w:proofErr w:type="spellEnd"/>
      <w:r>
        <w:rPr>
          <w:rFonts w:cs="Times New Roman"/>
          <w:lang w:val="en-US"/>
        </w:rPr>
        <w:t xml:space="preserve"> 14, Zagreb</w:t>
      </w:r>
      <w:r w:rsidR="00534607">
        <w:rPr>
          <w:rFonts w:cs="Times New Roman"/>
          <w:lang w:val="en-US"/>
        </w:rPr>
        <w:t>,</w:t>
      </w:r>
    </w:p>
    <w:p w:rsidRDefault="00F261FE" w:rsidP="00F261FE" w:rsidR="00F261FE">
      <w:pPr>
        <w:pStyle w:val="Tijeloteksta2"/>
        <w:numPr>
          <w:ilvl w:val="0"/>
          <w:numId w:val="47"/>
        </w:numPr>
        <w:spacing w:lineRule="auto" w:line="240"/>
        <w:rPr>
          <w:rFonts w:cs="Times New Roman"/>
          <w:lang w:val="en-US"/>
        </w:rPr>
      </w:pPr>
      <w:r>
        <w:rPr>
          <w:rFonts w:cs="Times New Roman"/>
        </w:rPr>
        <w:t xml:space="preserve">Ostali vjerovnici putem e-Oglasne ploče ovoga suda. </w:t>
      </w:r>
    </w:p>
    <w:p w:rsidRDefault="00F261FE" w:rsidP="00F261FE" w:rsidR="00F261FE">
      <w:pPr>
        <w:pStyle w:val="Tijeloteksta2"/>
        <w:spacing w:lineRule="auto" w:line="240"/>
        <w:rPr>
          <w:rFonts w:cs="Times New Roman"/>
          <w:b/>
        </w:rPr>
      </w:pPr>
    </w:p>
    <w:p w:rsidRDefault="00F261FE" w:rsidP="00F261FE" w:rsidR="00F261FE">
      <w:pPr>
        <w:pStyle w:val="Tijeloteksta2"/>
        <w:spacing w:lineRule="auto" w:line="240"/>
        <w:ind w:firstLine="708"/>
        <w:jc w:val="both"/>
        <w:rPr>
          <w:rFonts w:cs="Times New Roman"/>
          <w:b/>
        </w:rPr>
      </w:pPr>
      <w:r>
        <w:rPr>
          <w:rFonts w:cs="Times New Roman"/>
        </w:rPr>
        <w:t>2)Upozoravaju se vjerovnici da će se tražbina vjerovnika koji ne dođu na ročište uzeti prema stanju koje proizlazi iz spisa te da najkasnije na ročištu za diobu, mogu drugom vjerovniku osporiti tražbinu, njezinu visinu i red namirenja.</w:t>
      </w:r>
    </w:p>
    <w:p w:rsidRDefault="00F261FE" w:rsidP="00F261FE" w:rsidR="00F261FE">
      <w:pPr>
        <w:pStyle w:val="Tijeloteksta2"/>
        <w:spacing w:lineRule="auto" w:line="240"/>
        <w:ind w:firstLine="708"/>
        <w:jc w:val="both"/>
        <w:rPr>
          <w:rFonts w:cs="Times New Roman"/>
          <w:b/>
        </w:rPr>
      </w:pPr>
    </w:p>
    <w:p w:rsidRDefault="00F261FE" w:rsidP="00F261FE" w:rsidR="00F261FE">
      <w:pPr>
        <w:pStyle w:val="Tijeloteksta2"/>
        <w:jc w:val="center"/>
        <w:rPr>
          <w:rFonts w:cs="Times New Roman"/>
          <w:b/>
        </w:rPr>
      </w:pPr>
      <w:r>
        <w:rPr>
          <w:rFonts w:cs="Times New Roman"/>
        </w:rPr>
        <w:t>U Varaždinu 4. lipnja</w:t>
      </w:r>
      <w:r>
        <w:rPr>
          <w:rFonts w:cs="Times New Roman"/>
        </w:rPr>
        <w:t xml:space="preserve"> 2018.</w:t>
      </w:r>
    </w:p>
    <w:p w:rsidRDefault="00F261FE" w:rsidP="00F261FE" w:rsidR="00F261FE">
      <w:pPr>
        <w:pStyle w:val="Tijeloteksta2"/>
        <w:rPr>
          <w:rFonts w:cs="Times New Roman"/>
          <w:b/>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Sudac : </w:t>
      </w:r>
    </w:p>
    <w:p w:rsidRDefault="00F261FE" w:rsidP="00F261FE" w:rsidR="00F261FE">
      <w:pPr>
        <w:pStyle w:val="Tijeloteksta2"/>
        <w:rPr>
          <w:rFonts w:cs="Times New Roman"/>
          <w:b/>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Hugo Wedemeyer, v. r.</w:t>
      </w:r>
    </w:p>
    <w:p w:rsidRDefault="00F261FE" w:rsidP="00F261FE" w:rsidR="00F261FE">
      <w:pPr>
        <w:pStyle w:val="Tijeloteksta2"/>
        <w:jc w:val="right"/>
        <w:rPr>
          <w:rFonts w:cs="Times New Roman"/>
          <w:b/>
        </w:rPr>
      </w:pPr>
      <w:r>
        <w:rPr>
          <w:rFonts w:cs="Times New Roman"/>
        </w:rPr>
        <w:t xml:space="preserve">Za točnost </w:t>
      </w:r>
      <w:proofErr w:type="spellStart"/>
      <w:r>
        <w:rPr>
          <w:rFonts w:cs="Times New Roman"/>
        </w:rPr>
        <w:t>otpravka</w:t>
      </w:r>
      <w:proofErr w:type="spellEnd"/>
      <w:r>
        <w:rPr>
          <w:rFonts w:cs="Times New Roman"/>
        </w:rPr>
        <w:t xml:space="preserve"> – ovlašteni službenik:</w:t>
      </w:r>
    </w:p>
    <w:p w:rsidRDefault="00F261FE" w:rsidP="00F261FE" w:rsidR="00F261FE">
      <w:pPr>
        <w:pStyle w:val="Tijeloteksta2"/>
        <w:rPr>
          <w:rFonts w:cs="Times New Roman"/>
          <w:b/>
        </w:rPr>
      </w:pPr>
    </w:p>
    <w:p w:rsidRDefault="00F261FE" w:rsidP="00F261FE" w:rsidR="00F261FE">
      <w:pPr>
        <w:pStyle w:val="Tijeloteksta2"/>
        <w:spacing w:lineRule="auto" w:line="240"/>
        <w:rPr>
          <w:rFonts w:cs="Times New Roman"/>
          <w:b/>
        </w:rPr>
      </w:pPr>
      <w:r>
        <w:rPr>
          <w:rFonts w:cs="Times New Roman"/>
        </w:rPr>
        <w:t>Uputa  o  pravnom  lijeku :</w:t>
      </w:r>
    </w:p>
    <w:p w:rsidRDefault="00F261FE" w:rsidP="00F261FE" w:rsidR="00F261FE">
      <w:pPr>
        <w:spacing w:after="0"/>
        <w:jc w:val="both"/>
      </w:pPr>
      <w:r>
        <w:t>Protiv ovog zaključka nije dopušten pravni lijek (čl. 19. st. 7. Stečajnog zakona – Narodne novine br. 71/15.</w:t>
      </w:r>
      <w:r>
        <w:t xml:space="preserve"> i 104/17.</w:t>
      </w:r>
      <w:r>
        <w:t>).</w:t>
      </w:r>
    </w:p>
    <w:p w:rsidRDefault="00F261FE" w:rsidP="00F261FE" w:rsidR="00F261FE">
      <w:pPr>
        <w:pStyle w:val="Tijeloteksta2"/>
        <w:rPr>
          <w:rFonts w:cs="Times New Roman"/>
          <w:b/>
        </w:rPr>
      </w:pPr>
    </w:p>
    <w:p w:rsidRDefault="00F261FE" w:rsidP="00F261FE" w:rsidR="00F261FE">
      <w:pPr>
        <w:pStyle w:val="Tijeloteksta2"/>
        <w:spacing w:after="0"/>
        <w:rPr>
          <w:rFonts w:cs="Times New Roman"/>
          <w:b/>
        </w:rPr>
      </w:pPr>
      <w:r>
        <w:rPr>
          <w:rFonts w:cs="Times New Roman"/>
        </w:rPr>
        <w:lastRenderedPageBreak/>
        <w:t xml:space="preserve">DNA : </w:t>
      </w:r>
      <w:r>
        <w:rPr>
          <w:rFonts w:cs="Times New Roman"/>
        </w:rPr>
        <w:tab/>
      </w:r>
    </w:p>
    <w:p w:rsidRDefault="00F261FE" w:rsidP="00F261FE" w:rsidR="00F261FE">
      <w:pPr>
        <w:pStyle w:val="Tijeloteksta2"/>
        <w:numPr>
          <w:ilvl w:val="0"/>
          <w:numId w:val="48"/>
        </w:numPr>
        <w:spacing w:lineRule="auto" w:line="360" w:after="0"/>
        <w:jc w:val="both"/>
        <w:rPr>
          <w:rFonts w:cs="Times New Roman"/>
        </w:rPr>
      </w:pPr>
      <w:r>
        <w:rPr>
          <w:rFonts w:cs="Times New Roman"/>
        </w:rPr>
        <w:t xml:space="preserve">Stečajni upravitelj Tomislav </w:t>
      </w:r>
      <w:proofErr w:type="spellStart"/>
      <w:r>
        <w:rPr>
          <w:rFonts w:cs="Times New Roman"/>
        </w:rPr>
        <w:t>Đuričin</w:t>
      </w:r>
      <w:proofErr w:type="spellEnd"/>
      <w:r>
        <w:rPr>
          <w:rFonts w:cs="Times New Roman"/>
        </w:rPr>
        <w:t>, iz Varaždina, Dravska poljana br. 1,</w:t>
      </w:r>
    </w:p>
    <w:p w:rsidRDefault="00F261FE" w:rsidP="00F261FE" w:rsidR="00F261FE">
      <w:pPr>
        <w:pStyle w:val="Tijeloteksta2"/>
        <w:numPr>
          <w:ilvl w:val="0"/>
          <w:numId w:val="48"/>
        </w:numPr>
        <w:spacing w:lineRule="auto" w:line="360" w:after="0"/>
        <w:rPr>
          <w:rFonts w:cs="Times New Roman"/>
          <w:lang w:val="en-US"/>
        </w:rPr>
      </w:pPr>
      <w:r>
        <w:rPr>
          <w:rFonts w:cs="Times New Roman"/>
          <w:lang w:val="en-US"/>
        </w:rPr>
        <w:t xml:space="preserve">PRIVREDNA BANKA ZAGREB </w:t>
      </w:r>
      <w:proofErr w:type="spellStart"/>
      <w:r>
        <w:rPr>
          <w:rFonts w:cs="Times New Roman"/>
          <w:lang w:val="en-US"/>
        </w:rPr>
        <w:t>d.d</w:t>
      </w:r>
      <w:proofErr w:type="spellEnd"/>
      <w:r>
        <w:rPr>
          <w:rFonts w:cs="Times New Roman"/>
          <w:lang w:val="en-US"/>
        </w:rPr>
        <w:t xml:space="preserve">., </w:t>
      </w:r>
      <w:proofErr w:type="spellStart"/>
      <w:r>
        <w:rPr>
          <w:rFonts w:cs="Times New Roman"/>
          <w:lang w:val="en-US"/>
        </w:rPr>
        <w:t>Radnička</w:t>
      </w:r>
      <w:proofErr w:type="spellEnd"/>
      <w:r>
        <w:rPr>
          <w:rFonts w:cs="Times New Roman"/>
          <w:lang w:val="en-US"/>
        </w:rPr>
        <w:t xml:space="preserve"> </w:t>
      </w:r>
      <w:proofErr w:type="spellStart"/>
      <w:r>
        <w:rPr>
          <w:rFonts w:cs="Times New Roman"/>
          <w:lang w:val="en-US"/>
        </w:rPr>
        <w:t>cesta</w:t>
      </w:r>
      <w:proofErr w:type="spellEnd"/>
      <w:r>
        <w:rPr>
          <w:rFonts w:cs="Times New Roman"/>
          <w:lang w:val="en-US"/>
        </w:rPr>
        <w:t xml:space="preserve"> 50, Zagreb, OIB: 02535697732, </w:t>
      </w:r>
      <w:proofErr w:type="spellStart"/>
      <w:r>
        <w:rPr>
          <w:rFonts w:cs="Times New Roman"/>
          <w:lang w:val="en-US"/>
        </w:rPr>
        <w:t>zastupano</w:t>
      </w:r>
      <w:proofErr w:type="spellEnd"/>
      <w:r>
        <w:rPr>
          <w:rFonts w:cs="Times New Roman"/>
          <w:lang w:val="en-US"/>
        </w:rPr>
        <w:t xml:space="preserve"> </w:t>
      </w:r>
      <w:proofErr w:type="spellStart"/>
      <w:r>
        <w:rPr>
          <w:rFonts w:cs="Times New Roman"/>
          <w:lang w:val="en-US"/>
        </w:rPr>
        <w:t>po</w:t>
      </w:r>
      <w:proofErr w:type="spellEnd"/>
      <w:r>
        <w:rPr>
          <w:rFonts w:cs="Times New Roman"/>
          <w:lang w:val="en-US"/>
        </w:rPr>
        <w:t xml:space="preserve"> </w:t>
      </w:r>
      <w:proofErr w:type="spellStart"/>
      <w:r>
        <w:rPr>
          <w:rFonts w:cs="Times New Roman"/>
          <w:lang w:val="en-US"/>
        </w:rPr>
        <w:t>Odvjetničkom</w:t>
      </w:r>
      <w:proofErr w:type="spellEnd"/>
      <w:r>
        <w:rPr>
          <w:rFonts w:cs="Times New Roman"/>
          <w:lang w:val="en-US"/>
        </w:rPr>
        <w:t xml:space="preserve"> </w:t>
      </w:r>
      <w:proofErr w:type="spellStart"/>
      <w:r>
        <w:rPr>
          <w:rFonts w:cs="Times New Roman"/>
          <w:lang w:val="en-US"/>
        </w:rPr>
        <w:t>društvu</w:t>
      </w:r>
      <w:proofErr w:type="spellEnd"/>
      <w:r>
        <w:rPr>
          <w:rFonts w:cs="Times New Roman"/>
          <w:lang w:val="en-US"/>
        </w:rPr>
        <w:t xml:space="preserve"> </w:t>
      </w:r>
      <w:proofErr w:type="spellStart"/>
      <w:r>
        <w:rPr>
          <w:rFonts w:cs="Times New Roman"/>
          <w:lang w:val="en-US"/>
        </w:rPr>
        <w:t>Suić</w:t>
      </w:r>
      <w:proofErr w:type="spellEnd"/>
      <w:r>
        <w:rPr>
          <w:rFonts w:cs="Times New Roman"/>
          <w:lang w:val="en-US"/>
        </w:rPr>
        <w:t xml:space="preserve"> &amp; </w:t>
      </w:r>
      <w:proofErr w:type="spellStart"/>
      <w:r>
        <w:rPr>
          <w:rFonts w:cs="Times New Roman"/>
          <w:lang w:val="en-US"/>
        </w:rPr>
        <w:t>Škunca</w:t>
      </w:r>
      <w:proofErr w:type="spellEnd"/>
      <w:r>
        <w:rPr>
          <w:rFonts w:cs="Times New Roman"/>
          <w:lang w:val="en-US"/>
        </w:rPr>
        <w:t xml:space="preserve">, </w:t>
      </w:r>
      <w:proofErr w:type="spellStart"/>
      <w:r>
        <w:rPr>
          <w:rFonts w:cs="Times New Roman"/>
          <w:lang w:val="en-US"/>
        </w:rPr>
        <w:t>Domagojeva</w:t>
      </w:r>
      <w:proofErr w:type="spellEnd"/>
      <w:r>
        <w:rPr>
          <w:rFonts w:cs="Times New Roman"/>
          <w:lang w:val="en-US"/>
        </w:rPr>
        <w:t xml:space="preserve"> 14, Zagreb</w:t>
      </w:r>
    </w:p>
    <w:p w:rsidRDefault="00F261FE" w:rsidP="00F261FE" w:rsidR="00F261FE">
      <w:pPr>
        <w:pStyle w:val="Tijeloteksta2"/>
        <w:numPr>
          <w:ilvl w:val="0"/>
          <w:numId w:val="48"/>
        </w:numPr>
        <w:spacing w:lineRule="auto" w:line="360" w:after="0"/>
        <w:rPr>
          <w:rFonts w:cs="Times New Roman"/>
          <w:lang w:val="en-US"/>
        </w:rPr>
      </w:pPr>
      <w:r>
        <w:rPr>
          <w:rFonts w:cs="Times New Roman"/>
        </w:rPr>
        <w:t xml:space="preserve">Ostali vjerovnici putem e-Oglasne ploče ovoga suda. </w:t>
      </w:r>
    </w:p>
    <w:p w:rsidRDefault="00F261FE" w:rsidP="00F261FE" w:rsidR="00F261FE">
      <w:pPr>
        <w:spacing w:after="0"/>
        <w:jc w:val="center"/>
      </w:pPr>
    </w:p>
    <w:p w:rsidRDefault="00F261FE" w:rsidP="00F261FE" w:rsidR="00F261FE">
      <w:pPr>
        <w:pStyle w:val="ZapisniarPotpis"/>
        <w:spacing w:after="0" w:before="0"/>
        <w:ind w:left="0"/>
      </w:pPr>
    </w:p>
    <w:p w:rsidRDefault="00AE649C" w:rsidP="004F27AE" w:rsidR="00AE649C" w:rsidRPr="00B76F3C">
      <w:pPr>
        <w:pStyle w:val="NormaleSPIS"/>
      </w:pPr>
    </w:p>
    <w:sectPr w:rsidSect="00F261FE" w:rsidR="00AE649C" w:rsidRPr="00B76F3C">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3DD9" w:rsidP="00537B78" w:rsidR="00B43DD9">
      <w:r>
        <w:separator/>
      </w:r>
    </w:p>
  </w:endnote>
  <w:endnote w:id="0" w:type="continuationSeparator">
    <w:p w:rsidRDefault="00B43DD9" w:rsidP="00537B78" w:rsidR="00B43D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6567549"/>
      <w:docPartObj>
        <w:docPartGallery w:val="Page Numbers (Bottom of Page)"/>
        <w:docPartUnique/>
      </w:docPartObj>
    </w:sdtPr>
    <w:sdtContent>
      <w:p w:rsidRDefault="00F261FE" w:rsidR="00F261FE">
        <w:pPr>
          <w:pStyle w:val="Podnoje"/>
        </w:pPr>
        <w:r>
          <w:fldChar w:fldCharType="begin"/>
        </w:r>
        <w:r>
          <w:instrText>PAGE   \* MERGEFORMAT</w:instrText>
        </w:r>
        <w:r>
          <w:fldChar w:fldCharType="separate"/>
        </w:r>
        <w:r w:rsidR="008B7DFB">
          <w:t>3</w:t>
        </w:r>
        <w:r>
          <w:fldChar w:fldCharType="end"/>
        </w:r>
      </w:p>
    </w:sdtContent>
  </w:sdt>
  <w:p w:rsidRDefault="00F261FE" w:rsidR="00F261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3DD9" w:rsidP="00537B78" w:rsidR="00B43DD9">
      <w:r>
        <w:separator/>
      </w:r>
    </w:p>
  </w:footnote>
  <w:footnote w:id="0" w:type="continuationSeparator">
    <w:p w:rsidRDefault="00B43DD9" w:rsidP="00537B78" w:rsidR="00B43D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61FE" w:rsidR="008333A9">
    <w:pPr>
      <w:pStyle w:val="Zaglavlje"/>
    </w:pPr>
    <w:r>
      <w:rPr>
        <w:rStyle w:val="PozadinaSvijetloCrvena"/>
        <w:shd w:fill="auto" w:color="auto" w:val="clear"/>
      </w:rPr>
      <w:t>Poslovni broj : 6 St-954/2016-89</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1BA19D9"/>
    <w:multiLevelType w:val="hybridMultilevel"/>
    <w:tmpl w:val="C114B08C"/>
    <w:lvl w:tplc="CA628CD8" w:ilvl="0">
      <w:numFmt w:val="bullet"/>
      <w:lvlText w:val="-"/>
      <w:lvlJc w:val="left"/>
      <w:pPr>
        <w:ind w:hanging="360" w:left="720"/>
      </w:pPr>
      <w:rPr>
        <w:rFonts w:cs="Times New Roman" w:eastAsia="Times New Roman" w:hAnsi="Times New Roman" w:ascii="Times New Roman"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abstractNum w:abstractNumId="44">
    <w:nsid w:val="7EC9299B"/>
    <w:multiLevelType w:val="hybridMultilevel"/>
    <w:tmpl w:val="AE1266C2"/>
    <w:lvl w:tplc="CA628CD8" w:ilvl="0">
      <w:numFmt w:val="bullet"/>
      <w:lvlText w:val="-"/>
      <w:lvlJc w:val="left"/>
      <w:pPr>
        <w:ind w:hanging="360" w:left="720"/>
      </w:pPr>
      <w:rPr>
        <w:rFonts w:cs="Times New Roman" w:eastAsia="Times New Roman" w:hAnsi="Times New Roman" w:ascii="Times New Roman"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44"/>
    <w:lvlOverride w:ilvl="0"/>
    <w:lvlOverride w:ilvl="1"/>
    <w:lvlOverride w:ilvl="2"/>
    <w:lvlOverride w:ilvl="3"/>
    <w:lvlOverride w:ilvl="4"/>
    <w:lvlOverride w:ilvl="5"/>
    <w:lvlOverride w:ilvl="6"/>
    <w:lvlOverride w:ilvl="7"/>
    <w:lvlOverride w:ilvl="8"/>
  </w:num>
  <w:num w:numId="48">
    <w:abstractNumId w:val="23"/>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4607"/>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DF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3DD9"/>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61FE"/>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F261FE"/>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qFormat/>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unhideWhenUsed/>
    <w:rsid w:val="00551CB3"/>
    <w:pPr>
      <w:spacing w:lineRule="auto" w:line="480" w:after="120"/>
    </w:pPr>
  </w:style>
  <w:style w:customStyle="true" w:styleId="Tijeloteksta2Char" w:type="character">
    <w:name w:val="Tijelo teksta 2 Char"/>
    <w:basedOn w:val="Zadanifontodlomka"/>
    <w:link w:val="Tijeloteksta2"/>
    <w:uiPriority w:val="99"/>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F261FE"/>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F261FE"/>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qFormat/>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unhideWhenUsed/>
    <w:rsid w:val="00551CB3"/>
    <w:pPr>
      <w:spacing w:after="120" w:line="480" w:lineRule="auto"/>
    </w:pPr>
  </w:style>
  <w:style w:customStyle="1" w:styleId="Tijeloteksta2Char" w:type="character">
    <w:name w:val="Tijelo teksta 2 Char"/>
    <w:basedOn w:val="Zadanifontodlomka"/>
    <w:link w:val="Tijeloteksta2"/>
    <w:uiPriority w:val="99"/>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F261FE"/>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80416871">
      <w:bodyDiv w:val="true"/>
      <w:marLeft w:val="0"/>
      <w:marRight w:val="0"/>
      <w:marTop w:val="0"/>
      <w:marBottom w:val="0"/>
      <w:divBdr>
        <w:top w:space="0" w:sz="0" w:color="auto" w:val="none"/>
        <w:left w:space="0" w:sz="0" w:color="auto" w:val="none"/>
        <w:bottom w:space="0" w:sz="0" w:color="auto" w:val="none"/>
        <w:right w:space="0" w:sz="0" w:color="auto" w:val="none"/>
      </w:divBdr>
    </w:div>
    <w:div w:id="125385671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lipnja 2018.</izvorni_sadrzaj>
    <derivirana_varijabla naziv="DomainObject.DatumDonosenjaOdluke_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St-954/2016-89</izvorni_sadrzaj>
    <derivirana_varijabla naziv="DomainObject.Oznaka_1">St-954/2016-89</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954</izvorni_sadrzaj>
    <derivirana_varijabla naziv="DomainObject.Predmet.Broj_1">954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St-954/2016</izvorni_sadrzaj>
    <derivirana_varijabla naziv="DomainObject.Predmet.OznakaBroj_1">St-954/2016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ALESSI društvo s ograničenom odgovornošću za građevinarstvo i trgovinu u stečaju</izvorni_sadrzaj>
    <derivirana_varijabla naziv="DomainObject.Predmet.ProtustrankaFormated_1">  ALESSI društvo s ograničenom odgovornošću za građevinarstvo i trgovinu u stečaju</derivirana_varijabla>
  </DomainObject.Predmet.ProtustrankaFormated>
  <DomainObject.Predmet.ProtustrankaFormatedOIB>
    <izvorni_sadrzaj>  ALESSI društvo s ograničenom odgovornošću za građevinarstvo i trgovinu u stečaju, OIB 20016790772</izvorni_sadrzaj>
    <derivirana_varijabla naziv="DomainObject.Predmet.ProtustrankaFormatedOIB_1">  ALESSI društvo s ograničenom odgovornošću za građevinarstvo i trgovinu u stečaju, OIB 20016790772</derivirana_varijabla>
  </DomainObject.Predmet.ProtustrankaFormatedOIB>
  <DomainObject.Predmet.ProtustrankaFormatedWithAdress>
    <izvorni_sadrzaj> ALESSI društvo s ograničenom odgovornošću za građevinarstvo i trgovinu u stečaju, Trg Kralja Tomislava 6, 42000 Varaždin</izvorni_sadrzaj>
    <derivirana_varijabla naziv="DomainObject.Predmet.ProtustrankaFormatedWithAdress_1"> ALESSI društvo s ograničenom odgovornošću za građevinarstvo i trgovinu u stečaju, Trg Kralja Tomislava 6, 42000 Varaždin</derivirana_varijabla>
  </DomainObject.Predmet.ProtustrankaFormatedWithAdress>
  <DomainObject.Predmet.ProtustrankaFormatedWithAdressOIB>
    <izvorni_sadrzaj> ALESSI društvo s ograničenom odgovornošću za građevinarstvo i trgovinu u stečaju, OIB 20016790772, Trg Kralja Tomislava 6, 42000 Varaždin</izvorni_sadrzaj>
    <derivirana_varijabla naziv="DomainObject.Predmet.ProtustrankaFormatedWithAdressOIB_1"> ALESSI društvo s ograničenom odgovornošću za građevinarstvo i trgovinu u stečaju, OIB 20016790772, Trg Kralja Tomislava 6, 42000 Varaždin</derivirana_varijabla>
  </DomainObject.Predmet.ProtustrankaFormatedWithAdressOIB>
  <DomainObject.Predmet.ProtustrankaWithAdress>
    <izvorni_sadrzaj>ALESSI društvo s ograničenom odgovornošću za građevinarstvo i trgovinu u stečaju Trg Kralja Tomislava 6, 42000 Varaždin</izvorni_sadrzaj>
    <derivirana_varijabla naziv="DomainObject.Predmet.ProtustrankaWithAdress_1">ALESSI društvo s ograničenom odgovornošću za građevinarstvo i trgovinu u stečaju Trg Kralja Tomislava 6, 42000 Varaždin</derivirana_varijabla>
  </DomainObject.Predmet.ProtustrankaWithAdress>
  <DomainObject.Predmet.ProtustrankaWithAdressOIB>
    <izvorni_sadrzaj>ALESSI društvo s ograničenom odgovornošću za građevinarstvo i trgovinu u stečaju, OIB 20016790772, Trg Kralja Tomislava 6, 42000 Varaždin</izvorni_sadrzaj>
    <derivirana_varijabla naziv="DomainObject.Predmet.ProtustrankaWithAdressOIB_1">ALESSI društvo s ograničenom odgovornošću za građevinarstvo i trgovinu u stečaju, OIB 20016790772, Trg Kralja Tomislava 6, 42000 Varaždin</derivirana_varijabla>
  </DomainObject.Predmet.ProtustrankaWithAdressOIB>
  <DomainObject.Predmet.ProtustrankaNazivFormated>
    <izvorni_sadrzaj>ALESSI društvo s ograničenom odgovornošću za građevinarstvo i trgovinu u stečaju</izvorni_sadrzaj>
    <derivirana_varijabla naziv="DomainObject.Predmet.ProtustrankaNazivFormated_1">ALESSI društvo s ograničenom odgovornošću za građevinarstvo i trgovinu u stečaju</derivirana_varijabla>
  </DomainObject.Predmet.ProtustrankaNazivFormated>
  <DomainObject.Predmet.ProtustrankaNazivFormatedOIB>
    <izvorni_sadrzaj>ALESSI društvo s ograničenom odgovornošću za građevinarstvo i trgovinu u stečaju, OIB 20016790772</izvorni_sadrzaj>
    <derivirana_varijabla naziv="DomainObject.Predmet.ProtustrankaNazivFormatedOIB_1">ALESSI društvo s ograničenom odgovornošću za građevinarstvo i trgovinu u stečaju, OIB 20016790772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17582.05</izvorni_sadrzaj>
    <derivirana_varijabla naziv="DomainObject.Predmet.TrenutnaVrijednost_1">17582.05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ALESSI društvo s ograničenom odgovornošću za građevinarstvo i trgovinu u stečaju</item>
    </izvorni_sadrzaj>
    <derivirana_varijabla naziv="DomainObject.Predmet.ProtuStrankaListFormated_1">
      <item>ALESSI društvo s ograničenom odgovornošću za građevinarstvo i trgovinu u stečaju</item>
    </derivirana_varijabla>
  </DomainObject.Predmet.ProtuStrankaListFormated>
  <DomainObject.Predmet.ProtuStrankaListFormatedOIB>
    <izvorni_sadrzaj>
      <item>ALESSI društvo s ograničenom odgovornošću za građevinarstvo i trgovinu u stečaju, OIB 20016790772</item>
    </izvorni_sadrzaj>
    <derivirana_varijabla naziv="DomainObject.Predmet.ProtuStrankaListFormatedOIB_1">
      <item>ALESSI društvo s ograničenom odgovornošću za građevinarstvo i trgovinu u stečaju, OIB 20016790772</item>
    </derivirana_varijabla>
  </DomainObject.Predmet.ProtuStrankaListFormatedOIB>
  <DomainObject.Predmet.ProtuStrankaListFormatedWithAdress>
    <izvorni_sadrzaj>
      <item>ALESSI društvo s ograničenom odgovornošću za građevinarstvo i trgovinu u stečaju, Trg Kralja Tomislava 6, 42000 Varaždin</item>
    </izvorni_sadrzaj>
    <derivirana_varijabla naziv="DomainObject.Predmet.ProtuStrankaListFormatedWithAdress_1">
      <item>ALESSI društvo s ograničenom odgovornošću za građevinarstvo i trgovinu u stečaju, Trg Kralja Tomislava 6, 42000 Varaždin</item>
    </derivirana_varijabla>
  </DomainObject.Predmet.ProtuStrankaListFormatedWithAdress>
  <DomainObject.Predmet.ProtuStrankaListFormatedWithAdressOIB>
    <izvorni_sadrzaj>
      <item>ALESSI društvo s ograničenom odgovornošću za građevinarstvo i trgovinu u stečaju, OIB 20016790772, Trg Kralja Tomislava 6, 42000 Varaždin</item>
    </izvorni_sadrzaj>
    <derivirana_varijabla naziv="DomainObject.Predmet.ProtuStrankaListFormatedWithAdressOIB_1">
      <item>ALESSI društvo s ograničenom odgovornošću za građevinarstvo i trgovinu u stečaju, OIB 20016790772, Trg Kralja Tomislava 6, 42000 Varaždin</item>
    </derivirana_varijabla>
  </DomainObject.Predmet.ProtuStrankaListFormatedWithAdressOIB>
  <DomainObject.Predmet.ProtuStrankaListNazivFormated>
    <izvorni_sadrzaj>
      <item>ALESSI društvo s ograničenom odgovornošću za građevinarstvo i trgovinu u stečaju</item>
    </izvorni_sadrzaj>
    <derivirana_varijabla naziv="DomainObject.Predmet.ProtuStrankaListNazivFormated_1">
      <item>ALESSI društvo s ograničenom odgovornošću za građevinarstvo i trgovinu u stečaju</item>
    </derivirana_varijabla>
  </DomainObject.Predmet.ProtuStrankaListNazivFormated>
  <DomainObject.Predmet.ProtuStrankaListNazivFormatedOIB>
    <izvorni_sadrzaj>
      <item>ALESSI društvo s ograničenom odgovornošću za građevinarstvo i trgovinu u stečaju, OIB 20016790772</item>
    </izvorni_sadrzaj>
    <derivirana_varijabla naziv="DomainObject.Predmet.ProtuStrankaListNazivFormatedOIB_1">
      <item>ALESSI društvo s ograničenom odgovornošću za građevinarstvo i trgovinu u stečaju, OIB 20016790772</item>
    </derivirana_varijabla>
  </DomainObject.Predmet.ProtuStrankaListNazivFormatedOIB>
  <DomainObject.Predmet.OstaliListFormated>
    <izvorni_sadrzaj>
      <item>Sudski registar</item>
      <item>e-oglasna ploča</item>
      <item>Marica Alessi</item>
      <item>Neven Cmrečki</item>
      <item>Tanja Purić Stamenković, zamjenik ŽDO</item>
      <item>Nikolina Fistrić Štefok, odvjetnica za Privrednu banku d.d.</item>
      <item>Tomislav Đuričin, stečajni upravitelj</item>
      <item>Marko Breški</item>
      <item>Ivica Kozjak</item>
      <item>Melita Bajić</item>
      <item>Nino Hunjet</item>
    </izvorni_sadrzaj>
    <derivirana_varijabla naziv="DomainObject.Predmet.OstaliListFormated_1">
      <item>Sudski registar</item>
      <item>e-oglasna ploča</item>
      <item>Marica Alessi</item>
      <item>Neven Cmrečki</item>
      <item>Tanja Purić Stamenković, zamjenik ŽDO</item>
      <item>Nikolina Fistrić Štefok, odvjetnica za Privrednu banku d.d.</item>
      <item>Tomislav Đuričin, stečajni upravitelj</item>
      <item>Marko Breški</item>
      <item>Ivica Kozjak</item>
      <item>Melita Bajić</item>
      <item>Nino Hunjet</item>
    </derivirana_varijabla>
  </DomainObject.Predmet.OstaliListFormated>
  <DomainObject.Predmet.OstaliListFormatedOIB>
    <izvorni_sadrzaj>
      <item>Sudski registar</item>
      <item>e-oglasna ploča</item>
      <item>Marica Alessi, OIB 51444861997</item>
      <item>Neven Cmrečki</item>
      <item>Tanja Purić Stamenković, zamjenik ŽDO</item>
      <item>Nikolina Fistrić Štefok, odvjetnica za Privrednu banku d.d.</item>
      <item>Tomislav Đuričin, stečajni upravitelj</item>
      <item>Marko Breški, OIB 60845300860</item>
      <item>Ivica Kozjak, OIB 58247483191</item>
      <item>Melita Bajić, OIB 23681064121</item>
      <item>Nino Hunjet, OIB 03501734872</item>
    </izvorni_sadrzaj>
    <derivirana_varijabla naziv="DomainObject.Predmet.OstaliListFormatedOIB_1">
      <item>Sudski registar</item>
      <item>e-oglasna ploča</item>
      <item>Marica Alessi, OIB 51444861997</item>
      <item>Neven Cmrečki</item>
      <item>Tanja Purić Stamenković, zamjenik ŽDO</item>
      <item>Nikolina Fistrić Štefok, odvjetnica za Privrednu banku d.d.</item>
      <item>Tomislav Đuričin, stečajni upravitelj</item>
      <item>Marko Breški, OIB 60845300860</item>
      <item>Ivica Kozjak, OIB 58247483191</item>
      <item>Melita Bajić, OIB 23681064121</item>
      <item>Nino Hunjet, OIB 03501734872</item>
    </derivirana_varijabla>
  </DomainObject.Predmet.OstaliListFormatedOIB>
  <DomainObject.Predmet.OstaliListFormatedWithAdress>
    <izvorni_sadrzaj>
      <item>Sudski registar</item>
      <item>e-oglasna ploča</item>
      <item>Marica Alessi, Trg Kralja Tomislava 6, 42000 Varaždin</item>
      <item>Neven Cmrečki</item>
      <item>Tanja Purić Stamenković, zamjenik ŽDO</item>
      <item>Nikolina Fistrić Štefok, odvjetnica za Privrednu banku d.d.</item>
      <item>Tomislav Đuričin, stečajni upravitelj</item>
      <item>Marko Breški, Ive Vojnovića 30, 42000 Varaždin</item>
      <item>Ivica Kozjak, Vladimira Nazora 30, 40000 Novo Selo Rok</item>
      <item>Melita Bajić, Kolodvorska 15, 42000 Varaždin</item>
      <item>Nino Hunjet, Klenovnik 16, 42240 Klenovnik</item>
    </izvorni_sadrzaj>
    <derivirana_varijabla naziv="DomainObject.Predmet.OstaliListFormatedWithAdress_1">
      <item>Sudski registar</item>
      <item>e-oglasna ploča</item>
      <item>Marica Alessi, Trg Kralja Tomislava 6, 42000 Varaždin</item>
      <item>Neven Cmrečki</item>
      <item>Tanja Purić Stamenković, zamjenik ŽDO</item>
      <item>Nikolina Fistrić Štefok, odvjetnica za Privrednu banku d.d.</item>
      <item>Tomislav Đuričin, stečajni upravitelj</item>
      <item>Marko Breški, Ive Vojnovića 30, 42000 Varaždin</item>
      <item>Ivica Kozjak, Vladimira Nazora 30, 40000 Novo Selo Rok</item>
      <item>Melita Bajić, Kolodvorska 15, 42000 Varaždin</item>
      <item>Nino Hunjet, Klenovnik 16, 42240 Klenovnik</item>
    </derivirana_varijabla>
  </DomainObject.Predmet.OstaliListFormatedWithAdress>
  <DomainObject.Predmet.OstaliListFormatedWithAdressOIB>
    <izvorni_sadrzaj>
      <item>Sudski registar</item>
      <item>e-oglasna ploča</item>
      <item>Marica Alessi, OIB 51444861997, Trg Kralja Tomislava 6, 42000 Varaždin</item>
      <item>Neven Cmrečki</item>
      <item>Tanja Purić Stamenković, zamjenik ŽDO</item>
      <item>Nikolina Fistrić Štefok, odvjetnica za Privrednu banku d.d.</item>
      <item>Tomislav Đuričin, stečajni upravitelj</item>
      <item>Marko Breški, OIB 60845300860, Ive Vojnovića 30, 42000 Varaždin</item>
      <item>Ivica Kozjak, OIB 58247483191, Vladimira Nazora 30, 40000 Novo Selo Rok</item>
      <item>Melita Bajić, OIB 23681064121, Kolodvorska 15, 42000 Varaždin</item>
      <item>Nino Hunjet, OIB 03501734872, Klenovnik 16, 42240 Klenovnik</item>
    </izvorni_sadrzaj>
    <derivirana_varijabla naziv="DomainObject.Predmet.OstaliListFormatedWithAdressOIB_1">
      <item>Sudski registar</item>
      <item>e-oglasna ploča</item>
      <item>Marica Alessi, OIB 51444861997, Trg Kralja Tomislava 6, 42000 Varaždin</item>
      <item>Neven Cmrečki</item>
      <item>Tanja Purić Stamenković, zamjenik ŽDO</item>
      <item>Nikolina Fistrić Štefok, odvjetnica za Privrednu banku d.d.</item>
      <item>Tomislav Đuričin, stečajni upravitelj</item>
      <item>Marko Breški, OIB 60845300860, Ive Vojnovića 30, 42000 Varaždin</item>
      <item>Ivica Kozjak, OIB 58247483191, Vladimira Nazora 30, 40000 Novo Selo Rok</item>
      <item>Melita Bajić, OIB 23681064121, Kolodvorska 15, 42000 Varaždin</item>
      <item>Nino Hunjet, OIB 03501734872, Klenovnik 16, 42240 Klenovnik</item>
    </derivirana_varijabla>
  </DomainObject.Predmet.OstaliListFormatedWithAdressOIB>
  <DomainObject.Predmet.OstaliListNazivFormated>
    <izvorni_sadrzaj>
      <item>Sudski registar</item>
      <item>e-oglasna ploča</item>
      <item>Marica Alessi</item>
      <item>Neven Cmrečki</item>
      <item>Tanja Purić Stamenković, zamjenik ŽDO</item>
      <item>Nikolina Fistrić Štefok, odvjetnica za Privrednu banku d.d.</item>
      <item>Tomislav Đuričin, stečajni upravitelj</item>
      <item>Marko Breški</item>
      <item>Ivica Kozjak</item>
      <item>Melita Bajić</item>
      <item>Nino Hunjet</item>
    </izvorni_sadrzaj>
    <derivirana_varijabla naziv="DomainObject.Predmet.OstaliListNazivFormated_1">
      <item>Sudski registar</item>
      <item>e-oglasna ploča</item>
      <item>Marica Alessi</item>
      <item>Neven Cmrečki</item>
      <item>Tanja Purić Stamenković, zamjenik ŽDO</item>
      <item>Nikolina Fistrić Štefok, odvjetnica za Privrednu banku d.d.</item>
      <item>Tomislav Đuričin, stečajni upravitelj</item>
      <item>Marko Breški</item>
      <item>Ivica Kozjak</item>
      <item>Melita Bajić</item>
      <item>Nino Hunjet</item>
    </derivirana_varijabla>
  </DomainObject.Predmet.OstaliListNazivFormated>
  <DomainObject.Predmet.OstaliListNazivFormatedOIB>
    <izvorni_sadrzaj>
      <item>Sudski registar</item>
      <item>e-oglasna ploča</item>
      <item>Marica Alessi, OIB 51444861997</item>
      <item>Neven Cmrečki</item>
      <item>Tanja Purić Stamenković, zamjenik ŽDO</item>
      <item>Nikolina Fistrić Štefok, odvjetnica za Privrednu banku d.d.</item>
      <item>Tomislav Đuričin, stečajni upravitelj</item>
      <item>Marko Breški, OIB 60845300860</item>
      <item>Ivica Kozjak, OIB 58247483191</item>
      <item>Melita Bajić, OIB 23681064121</item>
      <item>Nino Hunjet, OIB 03501734872</item>
    </izvorni_sadrzaj>
    <derivirana_varijabla naziv="DomainObject.Predmet.OstaliListNazivFormatedOIB_1">
      <item>Sudski registar</item>
      <item>e-oglasna ploča</item>
      <item>Marica Alessi, OIB 51444861997</item>
      <item>Neven Cmrečki</item>
      <item>Tanja Purić Stamenković, zamjenik ŽDO</item>
      <item>Nikolina Fistrić Štefok, odvjetnica za Privrednu banku d.d.</item>
      <item>Tomislav Đuričin, stečajni upravitelj</item>
      <item>Marko Breški, OIB 60845300860</item>
      <item>Ivica Kozjak, OIB 58247483191</item>
      <item>Melita Bajić, OIB 23681064121</item>
      <item>Nino Hunjet, OIB 03501734872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lipnja 2018.</izvorni_sadrzaj>
    <derivirana_varijabla naziv="DomainObject.Datum_1">4. lipnja 2018.</derivirana_varijabla>
  </DomainObject.Datum>
  <DomainObject.PoslovniBrojDokumenta>
    <izvorni_sadrzaj>St-954/2016-89</izvorni_sadrzaj>
    <derivirana_varijabla naziv="DomainObject.PoslovniBrojDokumenta_1">St-954/2016-89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ALESSI društvo s ograničenom odgovornošću za građevinarstvo i trgovinu u stečaju</izvorni_sadrzaj>
    <derivirana_varijabla naziv="DomainObject.Predmet.ProtustrankaIDrugi_1">ALESSI društvo s ograničenom odgovornošću za građevinarstvo i trgovinu u stečaju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ALESSI društvo s ograničenom odgovornošću za građevinarstvo i trgovinu u stečaju, OIB 20016790772, Trg Kralja Tomislava 6, 42000 Varaždin</izvorni_sadrzaj>
    <derivirana_varijabla naziv="DomainObject.Predmet.ProtustrankaIDrugiAdressOIB_1">ALESSI društvo s ograničenom odgovornošću za građevinarstvo i trgovinu u stečaju, OIB 20016790772, Trg Kralja Tomislava 6,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ALESSI društvo s ograničenom odgovornošću za građevinarstvo i trgovinu u stečaju</item>
      <item>Sudski registar</item>
      <item>e-oglasna ploča</item>
      <item>Marica Alessi</item>
      <item>Neven Cmrečki</item>
      <item>Tanja Purić Stamenković, zamjenik ŽDO</item>
      <item>Nikolina Fistrić Štefok, odvjetnica za Privrednu banku d.d.</item>
      <item>Tomislav Đuričin, stečajni upravitelj</item>
      <item>Marko Breški</item>
      <item>Ivica Kozjak</item>
      <item>Melita Bajić</item>
      <item>Nino Hunjet</item>
    </izvorni_sadrzaj>
    <derivirana_varijabla naziv="DomainObject.Predmet.SudioniciListNaziv_1">
      <item>Financijska agencija</item>
      <item>ALESSI društvo s ograničenom odgovornošću za građevinarstvo i trgovinu u stečaju</item>
      <item>Sudski registar</item>
      <item>e-oglasna ploča</item>
      <item>Marica Alessi</item>
      <item>Neven Cmrečki</item>
      <item>Tanja Purić Stamenković, zamjenik ŽDO</item>
      <item>Nikolina Fistrić Štefok, odvjetnica za Privrednu banku d.d.</item>
      <item>Tomislav Đuričin, stečajni upravitelj</item>
      <item>Marko Breški</item>
      <item>Ivica Kozjak</item>
      <item>Melita Bajić</item>
      <item>Nino Hunjet</item>
    </derivirana_varijabla>
  </DomainObject.Predmet.SudioniciListNaziv>
  <DomainObject.Predmet.SudioniciListAdressOIB>
    <izvorni_sadrzaj>
      <item>Financijska agencija, OIB 85821130368, Ulica grada Vukovara 70,10000 Zagreb</item>
      <item>ALESSI društvo s ograničenom odgovornošću za građevinarstvo i trgovinu u stečaju, OIB 20016790772, Trg Kralja Tomislava 6,42000 Varaždin</item>
      <item>Sudski registar</item>
      <item>e-oglasna ploča</item>
      <item>Marica Alessi, OIB 51444861997, Trg Kralja Tomislava 6,42000 Varaždin</item>
      <item>Neven Cmrečki</item>
      <item>Tanja Purić Stamenković, zamjenik ŽDO</item>
      <item>Nikolina Fistrić Štefok, odvjetnica za Privrednu banku d.d.</item>
      <item>Tomislav Đuričin, stečajni upravitelj</item>
      <item>Marko Breški, OIB 60845300860, Ive Vojnovića 30,42000 Varaždin</item>
      <item>Ivica Kozjak, OIB 58247483191, Vladimira Nazora 30,40000 Novo Selo Rok</item>
      <item>Melita Bajić, OIB 23681064121, Kolodvorska 15,42000 Varaždin</item>
      <item>Nino Hunjet, OIB 03501734872, Klenovnik 16,42240 Klenovnik</item>
    </izvorni_sadrzaj>
    <derivirana_varijabla naziv="DomainObject.Predmet.SudioniciListAdressOIB_1">
      <item>Financijska agencija, OIB 85821130368, Ulica grada Vukovara 70,10000 Zagreb</item>
      <item>ALESSI društvo s ograničenom odgovornošću za građevinarstvo i trgovinu u stečaju, OIB 20016790772, Trg Kralja Tomislava 6,42000 Varaždin</item>
      <item>Sudski registar</item>
      <item>e-oglasna ploča</item>
      <item>Marica Alessi, OIB 51444861997, Trg Kralja Tomislava 6,42000 Varaždin</item>
      <item>Neven Cmrečki</item>
      <item>Tanja Purić Stamenković, zamjenik ŽDO</item>
      <item>Nikolina Fistrić Štefok, odvjetnica za Privrednu banku d.d.</item>
      <item>Tomislav Đuričin, stečajni upravitelj</item>
      <item>Marko Breški, OIB 60845300860, Ive Vojnovića 30,42000 Varaždin</item>
      <item>Ivica Kozjak, OIB 58247483191, Vladimira Nazora 30,40000 Novo Selo Rok</item>
      <item>Melita Bajić, OIB 23681064121, Kolodvorska 15,42000 Varaždin</item>
      <item>Nino Hunjet, OIB 03501734872, Klenovnik 16,42240 Klenovnik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EB1AA9-C1C9-404D-99CA-6071E66B06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590</properties:Words>
  <properties:Characters>3233</properties:Characters>
  <properties:Lines>87</properties:Lines>
  <properties:Paragraphs>31</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3876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2018-06-04T07:16:00Z</cp:lastPrinted>
  <dcterms:modified xmlns:xsi="http://www.w3.org/2001/XMLSchema-instance" xsi:type="dcterms:W3CDTF">2018-06-04T07:18:00Z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St-954/2016-89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