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3140" w14:paraId="e363140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7A0E72">
        <w:t>520</w:t>
      </w:r>
      <w:r w:rsidR="001351B9">
        <w:t>/</w:t>
      </w:r>
      <w:r w:rsidR="00CD0CED">
        <w:t>20</w:t>
      </w:r>
      <w:r w:rsidR="007A0E72">
        <w:t>17</w:t>
      </w:r>
      <w:r w:rsidR="00A93C1D">
        <w:t>-</w:t>
      </w:r>
      <w:r w:rsidR="007A0E72">
        <w:t>7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7A0E72" w:rsidRPr="007A0E72">
        <w:t>ACTUS d.o.o., Zadar, Dalmatinskog sabora 1, OIB: 31934563844</w:t>
      </w:r>
      <w:r w:rsidR="0046570B" w:rsidRPr="00521C2E">
        <w:t xml:space="preserve">, </w:t>
      </w:r>
      <w:r w:rsidR="00110676">
        <w:t>13</w:t>
      </w:r>
      <w:r w:rsidR="008427D4">
        <w:t xml:space="preserve">. </w:t>
      </w:r>
      <w:r w:rsidR="00C10259">
        <w:t>travnja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7A0E72" w:rsidRPr="007A0E72">
        <w:t>ACTUS d.o.o., Zadar</w:t>
      </w:r>
      <w:r w:rsidR="008427D4">
        <w:t xml:space="preserve"> </w:t>
      </w:r>
      <w:r w:rsidR="00C11442">
        <w:t xml:space="preserve">za </w:t>
      </w:r>
      <w:r w:rsidR="00C10259">
        <w:t>19</w:t>
      </w:r>
      <w:r w:rsidR="008427D4">
        <w:t xml:space="preserve">. </w:t>
      </w:r>
      <w:r w:rsidR="00C10259">
        <w:t>travnja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636D3E">
        <w:t>10</w:t>
      </w:r>
      <w:r>
        <w:t>,</w:t>
      </w:r>
      <w:proofErr w:type="spellStart"/>
      <w:r w:rsidR="007A0E72">
        <w:t>10</w:t>
      </w:r>
      <w:proofErr w:type="spellEnd"/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C10259">
        <w:rPr>
          <w:b/>
        </w:rPr>
        <w:t>26</w:t>
      </w:r>
      <w:r w:rsidR="008427D4">
        <w:rPr>
          <w:b/>
        </w:rPr>
        <w:t xml:space="preserve">. </w:t>
      </w:r>
      <w:r w:rsidR="00C10259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C10259">
        <w:rPr>
          <w:b/>
        </w:rPr>
        <w:t>10</w:t>
      </w:r>
      <w:r w:rsidRPr="00C32FFD">
        <w:rPr>
          <w:b/>
        </w:rPr>
        <w:t>,</w:t>
      </w:r>
      <w:proofErr w:type="spellStart"/>
      <w:r w:rsidR="007A0E72">
        <w:rPr>
          <w:b/>
        </w:rPr>
        <w:t>10</w:t>
      </w:r>
      <w:proofErr w:type="spellEnd"/>
      <w:r w:rsidR="001351B9" w:rsidRPr="00C32FFD">
        <w:rPr>
          <w:b/>
        </w:rPr>
        <w:t xml:space="preserve"> sati, </w:t>
      </w:r>
      <w:r w:rsidR="00C10259" w:rsidRPr="00E6357E">
        <w:rPr>
          <w:b/>
        </w:rPr>
        <w:t xml:space="preserve">kod </w:t>
      </w:r>
      <w:r w:rsidR="00C10259" w:rsidRPr="00C61DA3">
        <w:rPr>
          <w:b/>
        </w:rPr>
        <w:t>Trgovačkog suda u Zadru, sudnica 26/I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110676">
        <w:t>13</w:t>
      </w:r>
      <w:r>
        <w:t xml:space="preserve">. </w:t>
      </w:r>
      <w:r w:rsidR="00C10259">
        <w:t>travnja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E2158C" w:rsidP="00E2158C" w:rsidR="0069154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 w:rsidR="00C10259">
        <w:t>tkinja</w:t>
      </w:r>
    </w:p>
    <w:p w:rsidRDefault="00E2158C" w:rsidP="00E2158C" w:rsidR="00691547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 w:rsidRPr="00F60CD9">
        <w:t xml:space="preserve">Ardena </w:t>
      </w:r>
      <w:proofErr w:type="spellStart"/>
      <w:r w:rsidR="00691547" w:rsidRPr="00F60CD9">
        <w:t>Bajlo</w:t>
      </w:r>
      <w:proofErr w:type="spellEnd"/>
      <w:r>
        <w:t>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7A0E72">
      <w:pPr>
        <w:numPr>
          <w:ilvl w:val="0"/>
          <w:numId w:val="2"/>
        </w:numPr>
      </w:pPr>
      <w:r>
        <w:t>e-oglasna ploča</w:t>
      </w:r>
    </w:p>
    <w:p w:rsidRDefault="007A0E72" w:rsidP="002B2E20" w:rsidR="002923D1">
      <w:pPr>
        <w:numPr>
          <w:ilvl w:val="0"/>
          <w:numId w:val="2"/>
        </w:numPr>
      </w:pPr>
      <w:r>
        <w:t>Policijska uprava Zadarska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E2158C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10676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C6902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36D3E"/>
    <w:rsid w:val="00653E4F"/>
    <w:rsid w:val="00691547"/>
    <w:rsid w:val="006D5987"/>
    <w:rsid w:val="00727837"/>
    <w:rsid w:val="00752868"/>
    <w:rsid w:val="00754F7B"/>
    <w:rsid w:val="00776B68"/>
    <w:rsid w:val="00787AA5"/>
    <w:rsid w:val="007A0E72"/>
    <w:rsid w:val="007B1F85"/>
    <w:rsid w:val="007E4CE0"/>
    <w:rsid w:val="008427D4"/>
    <w:rsid w:val="00844E6F"/>
    <w:rsid w:val="00852E7C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03D"/>
    <w:rsid w:val="00B056E6"/>
    <w:rsid w:val="00B1070F"/>
    <w:rsid w:val="00B258FB"/>
    <w:rsid w:val="00B45B19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530AF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2158C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ACTUS d.o.o. za ugostiteljstvo</izvorni_sadrzaj>
    <derivirana_varijabla naziv="DomainObject.Predmet.ProtustrankaFormated_1">  ACTUS d.o.o. za ugostiteljstvo</derivirana_varijabla>
  </DomainObject.Predmet.ProtustrankaFormated>
  <DomainObject.Predmet.ProtustrankaFormatedOIB>
    <izvorni_sadrzaj>  ACTUS d.o.o. za ugostiteljstvo, OIB 31934563844</izvorni_sadrzaj>
    <derivirana_varijabla naziv="DomainObject.Predmet.ProtustrankaFormatedOIB_1">  ACTUS d.o.o. za ugostiteljstvo, OIB 31934563844</derivirana_varijabla>
  </DomainObject.Predmet.ProtustrankaFormatedOIB>
  <DomainObject.Predmet.ProtustrankaFormatedWithAdress>
    <izvorni_sadrzaj> ACTUS d.o.o. za ugostiteljstvo, Dalmatinskog sabora 1, 23000 Zadar</izvorni_sadrzaj>
    <derivirana_varijabla naziv="DomainObject.Predmet.ProtustrankaFormatedWithAdress_1"> ACTUS d.o.o. za ugostiteljstvo, Dalmatinskog sabora 1, 23000 Zadar</derivirana_varijabla>
  </DomainObject.Predmet.ProtustrankaFormatedWithAdress>
  <DomainObject.Predmet.ProtustrankaFormatedWithAdressOIB>
    <izvorni_sadrzaj> ACTUS d.o.o. za ugostiteljstvo, OIB 31934563844, Dalmatinskog sabora 1, 23000 Zadar</izvorni_sadrzaj>
    <derivirana_varijabla naziv="DomainObject.Predmet.ProtustrankaFormatedWithAdressOIB_1"> ACTUS d.o.o. za ugostiteljstvo, OIB 31934563844, Dalmatinskog sabora 1, 23000 Zadar</derivirana_varijabla>
  </DomainObject.Predmet.ProtustrankaFormatedWithAdressOIB>
  <DomainObject.Predmet.ProtustrankaWithAdress>
    <izvorni_sadrzaj>ACTUS d.o.o. za ugostiteljstvo Dalmatinskog sabora 1, 23000 Zadar</izvorni_sadrzaj>
    <derivirana_varijabla naziv="DomainObject.Predmet.ProtustrankaWithAdress_1">ACTUS d.o.o. za ugostiteljstvo Dalmatinskog sabora 1, 23000 Zadar</derivirana_varijabla>
  </DomainObject.Predmet.ProtustrankaWithAdress>
  <DomainObject.Predmet.ProtustrankaWithAdressOIB>
    <izvorni_sadrzaj>ACTUS d.o.o. za ugostiteljstvo, OIB 31934563844, Dalmatinskog sabora 1, 23000 Zadar</izvorni_sadrzaj>
    <derivirana_varijabla naziv="DomainObject.Predmet.ProtustrankaWithAdressOIB_1">ACTUS d.o.o. za ugostiteljstvo, OIB 31934563844, Dalmatinskog sabora 1, 23000 Zadar</derivirana_varijabla>
  </DomainObject.Predmet.ProtustrankaWithAdressOIB>
  <DomainObject.Predmet.ProtustrankaNazivFormated>
    <izvorni_sadrzaj>ACTUS d.o.o. za ugostiteljstvo</izvorni_sadrzaj>
    <derivirana_varijabla naziv="DomainObject.Predmet.ProtustrankaNazivFormated_1">ACTUS d.o.o. za ugostiteljstvo</derivirana_varijabla>
  </DomainObject.Predmet.ProtustrankaNazivFormated>
  <DomainObject.Predmet.ProtustrankaNazivFormatedOIB>
    <izvorni_sadrzaj>ACTUS d.o.o. za ugostiteljstvo, OIB 31934563844</izvorni_sadrzaj>
    <derivirana_varijabla naziv="DomainObject.Predmet.ProtustrankaNazivFormatedOIB_1">ACTUS d.o.o. za ugostiteljstvo, OIB 31934563844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ACTUS d.o.o. za ugostiteljstvo</item>
    </izvorni_sadrzaj>
    <derivirana_varijabla naziv="DomainObject.Predmet.ProtuStrankaListFormated_1">
      <item>ACTUS d.o.o. za ugostiteljstvo</item>
    </derivirana_varijabla>
  </DomainObject.Predmet.ProtuStrankaListFormated>
  <DomainObject.Predmet.ProtuStrankaListFormatedOIB>
    <izvorni_sadrzaj>
      <item>ACTUS d.o.o. za ugostiteljstvo, OIB 31934563844</item>
    </izvorni_sadrzaj>
    <derivirana_varijabla naziv="DomainObject.Predmet.ProtuStrankaListFormatedOIB_1">
      <item>ACTUS d.o.o. za ugostiteljstvo, OIB 31934563844</item>
    </derivirana_varijabla>
  </DomainObject.Predmet.ProtuStrankaListFormatedOIB>
  <DomainObject.Predmet.ProtuStrankaListFormatedWithAdress>
    <izvorni_sadrzaj>
      <item>ACTUS d.o.o. za ugostiteljstvo, Dalmatinskog sabora 1, 23000 Zadar</item>
    </izvorni_sadrzaj>
    <derivirana_varijabla naziv="DomainObject.Predmet.ProtuStrankaListFormatedWithAdress_1">
      <item>ACTUS d.o.o. za ugostiteljstvo, Dalmatinskog sabora 1, 23000 Zadar</item>
    </derivirana_varijabla>
  </DomainObject.Predmet.ProtuStrankaListFormatedWithAdress>
  <DomainObject.Predmet.ProtuStrankaListFormatedWithAdressOIB>
    <izvorni_sadrzaj>
      <item>ACTUS d.o.o. za ugostiteljstvo, OIB 31934563844, Dalmatinskog sabora 1, 23000 Zadar</item>
    </izvorni_sadrzaj>
    <derivirana_varijabla naziv="DomainObject.Predmet.ProtuStrankaListFormatedWithAdressOIB_1">
      <item>ACTUS d.o.o. za ugostiteljstvo, OIB 31934563844, Dalmatinskog sabora 1, 23000 Zadar</item>
    </derivirana_varijabla>
  </DomainObject.Predmet.ProtuStrankaListFormatedWithAdressOIB>
  <DomainObject.Predmet.ProtuStrankaListNazivFormated>
    <izvorni_sadrzaj>
      <item>ACTUS d.o.o. za ugostiteljstvo</item>
    </izvorni_sadrzaj>
    <derivirana_varijabla naziv="DomainObject.Predmet.ProtuStrankaListNazivFormated_1">
      <item>ACTUS d.o.o. za ugostiteljstvo</item>
    </derivirana_varijabla>
  </DomainObject.Predmet.ProtuStrankaListNazivFormated>
  <DomainObject.Predmet.ProtuStrankaListNazivFormatedOIB>
    <izvorni_sadrzaj>
      <item>ACTUS d.o.o. za ugostiteljstvo, OIB 31934563844</item>
    </izvorni_sadrzaj>
    <derivirana_varijabla naziv="DomainObject.Predmet.ProtuStrankaListNazivFormatedOIB_1">
      <item>ACTUS d.o.o. za ugostiteljstvo, OIB 31934563844</item>
    </derivirana_varijabla>
  </DomainObject.Predmet.ProtuStrankaListNazivFormatedOIB>
  <DomainObject.Predmet.OstaliListFormated>
    <izvorni_sadrzaj>
      <item>Željko Lenđer</item>
    </izvorni_sadrzaj>
    <derivirana_varijabla naziv="DomainObject.Predmet.OstaliListFormated_1">
      <item>Željko Lenđer</item>
    </derivirana_varijabla>
  </DomainObject.Predmet.OstaliListFormated>
  <DomainObject.Predmet.OstaliListFormatedOIB>
    <izvorni_sadrzaj>
      <item>Željko Lenđer, OIB 60282520553</item>
    </izvorni_sadrzaj>
    <derivirana_varijabla naziv="DomainObject.Predmet.OstaliListFormatedOIB_1">
      <item>Željko Lenđer, OIB 60282520553</item>
    </derivirana_varijabla>
  </DomainObject.Predmet.OstaliListFormatedOIB>
  <DomainObject.Predmet.OstaliListFormatedWithAdress>
    <izvorni_sadrzaj>
      <item>Željko Lenđer, Vukovarska Ulica 10 C, 23000 Zadar</item>
    </izvorni_sadrzaj>
    <derivirana_varijabla naziv="DomainObject.Predmet.OstaliListFormatedWithAdress_1">
      <item>Željko Lenđer, Vukovarska Ulica 10 C, 23000 Zadar</item>
    </derivirana_varijabla>
  </DomainObject.Predmet.OstaliListFormatedWithAdress>
  <DomainObject.Predmet.OstaliListFormatedWithAdressOIB>
    <izvorni_sadrzaj>
      <item>Željko Lenđer, OIB 60282520553, Vukovarska Ulica 10 C, 23000 Zadar</item>
    </izvorni_sadrzaj>
    <derivirana_varijabla naziv="DomainObject.Predmet.OstaliListFormatedWithAdressOIB_1">
      <item>Željko Lenđer, OIB 60282520553, Vukovarska Ulica 10 C, 23000 Zadar</item>
    </derivirana_varijabla>
  </DomainObject.Predmet.OstaliListFormatedWithAdressOIB>
  <DomainObject.Predmet.OstaliListNazivFormated>
    <izvorni_sadrzaj>
      <item>Željko Lenđer</item>
    </izvorni_sadrzaj>
    <derivirana_varijabla naziv="DomainObject.Predmet.OstaliListNazivFormated_1">
      <item>Željko Lenđer</item>
    </derivirana_varijabla>
  </DomainObject.Predmet.OstaliListNazivFormated>
  <DomainObject.Predmet.OstaliListNazivFormatedOIB>
    <izvorni_sadrzaj>
      <item>Željko Lenđer, OIB 60282520553</item>
    </izvorni_sadrzaj>
    <derivirana_varijabla naziv="DomainObject.Predmet.OstaliListNazivFormatedOIB_1">
      <item>Željko Lenđer, OIB 60282520553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ACTUS d.o.o. za ugostiteljstvo</izvorni_sadrzaj>
    <derivirana_varijabla naziv="DomainObject.Predmet.ProtustrankaIDrugi_1">ACTUS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ACTUS d.o.o. za ugostiteljstvo, OIB 31934563844, Dalmatinskog sabora 1, 23000 Zadar</izvorni_sadrzaj>
    <derivirana_varijabla naziv="DomainObject.Predmet.ProtustrankaIDrugiAdressOIB_1">ACTUS d.o.o. za ugostiteljstvo, OIB 31934563844, Dalmatinskog sabora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ACTUS d.o.o. za ugostiteljstvo</item>
      <item>fina</item>
      <item>Željko Lenđer</item>
    </izvorni_sadrzaj>
    <derivirana_varijabla naziv="DomainObject.Predmet.SudioniciListNaziv_1">
      <item>ACTUS d.o.o. za ugostiteljstvo</item>
      <item>fina</item>
      <item>Željko Lenđer</item>
    </derivirana_varijabla>
  </DomainObject.Predmet.SudioniciListNaziv>
  <DomainObject.Predmet.SudioniciListAdressOIB>
    <izvorni_sadrzaj>
      <item>ACTUS d.o.o. za ugostiteljstvo, OIB 31934563844, Dalmatinskog sabora 1,23000 Zadar</item>
      <item>fina, OIB 85821130368</item>
      <item>Željko Lenđer, OIB 60282520553, Vukovarska Ulica 10 C,23000 Zadar</item>
    </izvorni_sadrzaj>
    <derivirana_varijabla naziv="DomainObject.Predmet.SudioniciListAdressOIB_1">
      <item>ACTUS d.o.o. za ugostiteljstvo, OIB 31934563844, Dalmatinskog sabora 1,23000 Zadar</item>
      <item>fina, OIB 85821130368</item>
      <item>Željko Lenđer, OIB 60282520553, Vukovarska Ulica 10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31934563844</item>
      <item>, OIB 85821130368</item>
      <item>, OIB 60282520553</item>
    </izvorni_sadrzaj>
    <derivirana_varijabla naziv="DomainObject.Predmet.SudioniciListNazivOIB_1">
      <item>, OIB 31934563844</item>
      <item>, OIB 85821130368</item>
      <item>, OIB 60282520553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167</properties:Words>
  <properties:Characters>753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2018-04-12T12:43:00Z</dcterms:created>
  <dc:creator>Ardena Bajlo</dc:creator>
  <cp:lastModifiedBy>Ante Rubelj</cp:lastModifiedBy>
  <cp:lastPrinted>2018-04-13T10:37:00Z</cp:lastPrinted>
  <dcterms:modified xmlns:xsi="http://www.w3.org/2001/XMLSchema-instance" xsi:type="dcterms:W3CDTF">2018-04-13T10:38:00Z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(1St-520-17 - ACTUS 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