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46fe0" w14:paraId="3c46fe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  <w:r w:rsidR="004A1D16">
        <w:tab/>
      </w:r>
      <w:r w:rsidR="004A1D16">
        <w:tab/>
      </w:r>
      <w:r w:rsidR="004A1D16">
        <w:tab/>
      </w:r>
      <w:r w:rsidR="004A1D16">
        <w:tab/>
      </w:r>
      <w:r w:rsidR="004A1D16">
        <w:tab/>
      </w:r>
      <w:r w:rsidR="004A1D16">
        <w:tab/>
        <w:t xml:space="preserve">      55 St-</w:t>
      </w:r>
      <w:r w:rsidR="00AE4E9F">
        <w:t>4285</w:t>
      </w:r>
      <w:r w:rsidR="004A1D16">
        <w:t>/2015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E4E9F">
        <w:t>4285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AE4E9F">
        <w:t xml:space="preserve"> 8. siječnja 2016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E4E9F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AE4E9F">
        <w:t>MONTMONTAŽA-BRODOGRADNJA</w:t>
      </w:r>
      <w:r w:rsidR="00853FE2" w:rsidRPr="00853FE2">
        <w:t xml:space="preserve"> d.o.o.,</w:t>
      </w:r>
      <w:r w:rsidR="004A1D16">
        <w:t xml:space="preserve"> OIB: </w:t>
      </w:r>
      <w:r w:rsidR="00AE4E9F" w:rsidRPr="00AE4E9F">
        <w:t>56616559958</w:t>
      </w:r>
      <w:r w:rsidR="004A1D16">
        <w:t xml:space="preserve"> , Zagreb, </w:t>
      </w:r>
      <w:r w:rsidR="00AE4E9F">
        <w:t>Rakitnica 2</w:t>
      </w:r>
      <w:r w:rsidR="004A1D16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853FE2">
        <w:t xml:space="preserve"> </w:t>
      </w:r>
      <w:r w:rsidR="00AE4E9F">
        <w:t>576.787,70</w:t>
      </w:r>
      <w:r w:rsidR="00F8310C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AE4E9F">
        <w:t>8.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F8310C">
      <w:pPr>
        <w:jc w:val="right"/>
      </w:pPr>
      <w:r>
        <w:t xml:space="preserve">     </w:t>
      </w:r>
      <w:r w:rsidR="004A1D16">
        <w:t>Božena Zajec</w:t>
      </w:r>
    </w:p>
    <w:p w:rsidRDefault="00F8310C" w:rsidP="00572798" w:rsidR="00F8310C">
      <w:pPr>
        <w:jc w:val="right"/>
      </w:pPr>
    </w:p>
    <w:p w:rsidRDefault="000C1906" w:rsidP="00F8310C" w:rsidR="000C1906"/>
    <w:p w:rsidRDefault="000C1906" w:rsidP="00F8310C" w:rsidR="000C1906"/>
    <w:sectPr w:rsidSect="00ED6AA8" w:rsidR="000C190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4B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906"/>
    <w:rsid w:val="0011143D"/>
    <w:rsid w:val="00114EAD"/>
    <w:rsid w:val="0018557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A1D16"/>
    <w:rsid w:val="004B337A"/>
    <w:rsid w:val="004C4B72"/>
    <w:rsid w:val="004F3962"/>
    <w:rsid w:val="0053446F"/>
    <w:rsid w:val="00554861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53FE2"/>
    <w:rsid w:val="008613BD"/>
    <w:rsid w:val="00863025"/>
    <w:rsid w:val="00871F01"/>
    <w:rsid w:val="00920CA0"/>
    <w:rsid w:val="009419D8"/>
    <w:rsid w:val="00A71431"/>
    <w:rsid w:val="00AC4528"/>
    <w:rsid w:val="00AD027A"/>
    <w:rsid w:val="00AE4E9F"/>
    <w:rsid w:val="00B82F18"/>
    <w:rsid w:val="00C836B9"/>
    <w:rsid w:val="00C958E9"/>
    <w:rsid w:val="00CE7362"/>
    <w:rsid w:val="00D01B78"/>
    <w:rsid w:val="00D66226"/>
    <w:rsid w:val="00EC3302"/>
    <w:rsid w:val="00ED6AA8"/>
    <w:rsid w:val="00F034D3"/>
    <w:rsid w:val="00F25D92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4B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B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B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B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B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4B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B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B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B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B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4285</izvorni_sadrzaj>
    <derivirana_varijabla naziv="DomainObject.Predmet.Broj_1">4285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St-4285/2015</izvorni_sadrzaj>
    <derivirana_varijabla naziv="DomainObject.Predmet.OznakaBroj_1">St-4285/2015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MONTMONTAŽA-BRODOGRADNJA d.o.o. zastupanog po punomoćniku Slavko Marunica</izvorni_sadrzaj>
    <derivirana_varijabla naziv="DomainObject.Predmet.ProtustrankaFormated_1">  MONTMONTAŽA-BRODOGRADNJA d.o.o. zastupanog po punomoćniku Slavko Marunica</derivirana_varijabla>
  </DomainObject.Predmet.ProtustrankaFormated>
  <DomainObject.Predmet.ProtustrankaFormatedOIB>
    <izvorni_sadrzaj>  MONTMONTAŽA-BRODOGRADNJA d.o.o., OIB 56616559958 zastupanog po punomoćniku Slavko Marunica</izvorni_sadrzaj>
    <derivirana_varijabla naziv="DomainObject.Predmet.ProtustrankaFormatedOIB_1">  MONTMONTAŽA-BRODOGRADNJA d.o.o., OIB 56616559958 zastupanog po punomoćniku Slavko Marunica</derivirana_varijabla>
  </DomainObject.Predmet.ProtustrankaFormatedOIB>
  <DomainObject.Predmet.ProtustrankaFormatedWithAdress>
    <izvorni_sadrzaj> MONTMONTAŽA-BRODOGRADNJA d.o.o., Rakitnica 2, 10000 Zagreb zastupanog po punomoćniku Slavko Marunica</izvorni_sadrzaj>
    <derivirana_varijabla naziv="DomainObject.Predmet.ProtustrankaFormatedWithAdress_1"> MONTMONTAŽA-BRODOGRADNJA d.o.o., Rakitnica 2, 10000 Zagreb zastupanog po punomoćniku Slavko Marunica</derivirana_varijabla>
  </DomainObject.Predmet.ProtustrankaFormatedWithAdress>
  <DomainObject.Predmet.ProtustrankaFormatedWithAdressOIB>
    <izvorni_sadrzaj> MONTMONTAŽA-BRODOGRADNJA d.o.o., OIB 56616559958, Rakitnica 2, 10000 Zagreb zastupanog po punomoćniku Slavko Marunica</izvorni_sadrzaj>
    <derivirana_varijabla naziv="DomainObject.Predmet.ProtustrankaFormatedWithAdressOIB_1"> MONTMONTAŽA-BRODOGRADNJA d.o.o., OIB 56616559958, Rakitnica 2, 10000 Zagreb zastupanog po punomoćniku Slavko Marunica</derivirana_varijabla>
  </DomainObject.Predmet.ProtustrankaFormatedWithAdressOIB>
  <DomainObject.Predmet.ProtustrankaWithAdress>
    <izvorni_sadrzaj>MONTMONTAŽA-BRODOGRADNJA d.o.o. Rakitnica 2, 10000 Zagreb</izvorni_sadrzaj>
    <derivirana_varijabla naziv="DomainObject.Predmet.ProtustrankaWithAdress_1">MONTMONTAŽA-BRODOGRADNJA d.o.o. Rakitnica 2, 10000 Zagreb</derivirana_varijabla>
  </DomainObject.Predmet.ProtustrankaWithAdress>
  <DomainObject.Predmet.ProtustrankaWithAdressOIB>
    <izvorni_sadrzaj>MONTMONTAŽA-BRODOGRADNJA d.o.o., OIB 56616559958, Rakitnica 2, 10000 Zagreb</izvorni_sadrzaj>
    <derivirana_varijabla naziv="DomainObject.Predmet.ProtustrankaWithAdressOIB_1">MONTMONTAŽA-BRODOGRADNJA d.o.o., OIB 56616559958, Rakitnica 2, 10000 Zagreb</derivirana_varijabla>
  </DomainObject.Predmet.ProtustrankaWithAdressOIB>
  <DomainObject.Predmet.ProtustrankaNazivFormated>
    <izvorni_sadrzaj>MONTMONTAŽA-BRODOGRADNJA d.o.o.</izvorni_sadrzaj>
    <derivirana_varijabla naziv="DomainObject.Predmet.ProtustrankaNazivFormated_1">MONTMONTAŽA-BRODOGRADNJA d.o.o.</derivirana_varijabla>
  </DomainObject.Predmet.ProtustrankaNazivFormated>
  <DomainObject.Predmet.ProtustrankaNazivFormatedOIB>
    <izvorni_sadrzaj>MONTMONTAŽA-BRODOGRADNJA d.o.o., OIB 56616559958</izvorni_sadrzaj>
    <derivirana_varijabla naziv="DomainObject.Predmet.ProtustrankaNazivFormatedOIB_1">MONTMONTAŽA-BRODOGRADNJA d.o.o., OIB 56616559958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MONTMONTAŽA-BRODOGRADNJA d.o.o. zastupanog po punomoćniku Slavko Marunica</item>
    </izvorni_sadrzaj>
    <derivirana_varijabla naziv="DomainObject.Predmet.ProtuStrankaListFormated_1">
      <item>MONTMONTAŽA-BRODOGRADNJA d.o.o. zastupanog po punomoćniku Slavko Marunica</item>
    </derivirana_varijabla>
  </DomainObject.Predmet.ProtuStrankaListFormated>
  <DomainObject.Predmet.ProtuStrankaListFormatedOIB>
    <izvorni_sadrzaj>
      <item>MONTMONTAŽA-BRODOGRADNJA d.o.o., OIB 56616559958 zastupanog po punomoćniku Slavko Marunica</item>
    </izvorni_sadrzaj>
    <derivirana_varijabla naziv="DomainObject.Predmet.ProtuStrankaListFormatedOIB_1">
      <item>MONTMONTAŽA-BRODOGRADNJA d.o.o., OIB 56616559958 zastupanog po punomoćniku Slavko Marunica</item>
    </derivirana_varijabla>
  </DomainObject.Predmet.ProtuStrankaListFormatedOIB>
  <DomainObject.Predmet.ProtuStrankaListFormatedWithAdress>
    <izvorni_sadrzaj>
      <item>MONTMONTAŽA-BRODOGRADNJA d.o.o., Rakitnica 2, 10000 Zagreb zastupanog po punomoćniku Slavko Marunica</item>
    </izvorni_sadrzaj>
    <derivirana_varijabla naziv="DomainObject.Predmet.ProtuStrankaListFormatedWithAdress_1">
      <item>MONTMONTAŽA-BRODOGRADNJA d.o.o., Rakitnica 2, 10000 Zagreb zastupanog po punomoćniku Slavko Marunica</item>
    </derivirana_varijabla>
  </DomainObject.Predmet.ProtuStrankaListFormatedWithAdress>
  <DomainObject.Predmet.ProtuStrankaListFormatedWithAdressOIB>
    <izvorni_sadrzaj>
      <item>MONTMONTAŽA-BRODOGRADNJA d.o.o., OIB 56616559958, Rakitnica 2, 10000 Zagreb zastupanog po punomoćniku Slavko Marunica</item>
    </izvorni_sadrzaj>
    <derivirana_varijabla naziv="DomainObject.Predmet.ProtuStrankaListFormatedWithAdressOIB_1">
      <item>MONTMONTAŽA-BRODOGRADNJA d.o.o., OIB 56616559958, Rakitnica 2, 10000 Zagreb zastupanog po punomoćniku Slavko Marunica</item>
    </derivirana_varijabla>
  </DomainObject.Predmet.ProtuStrankaListFormatedWithAdressOIB>
  <DomainObject.Predmet.ProtuStrankaListNazivFormated>
    <izvorni_sadrzaj>
      <item>MONTMONTAŽA-BRODOGRADNJA d.o.o.</item>
    </izvorni_sadrzaj>
    <derivirana_varijabla naziv="DomainObject.Predmet.ProtuStrankaListNazivFormated_1">
      <item>MONTMONTAŽA-BRODOGRADNJA d.o.o.</item>
    </derivirana_varijabla>
  </DomainObject.Predmet.ProtuStrankaListNazivFormated>
  <DomainObject.Predmet.ProtuStrankaListNazivFormatedOIB>
    <izvorni_sadrzaj>
      <item>MONTMONTAŽA-BRODOGRADNJA d.o.o., OIB 56616559958</item>
    </izvorni_sadrzaj>
    <derivirana_varijabla naziv="DomainObject.Predmet.ProtuStrankaListNazivFormatedOIB_1">
      <item>MONTMONTAŽA-BRODOGRADNJA d.o.o., OIB 56616559958</item>
    </derivirana_varijabla>
  </DomainObject.Predmet.ProtuStrankaListNazivFormatedOIB>
  <DomainObject.Predmet.OstaliListFormated>
    <izvorni_sadrzaj>
      <item>Slavko Marunica punomoćnik sudionika u postupku MONTMONTAŽA-BRODOGRADNJA d.o.o.</item>
    </izvorni_sadrzaj>
    <derivirana_varijabla naziv="DomainObject.Predmet.OstaliListFormated_1">
      <item>Slavko Marunica punomoćnik sudionika u postupku MONTMONTAŽA-BRODOGRADNJA d.o.o.</item>
    </derivirana_varijabla>
  </DomainObject.Predmet.OstaliListFormated>
  <DomainObject.Predmet.OstaliListFormatedOIB>
    <izvorni_sadrzaj>
      <item>Slavko Marunica, OIB 31683822159 punomoćnik sudionika u postupku MONTMONTAŽA-BRODOGRADNJA d.o.o.</item>
    </izvorni_sadrzaj>
    <derivirana_varijabla naziv="DomainObject.Predmet.OstaliListFormatedOIB_1">
      <item>Slavko Marunica, OIB 31683822159 punomoćnik sudionika u postupku MONTMONTAŽA-BRODOGRADNJA d.o.o.</item>
    </derivirana_varijabla>
  </DomainObject.Predmet.OstaliListFormatedOIB>
  <DomainObject.Predmet.OstaliListFormatedWithAdress>
    <izvorni_sadrzaj>
      <item>Slavko Marunica, Getaldićeva 12, 21000 Split punomoćnik sudionika u postupku MONTMONTAŽA-BRODOGRADNJA d.o.o.</item>
    </izvorni_sadrzaj>
    <derivirana_varijabla naziv="DomainObject.Predmet.OstaliListFormatedWithAdress_1">
      <item>Slavko Marunica, Getaldićeva 12, 21000 Split punomoćnik sudionika u postupku MONTMONTAŽA-BRODOGRADNJA d.o.o.</item>
    </derivirana_varijabla>
  </DomainObject.Predmet.OstaliListFormatedWithAdress>
  <DomainObject.Predmet.OstaliListFormatedWithAdressOIB>
    <izvorni_sadrzaj>
      <item>Slavko Marunica, OIB 31683822159, Getaldićeva 12, 21000 Split punomoćnik sudionika u postupku MONTMONTAŽA-BRODOGRADNJA d.o.o.</item>
    </izvorni_sadrzaj>
    <derivirana_varijabla naziv="DomainObject.Predmet.OstaliListFormatedWithAdressOIB_1">
      <item>Slavko Marunica, OIB 31683822159, Getaldićeva 12, 21000 Split punomoćnik sudionika u postupku MONTMONTAŽA-BRODOGRADNJA d.o.o.</item>
    </derivirana_varijabla>
  </DomainObject.Predmet.OstaliListFormatedWithAdressOIB>
  <DomainObject.Predmet.OstaliListNazivFormated>
    <izvorni_sadrzaj>
      <item>Slavko Marunica</item>
    </izvorni_sadrzaj>
    <derivirana_varijabla naziv="DomainObject.Predmet.OstaliListNazivFormated_1">
      <item>Slavko Marunica</item>
    </derivirana_varijabla>
  </DomainObject.Predmet.OstaliListNazivFormated>
  <DomainObject.Predmet.OstaliListNazivFormatedOIB>
    <izvorni_sadrzaj>
      <item>Slavko Marunica, OIB 31683822159</item>
    </izvorni_sadrzaj>
    <derivirana_varijabla naziv="DomainObject.Predmet.OstaliListNazivFormatedOIB_1">
      <item>Slavko Marunica, OIB 31683822159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MONTMONTAŽA-BRODOGRADNJA d.o.o.</izvorni_sadrzaj>
    <derivirana_varijabla naziv="DomainObject.Predmet.ProtustrankaIDrugi_1">MONTMONTAŽA-BRODOGRADNJA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MONTMONTAŽA-BRODOGRADNJA d.o.o., OIB 56616559958, Rakitnica 2, 10000 Zagreb</izvorni_sadrzaj>
    <derivirana_varijabla naziv="DomainObject.Predmet.ProtustrankaIDrugiAdressOIB_1">MONTMONTAŽA-BRODOGRADNJA d.o.o., OIB 56616559958, Rakitnica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MONTMONTAŽA-BRODOGRADNJA d.o.o.</item>
      <item>Slavko Marunica</item>
    </izvorni_sadrzaj>
    <derivirana_varijabla naziv="DomainObject.Predmet.SudioniciListNaziv_1">
      <item>FINA Regionalni centar Zagreb</item>
      <item>MONTMONTAŽA-BRODOGRADNJA d.o.o.</item>
      <item>Slavko Marunica</item>
    </derivirana_varijabla>
  </DomainObject.Predmet.SudioniciListNaziv>
  <DomainObject.Predmet.SudioniciListAdressOIB>
    <izvorni_sadrzaj>
      <item>FINA Regionalni centar Zagreb, OIB 85821130368, Trg svibanjskih žrtava 1995. 1,10000 Zagreb</item>
      <item>MONTMONTAŽA-BRODOGRADNJA d.o.o., OIB 56616559958, Rakitnica 2,10000 Zagreb</item>
      <item>Slavko Marunica, OIB 31683822159, Getaldićeva 12,21000 Split</item>
    </izvorni_sadrzaj>
    <derivirana_varijabla naziv="DomainObject.Predmet.SudioniciListAdressOIB_1">
      <item>FINA Regionalni centar Zagreb, OIB 85821130368, Trg svibanjskih žrtava 1995. 1,10000 Zagreb</item>
      <item>MONTMONTAŽA-BRODOGRADNJA d.o.o., OIB 56616559958, Rakitnica 2,10000 Zagreb</item>
      <item>Slavko Marunica, OIB 31683822159, Getaldićeva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56616559958</item>
      <item>, OIB 31683822159</item>
    </izvorni_sadrzaj>
    <derivirana_varijabla naziv="DomainObject.Predmet.SudioniciListNazivOIB_1">
      <item>, OIB 85821130368</item>
      <item>, OIB 56616559958</item>
      <item>, OIB 31683822159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232</properties:Words>
  <properties:Characters>1289</properties:Characters>
  <properties:Lines>45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2016-01-07T12:12:00Z</dcterms:created>
  <dc:creator>ilukac</dc:creator>
  <cp:lastModifiedBy>Marija Lukić</cp:lastModifiedBy>
  <cp:lastPrinted>2016-01-07T12:15:00Z</cp:lastPrinted>
  <dcterms:modified xmlns:xsi="http://www.w3.org/2001/XMLSchema-instance" xsi:type="dcterms:W3CDTF">2016-01-11T08:46:00Z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