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5e9ef" w14:paraId="165e9ef" w:rsidRDefault="00E9069E" w:rsidP="00204278" w:rsidR="0041024A">
      <w:pPr>
        <w15:collapsed w:val="false"/>
        <w:rPr>
          <w:b/>
        </w:rPr>
      </w:pPr>
      <w:bookmarkStart w:name="_GoBack" w:id="0"/>
      <w:bookmarkEnd w:id="0"/>
      <w:r>
        <w:rPr>
          <w:b/>
          <w:noProof/>
        </w:rPr>
        <w:drawing>
          <wp:inline distR="0" distL="0" distB="0" distT="0">
            <wp:extent cy="960277" cx="719169"/>
            <wp:effectExtent b="0" r="5080" t="0" l="0"/>
            <wp:docPr name="Slika 1" id="1"/>
            <wp:cNvGraphicFramePr>
              <a:graphicFrameLocks noChangeAspect="true"/>
            </wp:cNvGraphicFramePr>
            <a:graphic>
              <a:graphicData uri="http://schemas.openxmlformats.org/drawingml/2006/picture">
                <pic:pic>
                  <pic:nvPicPr>
                    <pic:cNvPr name="Grb.png" id="0"/>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204278" w:rsidP="00204278" w:rsidR="00204278" w:rsidRPr="00353FF7">
      <w:pPr>
        <w:rPr>
          <w:b/>
        </w:rPr>
      </w:pPr>
      <w:r w:rsidRPr="00353FF7">
        <w:rPr>
          <w:b/>
        </w:rPr>
        <w:t>REPUBLIKA HRVATSKA</w:t>
      </w:r>
    </w:p>
    <w:p w:rsidRDefault="00204278" w:rsidP="00204278" w:rsidR="00204278">
      <w:pPr>
        <w:rPr>
          <w:b/>
        </w:rPr>
      </w:pPr>
      <w:r w:rsidRPr="00353FF7">
        <w:rPr>
          <w:b/>
        </w:rPr>
        <w:t xml:space="preserve">TRGOVAČKI SUD U ZAGREBU       </w:t>
      </w:r>
    </w:p>
    <w:p w:rsidRDefault="00204278" w:rsidP="00204278" w:rsidR="00204278">
      <w:r>
        <w:rPr>
          <w:b/>
        </w:rPr>
        <w:t xml:space="preserve">Zagreb, Amruševa 2/II </w:t>
      </w:r>
      <w:r>
        <w:rPr>
          <w:b/>
        </w:rPr>
        <w:tab/>
      </w:r>
      <w:r>
        <w:rPr>
          <w:b/>
        </w:rPr>
        <w:tab/>
      </w:r>
      <w:r w:rsidRPr="00353FF7">
        <w:rPr>
          <w:b/>
        </w:rPr>
        <w:t xml:space="preserve">                                                     </w:t>
      </w:r>
      <w:r>
        <w:rPr>
          <w:b/>
        </w:rPr>
        <w:t xml:space="preserve">12 </w:t>
      </w:r>
      <w:r w:rsidRPr="00353FF7">
        <w:rPr>
          <w:b/>
        </w:rPr>
        <w:t>St-</w:t>
      </w:r>
      <w:r>
        <w:rPr>
          <w:b/>
        </w:rPr>
        <w:t>625</w:t>
      </w:r>
      <w:r w:rsidRPr="00353FF7">
        <w:rPr>
          <w:b/>
        </w:rPr>
        <w:t>/</w:t>
      </w:r>
      <w:r>
        <w:rPr>
          <w:b/>
        </w:rPr>
        <w:t>2015</w:t>
      </w:r>
    </w:p>
    <w:p w:rsidRDefault="00B02BC1" w:rsidP="00204278" w:rsidR="00B02BC1">
      <w:pPr>
        <w:rPr>
          <w:b/>
        </w:rPr>
      </w:pPr>
      <w:r>
        <w:rPr>
          <w:b/>
        </w:rPr>
        <w:tab/>
      </w:r>
      <w:r>
        <w:rPr>
          <w:b/>
        </w:rPr>
        <w:tab/>
      </w:r>
      <w:r>
        <w:rPr>
          <w:b/>
        </w:rPr>
        <w:tab/>
      </w:r>
      <w:r>
        <w:rPr>
          <w:b/>
        </w:rPr>
        <w:tab/>
        <w:t xml:space="preserve"> </w:t>
      </w:r>
    </w:p>
    <w:p w:rsidRDefault="00B02BC1" w:rsidP="00204278" w:rsidR="00B02BC1">
      <w:pPr>
        <w:jc w:val="center"/>
        <w:rPr>
          <w:b/>
        </w:rPr>
      </w:pPr>
    </w:p>
    <w:p w:rsidRDefault="00204278" w:rsidP="00204278" w:rsidR="00204278">
      <w:pPr>
        <w:jc w:val="center"/>
        <w:rPr>
          <w:b/>
        </w:rPr>
      </w:pPr>
      <w:r w:rsidRPr="00353FF7">
        <w:rPr>
          <w:b/>
        </w:rPr>
        <w:t>R J E Š E NJ E</w:t>
      </w:r>
    </w:p>
    <w:p w:rsidRDefault="00204278" w:rsidP="00204278" w:rsidR="00204278">
      <w:pPr>
        <w:jc w:val="center"/>
        <w:rPr>
          <w:b/>
        </w:rPr>
      </w:pPr>
    </w:p>
    <w:p w:rsidRDefault="00204278" w:rsidP="00204278" w:rsidR="00204278">
      <w:pPr>
        <w:jc w:val="both"/>
      </w:pPr>
      <w:r>
        <w:t>TRGOVAČKI SUD U ZAGREB</w:t>
      </w:r>
      <w:r w:rsidR="00223725">
        <w:t>U po stečajnom sucu Nini Radiću</w:t>
      </w:r>
      <w:r>
        <w:t>, u stečajnom postupku povodom prijedloga predlagatelja, Dijana Čuljak iz Zagreba, Baruna Trenka 5, OIB:72276510860, kojeg zastupa Željka Pilipović, odvjetnica iz Zagreba, Pavla Hatza 21, za otvaranje stečajnog postupka nad, NATURA ORGANIC d.o.o. Zagreb, Kruge 7, OIB:66679834606, 02. prosinca 2015. godine,</w:t>
      </w:r>
    </w:p>
    <w:p w:rsidRDefault="00A34AAD" w:rsidP="00715B32" w:rsidR="00A34AAD">
      <w:pPr>
        <w:rPr>
          <w:b/>
        </w:rPr>
      </w:pPr>
    </w:p>
    <w:p w:rsidRDefault="007D6D6E" w:rsidP="007D6D6E" w:rsidR="007D6D6E">
      <w:pPr>
        <w:jc w:val="center"/>
        <w:rPr>
          <w:b/>
        </w:rPr>
      </w:pPr>
      <w:r w:rsidRPr="00353FF7">
        <w:rPr>
          <w:b/>
        </w:rPr>
        <w:t>r   i   j   e   š   i   o       j   e</w:t>
      </w:r>
    </w:p>
    <w:p w:rsidRDefault="00715B32" w:rsidP="007D6D6E" w:rsidR="00715B32" w:rsidRPr="00353FF7">
      <w:pPr>
        <w:jc w:val="center"/>
        <w:rPr>
          <w:b/>
        </w:rPr>
      </w:pPr>
    </w:p>
    <w:p w:rsidRDefault="00715B32" w:rsidP="00715B32" w:rsidR="00715B32" w:rsidRPr="007E5917">
      <w:pPr>
        <w:jc w:val="both"/>
      </w:pPr>
      <w:r w:rsidRPr="007E5917">
        <w:t>I</w:t>
      </w:r>
      <w:r w:rsidR="00FD216A">
        <w:t xml:space="preserve">      </w:t>
      </w:r>
      <w:r w:rsidRPr="007E5917">
        <w:t xml:space="preserve"> Otvara se stečajni postupak nad dužnikom: </w:t>
      </w:r>
      <w:r w:rsidR="00204278">
        <w:t>NATURA ORGANIC d.o.o. Zagreb, Kruge 7, OIB:66679834606</w:t>
      </w:r>
      <w:r w:rsidR="00E54651">
        <w:t xml:space="preserve">, </w:t>
      </w:r>
      <w:r w:rsidR="009E3AB7">
        <w:t>0</w:t>
      </w:r>
      <w:r w:rsidR="00204278">
        <w:t>2</w:t>
      </w:r>
      <w:r w:rsidRPr="007E5917">
        <w:t>.</w:t>
      </w:r>
      <w:r w:rsidR="00D4259F">
        <w:t xml:space="preserve"> </w:t>
      </w:r>
      <w:r w:rsidR="00204278">
        <w:t>prosinca</w:t>
      </w:r>
      <w:r w:rsidRPr="007E5917">
        <w:t xml:space="preserve"> </w:t>
      </w:r>
      <w:r>
        <w:t xml:space="preserve"> </w:t>
      </w:r>
      <w:r w:rsidRPr="007E5917">
        <w:t>201</w:t>
      </w:r>
      <w:r w:rsidR="009E3AB7">
        <w:t>5</w:t>
      </w:r>
      <w:r w:rsidRPr="007E5917">
        <w:t xml:space="preserve">.  godine u </w:t>
      </w:r>
      <w:r w:rsidR="00E54651">
        <w:t>1</w:t>
      </w:r>
      <w:r w:rsidR="009E3AB7">
        <w:t>0</w:t>
      </w:r>
      <w:r w:rsidRPr="007E5917">
        <w:t>,</w:t>
      </w:r>
      <w:r w:rsidR="000179A5">
        <w:t>0</w:t>
      </w:r>
      <w:r w:rsidRPr="007E5917">
        <w:t>0 sati.</w:t>
      </w:r>
    </w:p>
    <w:p w:rsidRDefault="00715B32" w:rsidP="00E54651" w:rsidR="00E54651">
      <w:pPr>
        <w:jc w:val="both"/>
      </w:pPr>
      <w:r w:rsidRPr="007E5917">
        <w:t xml:space="preserve">II  </w:t>
      </w:r>
      <w:r w:rsidR="00204278">
        <w:t xml:space="preserve">    </w:t>
      </w:r>
      <w:r w:rsidRPr="007E5917">
        <w:t>Za stečajnog upravitelja imenuje se</w:t>
      </w:r>
      <w:r w:rsidR="00911D9D">
        <w:t xml:space="preserve">  Damir Šebetić iz Zagreba, Ignjata Đorđića  6, OIB:84590633905</w:t>
      </w:r>
      <w:r w:rsidR="00E54651">
        <w:t xml:space="preserve">.                </w:t>
      </w:r>
    </w:p>
    <w:p w:rsidRDefault="00C069D0" w:rsidP="00715B32" w:rsidR="00715B32" w:rsidRPr="007E5917">
      <w:pPr>
        <w:jc w:val="both"/>
      </w:pPr>
      <w:r>
        <w:t>II</w:t>
      </w:r>
      <w:r w:rsidR="00204278">
        <w:t>I</w:t>
      </w:r>
      <w:r>
        <w:t xml:space="preserve">  </w:t>
      </w:r>
      <w:r w:rsidR="00715B32" w:rsidRPr="007E5917">
        <w:t>Zaključuje se stečajni postupak nad dužnikom:</w:t>
      </w:r>
      <w:r w:rsidR="00D4259F" w:rsidRPr="00D4259F">
        <w:t xml:space="preserve"> </w:t>
      </w:r>
      <w:r w:rsidR="00204278">
        <w:t>NATURA ORGANIC d.o.o. Zagreb, Kruge 7, OIB:66679834606</w:t>
      </w:r>
      <w:r w:rsidR="00715B32" w:rsidRPr="007E5917">
        <w:t>.</w:t>
      </w:r>
    </w:p>
    <w:p w:rsidRDefault="00715B32" w:rsidP="00715B32" w:rsidR="00715B32" w:rsidRPr="007E5917">
      <w:pPr>
        <w:jc w:val="both"/>
      </w:pPr>
      <w:r w:rsidRPr="007E5917">
        <w:t xml:space="preserve">IV        Dio nastalih troškova postupka isplatiti će se iz predujma troškova uplaćenih od </w:t>
      </w:r>
    </w:p>
    <w:p w:rsidRDefault="00715B32" w:rsidP="00FD216A" w:rsidR="00715B32" w:rsidRPr="007E5917">
      <w:pPr>
        <w:jc w:val="both"/>
      </w:pPr>
      <w:r w:rsidRPr="007E5917">
        <w:t xml:space="preserve">            predlagatelja i Fonda za pokriće troškova stečajnog postupka.</w:t>
      </w:r>
    </w:p>
    <w:p w:rsidRDefault="00715B32" w:rsidP="00715B32" w:rsidR="00715B32" w:rsidRPr="007E5917">
      <w:pPr>
        <w:jc w:val="both"/>
      </w:pPr>
      <w:r w:rsidRPr="007E5917">
        <w:t>V         Ovo rješenje će se objaviti u Narodnim novinama i dostaviti sudskom registru</w:t>
      </w:r>
    </w:p>
    <w:p w:rsidRDefault="00715B32" w:rsidP="00715B32" w:rsidR="00715B32" w:rsidRPr="007E5917">
      <w:pPr>
        <w:jc w:val="both"/>
      </w:pPr>
      <w:r w:rsidRPr="007E5917">
        <w:t xml:space="preserve">            nakon pravomoćnosti radi brisanja dužnika iz sudskog registra. </w:t>
      </w:r>
    </w:p>
    <w:p w:rsidRDefault="00C16D19" w:rsidP="00C16D19" w:rsidR="00C16D19" w:rsidRPr="00465A38">
      <w:pPr>
        <w:jc w:val="both"/>
        <w:rPr>
          <w:b/>
        </w:rPr>
      </w:pPr>
    </w:p>
    <w:p w:rsidRDefault="00B6602B" w:rsidP="00497FE2" w:rsidR="00B6602B">
      <w:pPr>
        <w:ind w:firstLine="708" w:left="2832"/>
        <w:jc w:val="both"/>
      </w:pPr>
      <w:r w:rsidRPr="00465A38">
        <w:t>O</w:t>
      </w:r>
      <w:r w:rsidR="00497FE2" w:rsidRPr="00465A38">
        <w:t xml:space="preserve"> </w:t>
      </w:r>
      <w:r w:rsidRPr="00465A38">
        <w:t>b</w:t>
      </w:r>
      <w:r w:rsidR="00497FE2" w:rsidRPr="00465A38">
        <w:t xml:space="preserve"> </w:t>
      </w:r>
      <w:r w:rsidRPr="00465A38">
        <w:t>r</w:t>
      </w:r>
      <w:r w:rsidR="00497FE2" w:rsidRPr="00465A38">
        <w:t xml:space="preserve"> </w:t>
      </w:r>
      <w:r w:rsidRPr="00465A38">
        <w:t>a</w:t>
      </w:r>
      <w:r w:rsidR="00497FE2" w:rsidRPr="00465A38">
        <w:t xml:space="preserve"> </w:t>
      </w:r>
      <w:r w:rsidRPr="00465A38">
        <w:t>z</w:t>
      </w:r>
      <w:r w:rsidR="00497FE2" w:rsidRPr="00465A38">
        <w:t xml:space="preserve"> </w:t>
      </w:r>
      <w:r w:rsidRPr="00465A38">
        <w:t>l</w:t>
      </w:r>
      <w:r w:rsidR="00497FE2" w:rsidRPr="00465A38">
        <w:t xml:space="preserve"> </w:t>
      </w:r>
      <w:r w:rsidRPr="00465A38">
        <w:t>o</w:t>
      </w:r>
      <w:r w:rsidR="00497FE2" w:rsidRPr="00465A38">
        <w:t xml:space="preserve"> </w:t>
      </w:r>
      <w:r w:rsidRPr="00465A38">
        <w:t>ž</w:t>
      </w:r>
      <w:r w:rsidR="00497FE2" w:rsidRPr="00465A38">
        <w:t xml:space="preserve"> </w:t>
      </w:r>
      <w:r w:rsidRPr="00465A38">
        <w:t>e</w:t>
      </w:r>
      <w:r w:rsidR="00497FE2" w:rsidRPr="00465A38">
        <w:t xml:space="preserve"> </w:t>
      </w:r>
      <w:r w:rsidRPr="00465A38">
        <w:t>n</w:t>
      </w:r>
      <w:r w:rsidR="00497FE2" w:rsidRPr="00465A38">
        <w:t xml:space="preserve"> </w:t>
      </w:r>
      <w:r w:rsidRPr="00465A38">
        <w:t>j</w:t>
      </w:r>
      <w:r w:rsidR="00497FE2" w:rsidRPr="00465A38">
        <w:t xml:space="preserve"> </w:t>
      </w:r>
      <w:r w:rsidRPr="00465A38">
        <w:t>e</w:t>
      </w:r>
    </w:p>
    <w:p w:rsidRDefault="009A3975" w:rsidP="00497FE2" w:rsidR="009A3975">
      <w:pPr>
        <w:ind w:firstLine="708" w:left="2832"/>
        <w:jc w:val="both"/>
      </w:pPr>
    </w:p>
    <w:p w:rsidRDefault="00A46694" w:rsidP="0095423A" w:rsidR="00715B32">
      <w:pPr>
        <w:jc w:val="both"/>
      </w:pPr>
      <w:r>
        <w:tab/>
      </w:r>
      <w:r w:rsidR="009A3975">
        <w:t xml:space="preserve">Predlagatelj  je </w:t>
      </w:r>
      <w:r w:rsidR="0094500A">
        <w:t xml:space="preserve">u svojstvu bivšeg radnika podnio </w:t>
      </w:r>
      <w:r w:rsidR="009A3975">
        <w:t xml:space="preserve"> prijedlog za otvaranje stečajnog postupka nad trgovačkim društvom,</w:t>
      </w:r>
      <w:r w:rsidR="009A3975" w:rsidRPr="00240262">
        <w:t xml:space="preserve"> </w:t>
      </w:r>
      <w:r w:rsidR="00204278">
        <w:t>NATURA ORGANIC d.o.o. Zagreb, Kruge 7, OIB:66679834606</w:t>
      </w:r>
      <w:r w:rsidR="009A3975">
        <w:t>.</w:t>
      </w:r>
      <w:r w:rsidR="0094500A">
        <w:t xml:space="preserve"> Sudu su dostavljni obračuni plaća za radnika za </w:t>
      </w:r>
      <w:r w:rsidR="00204278">
        <w:t>kolovoz, rujan i listopad</w:t>
      </w:r>
      <w:r w:rsidR="0094500A">
        <w:t xml:space="preserve">  201</w:t>
      </w:r>
      <w:r w:rsidR="009E3AB7">
        <w:t xml:space="preserve">4. godine </w:t>
      </w:r>
      <w:r w:rsidR="0094500A">
        <w:t>. Predlagatelju je priznato svojstvo ovlaštenog vjerovnika u ovom stečajnom postupku. Temeljem potvrde Fine Zagreb evidentirana je blokada u trajanju dužem od 60 dana.</w:t>
      </w:r>
      <w:r w:rsidR="00E9069E">
        <w:t xml:space="preserve"> </w:t>
      </w:r>
      <w:r w:rsidR="007D6D6E">
        <w:t xml:space="preserve">Sud je </w:t>
      </w:r>
      <w:r w:rsidR="00204278">
        <w:t>30</w:t>
      </w:r>
      <w:r w:rsidR="007D6D6E">
        <w:t xml:space="preserve">. </w:t>
      </w:r>
      <w:r w:rsidR="00204278">
        <w:t>09</w:t>
      </w:r>
      <w:r w:rsidR="00DF1A91">
        <w:t>.</w:t>
      </w:r>
      <w:r w:rsidR="007D6D6E">
        <w:t xml:space="preserve"> 201</w:t>
      </w:r>
      <w:r w:rsidR="00204278">
        <w:t>5</w:t>
      </w:r>
      <w:r w:rsidR="007D6D6E">
        <w:t>. godine donio rješenje o pokretanju prethodnog postupka radi utvrđivanja uvjeta za otvaranje stečajnog postupka nad predloženim dužnikom.</w:t>
      </w:r>
      <w:r w:rsidR="00237433">
        <w:t xml:space="preserve"> </w:t>
      </w:r>
      <w:r w:rsidR="003C4F9E" w:rsidRPr="00465A38">
        <w:t>Na ročištu radi izjašnjenja</w:t>
      </w:r>
      <w:r w:rsidR="00C35815">
        <w:t xml:space="preserve"> o </w:t>
      </w:r>
      <w:r w:rsidR="003C4F9E" w:rsidRPr="00465A38">
        <w:t xml:space="preserve"> prijedlogu za otvaranje stečajnog postupka predl</w:t>
      </w:r>
      <w:r w:rsidR="00C35815">
        <w:t>agatelj je ostao kod prijedloga</w:t>
      </w:r>
      <w:r w:rsidR="00204278">
        <w:t>.</w:t>
      </w:r>
      <w:r w:rsidR="00E9069E">
        <w:t xml:space="preserve"> </w:t>
      </w:r>
      <w:r w:rsidR="00535772">
        <w:t>Predloženi dužnik nije osporio činjenične navode  i suglasio se s prijedlogom za otvaranje stečajnog postupka.</w:t>
      </w:r>
      <w:r w:rsidR="00636E2A">
        <w:t xml:space="preserve"> </w:t>
      </w:r>
      <w:r w:rsidR="00715B32">
        <w:t xml:space="preserve">Rješenjem od </w:t>
      </w:r>
      <w:r w:rsidR="00204278">
        <w:t>23</w:t>
      </w:r>
      <w:r w:rsidR="00C069D0">
        <w:t>.</w:t>
      </w:r>
      <w:r w:rsidR="00204278">
        <w:t>10</w:t>
      </w:r>
      <w:r w:rsidR="002860C3">
        <w:t>.201</w:t>
      </w:r>
      <w:r w:rsidR="009E3AB7">
        <w:t>5</w:t>
      </w:r>
      <w:r w:rsidR="00715B32">
        <w:t xml:space="preserve">. godine sud je pozvao vjerovnike na uplatu predujma troškova prethodnog i otvorenog stečajnog postupka u iznosu od </w:t>
      </w:r>
      <w:r w:rsidR="009E3AB7">
        <w:t>25</w:t>
      </w:r>
      <w:r w:rsidR="002860C3">
        <w:t>.000</w:t>
      </w:r>
      <w:r w:rsidR="00C069D0">
        <w:t>,</w:t>
      </w:r>
      <w:r w:rsidR="00715B32">
        <w:t xml:space="preserve">00 kuna. Rješenje je objavljeno </w:t>
      </w:r>
      <w:r w:rsidR="00204278">
        <w:t>na eOglasnoj ploči</w:t>
      </w:r>
      <w:r w:rsidR="00715B32">
        <w:t xml:space="preserve">. Nitko od pozvanih nije izvršio traženu uplatu. </w:t>
      </w:r>
      <w:r w:rsidR="002860C3">
        <w:t xml:space="preserve">Direktor predloženog dužnika </w:t>
      </w:r>
      <w:r w:rsidR="008C2B86">
        <w:t>pred sudom je potvrdio da nema imovine iz koje bi dužnik mogao namiriti vjerovnike.</w:t>
      </w:r>
      <w:r w:rsidR="00E9069E">
        <w:t xml:space="preserve"> </w:t>
      </w:r>
      <w:r w:rsidR="00E9069E">
        <w:tab/>
      </w:r>
      <w:r w:rsidR="00C02A44" w:rsidRPr="007E5917">
        <w:t xml:space="preserve">Cilj stečajnog postupka je namirenje stečajnih vjerovnika, a pretpostavka za namirenje je postojanje stečajne mase. Budući temeljem činjenica iz spisa nema imovine dužnika koja bi činila stečajnu masu došlo je do situacije u kojoj se otvoreni stečajni postupak ne provodi. U slučaju pronalaska imovine stečajnog </w:t>
      </w:r>
      <w:r w:rsidR="00C02A44" w:rsidRPr="007E5917">
        <w:lastRenderedPageBreak/>
        <w:t>dužnika koja ulazi u stečajnu masu imenovani stečajni upravitelj postupiti će sukladno dužnostima iz članka 25. točka 12. Stečajnog zakona.Temeljem stanja spisa stečajni sudac smatra da je utvrdio sve činjenice koje su od važnosti za ovaj stečajni postupak. Sukladno navedenom, a temeljem članka 42. stavak 3. i  63.  Stečajnog zakona riješeno je kao pod I,III,IV i V izreke, a temeljem članka 22. i 25. Stečajnog zakona kao pod II izreke. Temeljem svega navedenog sud je ocijenio postojanje stečajnih razloga iz čl. 4. st. 2. Stečajnog zakona, imenovao stečajnog upravitelja</w:t>
      </w:r>
      <w:r w:rsidR="00204278">
        <w:t xml:space="preserve"> metodom slučajnog odabira</w:t>
      </w:r>
      <w:r w:rsidR="00C02A44" w:rsidRPr="007E5917">
        <w:t xml:space="preserve"> i riješio kao u izreci.</w:t>
      </w:r>
    </w:p>
    <w:p w:rsidRDefault="00C16D19" w:rsidP="00497FE2" w:rsidR="00C16D19" w:rsidRPr="00465A38">
      <w:pPr>
        <w:jc w:val="both"/>
      </w:pPr>
    </w:p>
    <w:p w:rsidRDefault="00060529" w:rsidP="00497FE2" w:rsidR="00AC6A36" w:rsidRPr="00465A38">
      <w:pPr>
        <w:ind w:firstLine="708" w:left="2124"/>
        <w:jc w:val="both"/>
      </w:pPr>
      <w:r w:rsidRPr="00465A38">
        <w:t xml:space="preserve">U Zagrebu, </w:t>
      </w:r>
      <w:r w:rsidR="00570B06">
        <w:t>0</w:t>
      </w:r>
      <w:r w:rsidR="00204278">
        <w:t>2</w:t>
      </w:r>
      <w:r w:rsidR="00C16D19" w:rsidRPr="00465A38">
        <w:t xml:space="preserve">. </w:t>
      </w:r>
      <w:r w:rsidR="00204278">
        <w:t>prosinca</w:t>
      </w:r>
      <w:r w:rsidR="00B6602B" w:rsidRPr="00465A38">
        <w:t xml:space="preserve"> 20</w:t>
      </w:r>
      <w:r w:rsidR="00F95A9D">
        <w:t>1</w:t>
      </w:r>
      <w:r w:rsidR="00570B06">
        <w:t>5</w:t>
      </w:r>
      <w:r w:rsidR="00B6602B" w:rsidRPr="00465A38">
        <w:t>. godine</w:t>
      </w:r>
    </w:p>
    <w:p w:rsidRDefault="00462A41" w:rsidP="00497FE2" w:rsidR="00C16D19" w:rsidRPr="00465A38">
      <w:pPr>
        <w:jc w:val="both"/>
      </w:pPr>
      <w:r w:rsidRPr="00465A38">
        <w:t xml:space="preserve">                                                                                                    </w:t>
      </w:r>
      <w:r w:rsidR="00AC6A36" w:rsidRPr="00465A38">
        <w:t xml:space="preserve">  </w:t>
      </w:r>
      <w:r w:rsidR="003C4F9E" w:rsidRPr="00465A38">
        <w:tab/>
      </w:r>
      <w:r w:rsidR="003C4F9E" w:rsidRPr="00465A38">
        <w:tab/>
      </w:r>
      <w:r w:rsidR="00AC6A36" w:rsidRPr="00465A38">
        <w:t>SUDAC:</w:t>
      </w:r>
    </w:p>
    <w:p w:rsidRDefault="00462A41" w:rsidP="00497FE2" w:rsidR="003C4F9E" w:rsidRPr="00465A38">
      <w:pPr>
        <w:jc w:val="both"/>
      </w:pPr>
      <w:r w:rsidRPr="00465A38">
        <w:t xml:space="preserve">                                                                                                  </w:t>
      </w:r>
      <w:r w:rsidR="003C4F9E" w:rsidRPr="00465A38">
        <w:tab/>
      </w:r>
      <w:r w:rsidR="003C4F9E" w:rsidRPr="00465A38">
        <w:tab/>
      </w:r>
      <w:r w:rsidR="002211B2" w:rsidRPr="00465A38">
        <w:t xml:space="preserve">Nino Radić </w:t>
      </w:r>
      <w:r w:rsidR="00443F97" w:rsidRPr="00465A38">
        <w:t xml:space="preserve"> </w:t>
      </w:r>
      <w:r w:rsidR="00B43817">
        <w:t xml:space="preserve">v.r. </w:t>
      </w:r>
    </w:p>
    <w:p w:rsidRDefault="006A42AB" w:rsidP="00497FE2" w:rsidR="006A42AB">
      <w:pPr>
        <w:jc w:val="both"/>
      </w:pPr>
    </w:p>
    <w:p w:rsidRDefault="00AC6A36" w:rsidP="00497FE2" w:rsidR="00AC6A36" w:rsidRPr="00465A38">
      <w:pPr>
        <w:jc w:val="both"/>
      </w:pPr>
      <w:r w:rsidRPr="00465A38">
        <w:t>POUKA O PRAVNOM LIJEKU:</w:t>
      </w:r>
    </w:p>
    <w:p w:rsidRDefault="00AC6A36" w:rsidP="00B1036E" w:rsidR="00B43817">
      <w:pPr>
        <w:jc w:val="both"/>
      </w:pPr>
      <w:r w:rsidRPr="00465A38">
        <w:t>Protiv ovog rješenja žalbu može podnijeti osoba koja je bila zakonski zastupnik dužnika do dana nastupanja pravnih posljedica otvaranja stečajnog postupka (čl. 53. stavak 5. i 11. Stečajnog zak</w:t>
      </w:r>
      <w:r w:rsidR="00462A41" w:rsidRPr="00465A38">
        <w:t>ona) u roku od 8 dana od primitka. Žalba se podnosi u tri primjerka putem ovog suda Visokom trgovačkom sudu Republike Hrvatske.</w:t>
      </w:r>
      <w:r w:rsidR="00B43817">
        <w:tab/>
      </w:r>
      <w:r w:rsidR="00B43817">
        <w:tab/>
      </w:r>
    </w:p>
    <w:p w:rsidRDefault="00935E00" w:rsidP="00935E00" w:rsidR="00935E00">
      <w:r>
        <w:t xml:space="preserve">    </w:t>
      </w:r>
      <w:r>
        <w:tab/>
      </w:r>
      <w:r>
        <w:tab/>
      </w:r>
      <w:r>
        <w:tab/>
      </w:r>
      <w:r>
        <w:tab/>
      </w:r>
      <w:r>
        <w:tab/>
      </w:r>
      <w:r>
        <w:tab/>
      </w:r>
      <w:r>
        <w:tab/>
      </w:r>
      <w:r>
        <w:tab/>
      </w:r>
    </w:p>
    <w:p w:rsidRDefault="00891ED6" w:rsidR="00891ED6">
      <w:r>
        <w:tab/>
      </w:r>
      <w:r>
        <w:tab/>
      </w:r>
      <w:r>
        <w:tab/>
      </w:r>
      <w:r>
        <w:tab/>
        <w:t xml:space="preserve">  </w:t>
      </w:r>
      <w:r>
        <w:tab/>
      </w:r>
      <w:r>
        <w:tab/>
      </w:r>
      <w:r>
        <w:tab/>
      </w:r>
      <w:r>
        <w:tab/>
        <w:t xml:space="preserve">            Za točnost otpravka: </w:t>
      </w:r>
    </w:p>
    <w:p w:rsidRDefault="00891ED6" w:rsidR="00891ED6">
      <w:r>
        <w:tab/>
      </w:r>
      <w:r>
        <w:tab/>
      </w:r>
      <w:r>
        <w:tab/>
      </w:r>
      <w:r>
        <w:tab/>
      </w:r>
      <w:r>
        <w:tab/>
      </w:r>
      <w:r>
        <w:tab/>
        <w:t xml:space="preserve">                                      Tatjana Slaviček </w:t>
      </w:r>
    </w:p>
    <w:p w:rsidRDefault="00891ED6" w:rsidP="00B1036E" w:rsidR="00935E00" w:rsidRPr="00465A38">
      <w:pPr>
        <w:jc w:val="both"/>
      </w:pPr>
      <w:r>
        <w:tab/>
      </w:r>
      <w:r>
        <w:tab/>
      </w:r>
      <w:r>
        <w:tab/>
      </w:r>
      <w:r>
        <w:tab/>
      </w:r>
    </w:p>
    <w:p w:rsidRDefault="00A504EB" w:rsidP="00833C1C" w:rsidR="00A504EB">
      <w:pPr>
        <w:jc w:val="both"/>
      </w:pPr>
    </w:p>
    <w:p w:rsidRDefault="00A504EB" w:rsidP="00891ED6" w:rsidR="00D665C9">
      <w:pPr>
        <w:jc w:val="both"/>
      </w:pPr>
      <w:r>
        <w:t xml:space="preserve"> </w:t>
      </w:r>
    </w:p>
    <w:p w:rsidRDefault="00935E00" w:rsidR="00935E00">
      <w:pPr>
        <w:jc w:val="both"/>
      </w:pPr>
    </w:p>
    <w:sectPr w:rsidSect="00A46694" w:rsidR="00935E00">
      <w:headerReference w:type="default" r:id="rId11"/>
      <w:pgSz w:code="9"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6873" w:rsidR="00A16873">
      <w:r>
        <w:separator/>
      </w:r>
    </w:p>
  </w:endnote>
  <w:endnote w:id="0" w:type="continuationSeparator">
    <w:p w:rsidRDefault="00A16873" w:rsidR="00A168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6873" w:rsidR="00A16873">
      <w:r>
        <w:separator/>
      </w:r>
    </w:p>
  </w:footnote>
  <w:footnote w:id="0" w:type="continuationSeparator">
    <w:p w:rsidRDefault="00A16873" w:rsidR="00A168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DCF" w:rsidR="00086DCF">
    <w:pPr>
      <w:pStyle w:val="Zaglavlje"/>
    </w:pPr>
    <w:r>
      <w:tab/>
      <w:t xml:space="preserve">- </w:t>
    </w:r>
    <w:r>
      <w:rPr>
        <w:rStyle w:val="Brojstranice"/>
      </w:rPr>
      <w:fldChar w:fldCharType="begin"/>
    </w:r>
    <w:r>
      <w:rPr>
        <w:rStyle w:val="Brojstranice"/>
      </w:rPr>
      <w:instrText xml:space="preserve"> PAGE </w:instrText>
    </w:r>
    <w:r>
      <w:rPr>
        <w:rStyle w:val="Brojstranice"/>
      </w:rPr>
      <w:fldChar w:fldCharType="separate"/>
    </w:r>
    <w:r w:rsidR="00891ED6">
      <w:rPr>
        <w:rStyle w:val="Brojstranice"/>
        <w:noProof/>
      </w:rPr>
      <w:t>2</w:t>
    </w:r>
    <w:r>
      <w:rPr>
        <w:rStyle w:val="Brojstranice"/>
      </w:rPr>
      <w:fldChar w:fldCharType="end"/>
    </w:r>
    <w:r w:rsidR="00B02BC1">
      <w:rPr>
        <w:rStyle w:val="Brojstranice"/>
      </w:rPr>
      <w:t xml:space="preserve"> - </w:t>
    </w:r>
    <w:r w:rsidR="00B02BC1">
      <w:rPr>
        <w:rStyle w:val="Brojstranice"/>
      </w:rPr>
      <w:tab/>
      <w:t>12 St-625/15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1">
    <w:nsid w:val="79E1036B"/>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10"/>
    <w:rsid w:val="00005CF6"/>
    <w:rsid w:val="00005FB7"/>
    <w:rsid w:val="00006277"/>
    <w:rsid w:val="0000638D"/>
    <w:rsid w:val="00006D3A"/>
    <w:rsid w:val="000078E3"/>
    <w:rsid w:val="00011D40"/>
    <w:rsid w:val="0001411D"/>
    <w:rsid w:val="000143AA"/>
    <w:rsid w:val="0001717D"/>
    <w:rsid w:val="000179A5"/>
    <w:rsid w:val="0002276D"/>
    <w:rsid w:val="00023A10"/>
    <w:rsid w:val="000277AC"/>
    <w:rsid w:val="00034896"/>
    <w:rsid w:val="0003510C"/>
    <w:rsid w:val="00036FB6"/>
    <w:rsid w:val="00040374"/>
    <w:rsid w:val="00043A6E"/>
    <w:rsid w:val="0004413C"/>
    <w:rsid w:val="0004641E"/>
    <w:rsid w:val="0004683C"/>
    <w:rsid w:val="00047FC2"/>
    <w:rsid w:val="000500B0"/>
    <w:rsid w:val="000506F0"/>
    <w:rsid w:val="0005074B"/>
    <w:rsid w:val="00050AD7"/>
    <w:rsid w:val="0005575B"/>
    <w:rsid w:val="00057314"/>
    <w:rsid w:val="00057D06"/>
    <w:rsid w:val="00060529"/>
    <w:rsid w:val="00062BEB"/>
    <w:rsid w:val="00065DDC"/>
    <w:rsid w:val="000667E0"/>
    <w:rsid w:val="00071632"/>
    <w:rsid w:val="00071DF9"/>
    <w:rsid w:val="0007303B"/>
    <w:rsid w:val="00073145"/>
    <w:rsid w:val="0007498A"/>
    <w:rsid w:val="00075278"/>
    <w:rsid w:val="000773A4"/>
    <w:rsid w:val="000817C6"/>
    <w:rsid w:val="00082576"/>
    <w:rsid w:val="00084637"/>
    <w:rsid w:val="00086DCF"/>
    <w:rsid w:val="00086FCE"/>
    <w:rsid w:val="000908F5"/>
    <w:rsid w:val="000945FB"/>
    <w:rsid w:val="000951B6"/>
    <w:rsid w:val="00095200"/>
    <w:rsid w:val="00095A15"/>
    <w:rsid w:val="00096B26"/>
    <w:rsid w:val="00096BAC"/>
    <w:rsid w:val="000A4300"/>
    <w:rsid w:val="000A60ED"/>
    <w:rsid w:val="000A7314"/>
    <w:rsid w:val="000A7A33"/>
    <w:rsid w:val="000B26A6"/>
    <w:rsid w:val="000B4B9B"/>
    <w:rsid w:val="000B54A7"/>
    <w:rsid w:val="000B69F0"/>
    <w:rsid w:val="000C4996"/>
    <w:rsid w:val="000C5332"/>
    <w:rsid w:val="000C79A1"/>
    <w:rsid w:val="000D01CC"/>
    <w:rsid w:val="000D125A"/>
    <w:rsid w:val="000D39D9"/>
    <w:rsid w:val="000D5CE7"/>
    <w:rsid w:val="000D67FF"/>
    <w:rsid w:val="000D72C3"/>
    <w:rsid w:val="000E06CE"/>
    <w:rsid w:val="000E0A6C"/>
    <w:rsid w:val="000E1568"/>
    <w:rsid w:val="000E2BAF"/>
    <w:rsid w:val="000E304D"/>
    <w:rsid w:val="000E357C"/>
    <w:rsid w:val="000E35D3"/>
    <w:rsid w:val="000E4AFB"/>
    <w:rsid w:val="000E57EE"/>
    <w:rsid w:val="000E694D"/>
    <w:rsid w:val="000E7DE5"/>
    <w:rsid w:val="000F4E1B"/>
    <w:rsid w:val="000F5051"/>
    <w:rsid w:val="000F5EE3"/>
    <w:rsid w:val="00100819"/>
    <w:rsid w:val="00104028"/>
    <w:rsid w:val="00110CF3"/>
    <w:rsid w:val="00111F49"/>
    <w:rsid w:val="00112300"/>
    <w:rsid w:val="00113BB5"/>
    <w:rsid w:val="001170FC"/>
    <w:rsid w:val="00117A3B"/>
    <w:rsid w:val="00121F5E"/>
    <w:rsid w:val="00123271"/>
    <w:rsid w:val="00126F70"/>
    <w:rsid w:val="001270D8"/>
    <w:rsid w:val="0013051E"/>
    <w:rsid w:val="00130EE2"/>
    <w:rsid w:val="00134BA4"/>
    <w:rsid w:val="00134F88"/>
    <w:rsid w:val="00136B6F"/>
    <w:rsid w:val="00136C5D"/>
    <w:rsid w:val="00137001"/>
    <w:rsid w:val="00137DD7"/>
    <w:rsid w:val="00140173"/>
    <w:rsid w:val="001452E2"/>
    <w:rsid w:val="00145BA7"/>
    <w:rsid w:val="001508FC"/>
    <w:rsid w:val="00150C92"/>
    <w:rsid w:val="00155C83"/>
    <w:rsid w:val="001622D8"/>
    <w:rsid w:val="00163273"/>
    <w:rsid w:val="00164FF9"/>
    <w:rsid w:val="00165D88"/>
    <w:rsid w:val="0016613D"/>
    <w:rsid w:val="00167E56"/>
    <w:rsid w:val="00171901"/>
    <w:rsid w:val="0017202D"/>
    <w:rsid w:val="001761B8"/>
    <w:rsid w:val="0017626A"/>
    <w:rsid w:val="00176A48"/>
    <w:rsid w:val="001806F5"/>
    <w:rsid w:val="00181C81"/>
    <w:rsid w:val="00181CE5"/>
    <w:rsid w:val="00181E31"/>
    <w:rsid w:val="00182BC1"/>
    <w:rsid w:val="0018402A"/>
    <w:rsid w:val="0018489B"/>
    <w:rsid w:val="00184D50"/>
    <w:rsid w:val="001901AA"/>
    <w:rsid w:val="001908A2"/>
    <w:rsid w:val="00193A49"/>
    <w:rsid w:val="0019487A"/>
    <w:rsid w:val="00197F30"/>
    <w:rsid w:val="001A2A93"/>
    <w:rsid w:val="001A4809"/>
    <w:rsid w:val="001A5BFB"/>
    <w:rsid w:val="001B19B3"/>
    <w:rsid w:val="001B39F1"/>
    <w:rsid w:val="001B3A7D"/>
    <w:rsid w:val="001B559B"/>
    <w:rsid w:val="001B62CE"/>
    <w:rsid w:val="001B6FF9"/>
    <w:rsid w:val="001C18AE"/>
    <w:rsid w:val="001C36E6"/>
    <w:rsid w:val="001C3DB9"/>
    <w:rsid w:val="001C41EC"/>
    <w:rsid w:val="001C4EAB"/>
    <w:rsid w:val="001C55CD"/>
    <w:rsid w:val="001C5609"/>
    <w:rsid w:val="001C6BDB"/>
    <w:rsid w:val="001D1C60"/>
    <w:rsid w:val="001D4448"/>
    <w:rsid w:val="001D766C"/>
    <w:rsid w:val="001D7DEE"/>
    <w:rsid w:val="001E1649"/>
    <w:rsid w:val="001E5509"/>
    <w:rsid w:val="001E5DFA"/>
    <w:rsid w:val="001E68EC"/>
    <w:rsid w:val="001F5C82"/>
    <w:rsid w:val="001F655B"/>
    <w:rsid w:val="001F676B"/>
    <w:rsid w:val="00202CAB"/>
    <w:rsid w:val="00203F72"/>
    <w:rsid w:val="00204278"/>
    <w:rsid w:val="002047E5"/>
    <w:rsid w:val="00205DCF"/>
    <w:rsid w:val="00206183"/>
    <w:rsid w:val="00207B71"/>
    <w:rsid w:val="00210EA1"/>
    <w:rsid w:val="002119E6"/>
    <w:rsid w:val="00215FAF"/>
    <w:rsid w:val="00220DF6"/>
    <w:rsid w:val="00220F12"/>
    <w:rsid w:val="002211B2"/>
    <w:rsid w:val="0022146A"/>
    <w:rsid w:val="00222F98"/>
    <w:rsid w:val="00223725"/>
    <w:rsid w:val="00230166"/>
    <w:rsid w:val="00231EEA"/>
    <w:rsid w:val="00233F3B"/>
    <w:rsid w:val="00233F55"/>
    <w:rsid w:val="00234302"/>
    <w:rsid w:val="002346A4"/>
    <w:rsid w:val="00237017"/>
    <w:rsid w:val="00237433"/>
    <w:rsid w:val="002400CC"/>
    <w:rsid w:val="002413EA"/>
    <w:rsid w:val="0024580E"/>
    <w:rsid w:val="00245C82"/>
    <w:rsid w:val="00254298"/>
    <w:rsid w:val="00255156"/>
    <w:rsid w:val="002557A4"/>
    <w:rsid w:val="002568D9"/>
    <w:rsid w:val="00257CB6"/>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60C3"/>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2B02"/>
    <w:rsid w:val="002C4657"/>
    <w:rsid w:val="002C6E3C"/>
    <w:rsid w:val="002C7567"/>
    <w:rsid w:val="002D06C2"/>
    <w:rsid w:val="002D13FF"/>
    <w:rsid w:val="002D2C4F"/>
    <w:rsid w:val="002D5BCA"/>
    <w:rsid w:val="002D6100"/>
    <w:rsid w:val="002E29D0"/>
    <w:rsid w:val="002E302A"/>
    <w:rsid w:val="002E4C38"/>
    <w:rsid w:val="002F0759"/>
    <w:rsid w:val="002F1DFB"/>
    <w:rsid w:val="002F31E1"/>
    <w:rsid w:val="002F3881"/>
    <w:rsid w:val="002F4A46"/>
    <w:rsid w:val="002F51E0"/>
    <w:rsid w:val="002F5212"/>
    <w:rsid w:val="00300C7D"/>
    <w:rsid w:val="0030114A"/>
    <w:rsid w:val="003018B7"/>
    <w:rsid w:val="00302940"/>
    <w:rsid w:val="00302981"/>
    <w:rsid w:val="00302D8A"/>
    <w:rsid w:val="0030430A"/>
    <w:rsid w:val="00304DA3"/>
    <w:rsid w:val="00305494"/>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5C6E"/>
    <w:rsid w:val="003B63A6"/>
    <w:rsid w:val="003C2828"/>
    <w:rsid w:val="003C4ABD"/>
    <w:rsid w:val="003C4F9E"/>
    <w:rsid w:val="003C6090"/>
    <w:rsid w:val="003C7664"/>
    <w:rsid w:val="003D0569"/>
    <w:rsid w:val="003D23A0"/>
    <w:rsid w:val="003D443A"/>
    <w:rsid w:val="003D770E"/>
    <w:rsid w:val="003E2AD7"/>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4A"/>
    <w:rsid w:val="00410255"/>
    <w:rsid w:val="00410B3A"/>
    <w:rsid w:val="00412417"/>
    <w:rsid w:val="00414178"/>
    <w:rsid w:val="00415217"/>
    <w:rsid w:val="00415956"/>
    <w:rsid w:val="00417A86"/>
    <w:rsid w:val="00417B65"/>
    <w:rsid w:val="004207CD"/>
    <w:rsid w:val="0042097F"/>
    <w:rsid w:val="00420EB8"/>
    <w:rsid w:val="00421160"/>
    <w:rsid w:val="004222F7"/>
    <w:rsid w:val="004225AE"/>
    <w:rsid w:val="004242BA"/>
    <w:rsid w:val="00424630"/>
    <w:rsid w:val="0042726E"/>
    <w:rsid w:val="00427EAD"/>
    <w:rsid w:val="0043068A"/>
    <w:rsid w:val="004331DE"/>
    <w:rsid w:val="00435E5D"/>
    <w:rsid w:val="00443F97"/>
    <w:rsid w:val="00446CC0"/>
    <w:rsid w:val="00447166"/>
    <w:rsid w:val="00447595"/>
    <w:rsid w:val="0045019F"/>
    <w:rsid w:val="00450A26"/>
    <w:rsid w:val="004520F8"/>
    <w:rsid w:val="0045278D"/>
    <w:rsid w:val="00452FC7"/>
    <w:rsid w:val="004536F2"/>
    <w:rsid w:val="0045382F"/>
    <w:rsid w:val="00457E1D"/>
    <w:rsid w:val="00460578"/>
    <w:rsid w:val="00460A25"/>
    <w:rsid w:val="00462A41"/>
    <w:rsid w:val="00462E77"/>
    <w:rsid w:val="0046542B"/>
    <w:rsid w:val="00465A38"/>
    <w:rsid w:val="00466005"/>
    <w:rsid w:val="00470021"/>
    <w:rsid w:val="004708DD"/>
    <w:rsid w:val="00470C90"/>
    <w:rsid w:val="00470F5E"/>
    <w:rsid w:val="00472A07"/>
    <w:rsid w:val="00475C3A"/>
    <w:rsid w:val="0047669C"/>
    <w:rsid w:val="00480A62"/>
    <w:rsid w:val="0048164C"/>
    <w:rsid w:val="00482BB6"/>
    <w:rsid w:val="004861E9"/>
    <w:rsid w:val="004867B9"/>
    <w:rsid w:val="00490FD4"/>
    <w:rsid w:val="004918F5"/>
    <w:rsid w:val="004925F3"/>
    <w:rsid w:val="00493DB7"/>
    <w:rsid w:val="004954E3"/>
    <w:rsid w:val="00495A65"/>
    <w:rsid w:val="0049758D"/>
    <w:rsid w:val="00497635"/>
    <w:rsid w:val="00497809"/>
    <w:rsid w:val="00497FE2"/>
    <w:rsid w:val="004A01F1"/>
    <w:rsid w:val="004A1AF9"/>
    <w:rsid w:val="004A30CA"/>
    <w:rsid w:val="004A6775"/>
    <w:rsid w:val="004A6C3E"/>
    <w:rsid w:val="004A6D9C"/>
    <w:rsid w:val="004A7368"/>
    <w:rsid w:val="004A7619"/>
    <w:rsid w:val="004B1965"/>
    <w:rsid w:val="004B314D"/>
    <w:rsid w:val="004B590C"/>
    <w:rsid w:val="004B5BAE"/>
    <w:rsid w:val="004B6AB2"/>
    <w:rsid w:val="004C16F6"/>
    <w:rsid w:val="004C2A0D"/>
    <w:rsid w:val="004C3999"/>
    <w:rsid w:val="004C4547"/>
    <w:rsid w:val="004C45A8"/>
    <w:rsid w:val="004C46BF"/>
    <w:rsid w:val="004C526C"/>
    <w:rsid w:val="004C5E73"/>
    <w:rsid w:val="004C6227"/>
    <w:rsid w:val="004C6460"/>
    <w:rsid w:val="004C6498"/>
    <w:rsid w:val="004C6868"/>
    <w:rsid w:val="004C6921"/>
    <w:rsid w:val="004D3ED0"/>
    <w:rsid w:val="004D5026"/>
    <w:rsid w:val="004D5A85"/>
    <w:rsid w:val="004D62A9"/>
    <w:rsid w:val="004D6E2E"/>
    <w:rsid w:val="004E17ED"/>
    <w:rsid w:val="004E5DAA"/>
    <w:rsid w:val="004E625B"/>
    <w:rsid w:val="004F22F2"/>
    <w:rsid w:val="004F407F"/>
    <w:rsid w:val="004F5773"/>
    <w:rsid w:val="0050061A"/>
    <w:rsid w:val="00502364"/>
    <w:rsid w:val="005044D2"/>
    <w:rsid w:val="00505982"/>
    <w:rsid w:val="0051074A"/>
    <w:rsid w:val="00513E97"/>
    <w:rsid w:val="00514D2F"/>
    <w:rsid w:val="005176A5"/>
    <w:rsid w:val="00520DEC"/>
    <w:rsid w:val="005255C4"/>
    <w:rsid w:val="00525BF3"/>
    <w:rsid w:val="00525F7D"/>
    <w:rsid w:val="00527C07"/>
    <w:rsid w:val="00530EFA"/>
    <w:rsid w:val="00532D99"/>
    <w:rsid w:val="0053414A"/>
    <w:rsid w:val="00534CFB"/>
    <w:rsid w:val="00535772"/>
    <w:rsid w:val="0053673A"/>
    <w:rsid w:val="00537A9D"/>
    <w:rsid w:val="00537F7C"/>
    <w:rsid w:val="00540251"/>
    <w:rsid w:val="0054184F"/>
    <w:rsid w:val="00543008"/>
    <w:rsid w:val="00547D42"/>
    <w:rsid w:val="00550438"/>
    <w:rsid w:val="00552D3A"/>
    <w:rsid w:val="00561B90"/>
    <w:rsid w:val="005641A5"/>
    <w:rsid w:val="005642E1"/>
    <w:rsid w:val="00565A63"/>
    <w:rsid w:val="0056604C"/>
    <w:rsid w:val="00567099"/>
    <w:rsid w:val="00570B06"/>
    <w:rsid w:val="0057138F"/>
    <w:rsid w:val="0057147A"/>
    <w:rsid w:val="00574651"/>
    <w:rsid w:val="0057772F"/>
    <w:rsid w:val="00585728"/>
    <w:rsid w:val="00585C0C"/>
    <w:rsid w:val="00586ED6"/>
    <w:rsid w:val="00594568"/>
    <w:rsid w:val="00595A31"/>
    <w:rsid w:val="005964C6"/>
    <w:rsid w:val="005A58A0"/>
    <w:rsid w:val="005B038C"/>
    <w:rsid w:val="005B1184"/>
    <w:rsid w:val="005B1FAB"/>
    <w:rsid w:val="005B35D8"/>
    <w:rsid w:val="005B3B38"/>
    <w:rsid w:val="005B5E33"/>
    <w:rsid w:val="005B6344"/>
    <w:rsid w:val="005B6709"/>
    <w:rsid w:val="005C087C"/>
    <w:rsid w:val="005C4E23"/>
    <w:rsid w:val="005C781A"/>
    <w:rsid w:val="005D0D90"/>
    <w:rsid w:val="005D5E3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AA0"/>
    <w:rsid w:val="00613B61"/>
    <w:rsid w:val="006140AC"/>
    <w:rsid w:val="00614A0A"/>
    <w:rsid w:val="00614A93"/>
    <w:rsid w:val="0061769D"/>
    <w:rsid w:val="00621A0A"/>
    <w:rsid w:val="00621FA7"/>
    <w:rsid w:val="0062446A"/>
    <w:rsid w:val="00624DF2"/>
    <w:rsid w:val="00625B27"/>
    <w:rsid w:val="006303D8"/>
    <w:rsid w:val="0063159C"/>
    <w:rsid w:val="00631F47"/>
    <w:rsid w:val="00633956"/>
    <w:rsid w:val="00633CBB"/>
    <w:rsid w:val="00633FBA"/>
    <w:rsid w:val="00634174"/>
    <w:rsid w:val="0063493D"/>
    <w:rsid w:val="00636E2A"/>
    <w:rsid w:val="0063717A"/>
    <w:rsid w:val="006415AE"/>
    <w:rsid w:val="00641E1C"/>
    <w:rsid w:val="00642BAF"/>
    <w:rsid w:val="0064374F"/>
    <w:rsid w:val="00645715"/>
    <w:rsid w:val="00645D16"/>
    <w:rsid w:val="00646EBB"/>
    <w:rsid w:val="00650A3E"/>
    <w:rsid w:val="00652C57"/>
    <w:rsid w:val="00653AE1"/>
    <w:rsid w:val="0065764C"/>
    <w:rsid w:val="00657BAB"/>
    <w:rsid w:val="00660CCA"/>
    <w:rsid w:val="0066143E"/>
    <w:rsid w:val="00665021"/>
    <w:rsid w:val="00665F64"/>
    <w:rsid w:val="00665F7B"/>
    <w:rsid w:val="00666C9F"/>
    <w:rsid w:val="006679AA"/>
    <w:rsid w:val="00667B72"/>
    <w:rsid w:val="00670055"/>
    <w:rsid w:val="00670090"/>
    <w:rsid w:val="0067097E"/>
    <w:rsid w:val="006709E7"/>
    <w:rsid w:val="00671AAD"/>
    <w:rsid w:val="00672773"/>
    <w:rsid w:val="00673A55"/>
    <w:rsid w:val="0067650D"/>
    <w:rsid w:val="00677378"/>
    <w:rsid w:val="00677445"/>
    <w:rsid w:val="00677C48"/>
    <w:rsid w:val="00683FFF"/>
    <w:rsid w:val="0068586E"/>
    <w:rsid w:val="00686A31"/>
    <w:rsid w:val="006873D0"/>
    <w:rsid w:val="00687B3A"/>
    <w:rsid w:val="00691B0A"/>
    <w:rsid w:val="00692DF0"/>
    <w:rsid w:val="00694411"/>
    <w:rsid w:val="006966F0"/>
    <w:rsid w:val="00697712"/>
    <w:rsid w:val="006A07B6"/>
    <w:rsid w:val="006A0A89"/>
    <w:rsid w:val="006A1DA5"/>
    <w:rsid w:val="006A20E3"/>
    <w:rsid w:val="006A2601"/>
    <w:rsid w:val="006A2C30"/>
    <w:rsid w:val="006A3609"/>
    <w:rsid w:val="006A3966"/>
    <w:rsid w:val="006A42AB"/>
    <w:rsid w:val="006A45C0"/>
    <w:rsid w:val="006A5EA0"/>
    <w:rsid w:val="006A61B2"/>
    <w:rsid w:val="006A76C2"/>
    <w:rsid w:val="006B0455"/>
    <w:rsid w:val="006B51DC"/>
    <w:rsid w:val="006B76E7"/>
    <w:rsid w:val="006C12D7"/>
    <w:rsid w:val="006C2D2A"/>
    <w:rsid w:val="006C2F5A"/>
    <w:rsid w:val="006C56AB"/>
    <w:rsid w:val="006D25D9"/>
    <w:rsid w:val="006D328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19F5"/>
    <w:rsid w:val="006F321F"/>
    <w:rsid w:val="006F7E84"/>
    <w:rsid w:val="007008B6"/>
    <w:rsid w:val="00700969"/>
    <w:rsid w:val="007046E5"/>
    <w:rsid w:val="00705B57"/>
    <w:rsid w:val="00706686"/>
    <w:rsid w:val="00710FDA"/>
    <w:rsid w:val="0071158F"/>
    <w:rsid w:val="0071241D"/>
    <w:rsid w:val="00714804"/>
    <w:rsid w:val="00715B32"/>
    <w:rsid w:val="007175C3"/>
    <w:rsid w:val="0072001F"/>
    <w:rsid w:val="0072216A"/>
    <w:rsid w:val="007226B4"/>
    <w:rsid w:val="00722FDA"/>
    <w:rsid w:val="0072321D"/>
    <w:rsid w:val="00723966"/>
    <w:rsid w:val="007239D0"/>
    <w:rsid w:val="00724279"/>
    <w:rsid w:val="00725737"/>
    <w:rsid w:val="00726F6B"/>
    <w:rsid w:val="0072716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3077"/>
    <w:rsid w:val="00757DDF"/>
    <w:rsid w:val="00760534"/>
    <w:rsid w:val="0076438B"/>
    <w:rsid w:val="00764485"/>
    <w:rsid w:val="00764D6B"/>
    <w:rsid w:val="00765D2B"/>
    <w:rsid w:val="007674D6"/>
    <w:rsid w:val="00770157"/>
    <w:rsid w:val="0077182A"/>
    <w:rsid w:val="00771C19"/>
    <w:rsid w:val="00775630"/>
    <w:rsid w:val="00777934"/>
    <w:rsid w:val="007817C0"/>
    <w:rsid w:val="00781AB5"/>
    <w:rsid w:val="00781C32"/>
    <w:rsid w:val="00782FFB"/>
    <w:rsid w:val="007849C1"/>
    <w:rsid w:val="00785E0A"/>
    <w:rsid w:val="00787716"/>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2177"/>
    <w:rsid w:val="007C77F3"/>
    <w:rsid w:val="007D3594"/>
    <w:rsid w:val="007D3F7C"/>
    <w:rsid w:val="007D4A6B"/>
    <w:rsid w:val="007D5FD8"/>
    <w:rsid w:val="007D61EB"/>
    <w:rsid w:val="007D6D6E"/>
    <w:rsid w:val="007E0B16"/>
    <w:rsid w:val="007E24FD"/>
    <w:rsid w:val="007E3135"/>
    <w:rsid w:val="007E3B94"/>
    <w:rsid w:val="007E3E54"/>
    <w:rsid w:val="007E4872"/>
    <w:rsid w:val="007E4AE6"/>
    <w:rsid w:val="007E6407"/>
    <w:rsid w:val="007F06B1"/>
    <w:rsid w:val="007F10EC"/>
    <w:rsid w:val="007F4A55"/>
    <w:rsid w:val="007F4B62"/>
    <w:rsid w:val="007F5758"/>
    <w:rsid w:val="007F6D60"/>
    <w:rsid w:val="007F712F"/>
    <w:rsid w:val="008013CE"/>
    <w:rsid w:val="00801DD3"/>
    <w:rsid w:val="0080363A"/>
    <w:rsid w:val="00804FDF"/>
    <w:rsid w:val="008065B5"/>
    <w:rsid w:val="0081008F"/>
    <w:rsid w:val="00814D10"/>
    <w:rsid w:val="00815596"/>
    <w:rsid w:val="00815B34"/>
    <w:rsid w:val="008161DA"/>
    <w:rsid w:val="008169FF"/>
    <w:rsid w:val="00816DD1"/>
    <w:rsid w:val="00820910"/>
    <w:rsid w:val="00830817"/>
    <w:rsid w:val="00833C1C"/>
    <w:rsid w:val="00835868"/>
    <w:rsid w:val="00836D82"/>
    <w:rsid w:val="0084224E"/>
    <w:rsid w:val="00842276"/>
    <w:rsid w:val="00843DF8"/>
    <w:rsid w:val="008448B4"/>
    <w:rsid w:val="00845044"/>
    <w:rsid w:val="00845FA7"/>
    <w:rsid w:val="008518F0"/>
    <w:rsid w:val="00852E37"/>
    <w:rsid w:val="008532CF"/>
    <w:rsid w:val="00854EDD"/>
    <w:rsid w:val="00856DDD"/>
    <w:rsid w:val="00856F98"/>
    <w:rsid w:val="00857E57"/>
    <w:rsid w:val="00861979"/>
    <w:rsid w:val="00861DD3"/>
    <w:rsid w:val="00862614"/>
    <w:rsid w:val="0086534E"/>
    <w:rsid w:val="008654B5"/>
    <w:rsid w:val="00866DAB"/>
    <w:rsid w:val="0087100C"/>
    <w:rsid w:val="0087199F"/>
    <w:rsid w:val="00873925"/>
    <w:rsid w:val="008802C7"/>
    <w:rsid w:val="00880BA3"/>
    <w:rsid w:val="00882D0B"/>
    <w:rsid w:val="00883430"/>
    <w:rsid w:val="0088592C"/>
    <w:rsid w:val="00886A35"/>
    <w:rsid w:val="00887ADA"/>
    <w:rsid w:val="00887CE6"/>
    <w:rsid w:val="00887F6F"/>
    <w:rsid w:val="00890448"/>
    <w:rsid w:val="00890C49"/>
    <w:rsid w:val="00890D6F"/>
    <w:rsid w:val="00891ED6"/>
    <w:rsid w:val="008927FD"/>
    <w:rsid w:val="00895644"/>
    <w:rsid w:val="00895BC4"/>
    <w:rsid w:val="00896F1C"/>
    <w:rsid w:val="00897676"/>
    <w:rsid w:val="008A0E3B"/>
    <w:rsid w:val="008A1BF3"/>
    <w:rsid w:val="008A1C03"/>
    <w:rsid w:val="008A33A5"/>
    <w:rsid w:val="008A43AD"/>
    <w:rsid w:val="008A46F8"/>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2B86"/>
    <w:rsid w:val="008C31F1"/>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693"/>
    <w:rsid w:val="008F46B3"/>
    <w:rsid w:val="008F5EFD"/>
    <w:rsid w:val="008F6F1E"/>
    <w:rsid w:val="008F73DB"/>
    <w:rsid w:val="009004C2"/>
    <w:rsid w:val="00900F31"/>
    <w:rsid w:val="00901211"/>
    <w:rsid w:val="00901599"/>
    <w:rsid w:val="00901650"/>
    <w:rsid w:val="00910E0A"/>
    <w:rsid w:val="00911277"/>
    <w:rsid w:val="009115B8"/>
    <w:rsid w:val="00911D9D"/>
    <w:rsid w:val="00914EAA"/>
    <w:rsid w:val="00916C4F"/>
    <w:rsid w:val="009218DD"/>
    <w:rsid w:val="00921D5C"/>
    <w:rsid w:val="009222FB"/>
    <w:rsid w:val="00922862"/>
    <w:rsid w:val="00923726"/>
    <w:rsid w:val="00924E4A"/>
    <w:rsid w:val="009267E0"/>
    <w:rsid w:val="00927A86"/>
    <w:rsid w:val="009306EA"/>
    <w:rsid w:val="009333FE"/>
    <w:rsid w:val="00933500"/>
    <w:rsid w:val="009348B4"/>
    <w:rsid w:val="00935E00"/>
    <w:rsid w:val="0094500A"/>
    <w:rsid w:val="009473E6"/>
    <w:rsid w:val="00952055"/>
    <w:rsid w:val="0095423A"/>
    <w:rsid w:val="0095623C"/>
    <w:rsid w:val="0095748A"/>
    <w:rsid w:val="00957759"/>
    <w:rsid w:val="00957CA8"/>
    <w:rsid w:val="00957FF8"/>
    <w:rsid w:val="0096147D"/>
    <w:rsid w:val="009622E6"/>
    <w:rsid w:val="00965977"/>
    <w:rsid w:val="00966311"/>
    <w:rsid w:val="00966DDA"/>
    <w:rsid w:val="009715B0"/>
    <w:rsid w:val="00973B6C"/>
    <w:rsid w:val="00973FB6"/>
    <w:rsid w:val="00974C90"/>
    <w:rsid w:val="00974F1B"/>
    <w:rsid w:val="00974FE5"/>
    <w:rsid w:val="009752F6"/>
    <w:rsid w:val="009753AB"/>
    <w:rsid w:val="00976AB7"/>
    <w:rsid w:val="0097773C"/>
    <w:rsid w:val="00980BF5"/>
    <w:rsid w:val="009812BE"/>
    <w:rsid w:val="00981E6F"/>
    <w:rsid w:val="00987094"/>
    <w:rsid w:val="00990245"/>
    <w:rsid w:val="00991E17"/>
    <w:rsid w:val="009A258F"/>
    <w:rsid w:val="009A26D9"/>
    <w:rsid w:val="009A2DEB"/>
    <w:rsid w:val="009A3975"/>
    <w:rsid w:val="009A3C6D"/>
    <w:rsid w:val="009B20F8"/>
    <w:rsid w:val="009B2A60"/>
    <w:rsid w:val="009B3777"/>
    <w:rsid w:val="009B6E59"/>
    <w:rsid w:val="009B6EFB"/>
    <w:rsid w:val="009B75EA"/>
    <w:rsid w:val="009C021C"/>
    <w:rsid w:val="009C0D7A"/>
    <w:rsid w:val="009C1FB6"/>
    <w:rsid w:val="009C63B3"/>
    <w:rsid w:val="009C770A"/>
    <w:rsid w:val="009D0430"/>
    <w:rsid w:val="009D16EC"/>
    <w:rsid w:val="009D2DC3"/>
    <w:rsid w:val="009D3EA6"/>
    <w:rsid w:val="009D4DE4"/>
    <w:rsid w:val="009D6566"/>
    <w:rsid w:val="009D6668"/>
    <w:rsid w:val="009D7A0A"/>
    <w:rsid w:val="009E0A4E"/>
    <w:rsid w:val="009E0CE3"/>
    <w:rsid w:val="009E103B"/>
    <w:rsid w:val="009E3AB7"/>
    <w:rsid w:val="009E53B9"/>
    <w:rsid w:val="009E7215"/>
    <w:rsid w:val="009F10AF"/>
    <w:rsid w:val="009F149D"/>
    <w:rsid w:val="009F3DFF"/>
    <w:rsid w:val="009F59B0"/>
    <w:rsid w:val="009F6031"/>
    <w:rsid w:val="009F63BD"/>
    <w:rsid w:val="009F7697"/>
    <w:rsid w:val="009F7728"/>
    <w:rsid w:val="00A01612"/>
    <w:rsid w:val="00A01B08"/>
    <w:rsid w:val="00A03FAB"/>
    <w:rsid w:val="00A043A6"/>
    <w:rsid w:val="00A04753"/>
    <w:rsid w:val="00A05DFC"/>
    <w:rsid w:val="00A06512"/>
    <w:rsid w:val="00A066A2"/>
    <w:rsid w:val="00A07601"/>
    <w:rsid w:val="00A10284"/>
    <w:rsid w:val="00A11726"/>
    <w:rsid w:val="00A13035"/>
    <w:rsid w:val="00A147CC"/>
    <w:rsid w:val="00A15C49"/>
    <w:rsid w:val="00A16873"/>
    <w:rsid w:val="00A20050"/>
    <w:rsid w:val="00A2164E"/>
    <w:rsid w:val="00A22047"/>
    <w:rsid w:val="00A253AA"/>
    <w:rsid w:val="00A25686"/>
    <w:rsid w:val="00A26260"/>
    <w:rsid w:val="00A33209"/>
    <w:rsid w:val="00A34AAD"/>
    <w:rsid w:val="00A37058"/>
    <w:rsid w:val="00A40952"/>
    <w:rsid w:val="00A4192A"/>
    <w:rsid w:val="00A42FEE"/>
    <w:rsid w:val="00A43DBC"/>
    <w:rsid w:val="00A43EB9"/>
    <w:rsid w:val="00A447E4"/>
    <w:rsid w:val="00A459A0"/>
    <w:rsid w:val="00A46694"/>
    <w:rsid w:val="00A477A7"/>
    <w:rsid w:val="00A504EB"/>
    <w:rsid w:val="00A51AE1"/>
    <w:rsid w:val="00A536C9"/>
    <w:rsid w:val="00A56F5C"/>
    <w:rsid w:val="00A57A0E"/>
    <w:rsid w:val="00A61CFA"/>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39CF"/>
    <w:rsid w:val="00A94650"/>
    <w:rsid w:val="00AA0BF4"/>
    <w:rsid w:val="00AA0F84"/>
    <w:rsid w:val="00AA243B"/>
    <w:rsid w:val="00AA29CA"/>
    <w:rsid w:val="00AA2DCD"/>
    <w:rsid w:val="00AA6507"/>
    <w:rsid w:val="00AA6A4F"/>
    <w:rsid w:val="00AB0E74"/>
    <w:rsid w:val="00AB0FC3"/>
    <w:rsid w:val="00AB2F47"/>
    <w:rsid w:val="00AB62D8"/>
    <w:rsid w:val="00AC20C2"/>
    <w:rsid w:val="00AC3399"/>
    <w:rsid w:val="00AC5A21"/>
    <w:rsid w:val="00AC6137"/>
    <w:rsid w:val="00AC6A36"/>
    <w:rsid w:val="00AC715B"/>
    <w:rsid w:val="00AD1746"/>
    <w:rsid w:val="00AD2AEF"/>
    <w:rsid w:val="00AD3C9E"/>
    <w:rsid w:val="00AD4831"/>
    <w:rsid w:val="00AD58DA"/>
    <w:rsid w:val="00AD594D"/>
    <w:rsid w:val="00AD6AC9"/>
    <w:rsid w:val="00AE53FC"/>
    <w:rsid w:val="00AE6679"/>
    <w:rsid w:val="00AE6F8F"/>
    <w:rsid w:val="00AE77D7"/>
    <w:rsid w:val="00AF0765"/>
    <w:rsid w:val="00AF344F"/>
    <w:rsid w:val="00AF5E7C"/>
    <w:rsid w:val="00AF7608"/>
    <w:rsid w:val="00AF76B1"/>
    <w:rsid w:val="00B00CEB"/>
    <w:rsid w:val="00B014B4"/>
    <w:rsid w:val="00B01E1D"/>
    <w:rsid w:val="00B02BC1"/>
    <w:rsid w:val="00B06139"/>
    <w:rsid w:val="00B1036E"/>
    <w:rsid w:val="00B1057F"/>
    <w:rsid w:val="00B11715"/>
    <w:rsid w:val="00B11ED3"/>
    <w:rsid w:val="00B12B73"/>
    <w:rsid w:val="00B148EB"/>
    <w:rsid w:val="00B14A1C"/>
    <w:rsid w:val="00B1796C"/>
    <w:rsid w:val="00B17D78"/>
    <w:rsid w:val="00B22F5E"/>
    <w:rsid w:val="00B2300B"/>
    <w:rsid w:val="00B23EAE"/>
    <w:rsid w:val="00B24F47"/>
    <w:rsid w:val="00B2742D"/>
    <w:rsid w:val="00B27DB2"/>
    <w:rsid w:val="00B33D40"/>
    <w:rsid w:val="00B36840"/>
    <w:rsid w:val="00B40F15"/>
    <w:rsid w:val="00B43817"/>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5B1D"/>
    <w:rsid w:val="00B6602B"/>
    <w:rsid w:val="00B675B1"/>
    <w:rsid w:val="00B70297"/>
    <w:rsid w:val="00B7056E"/>
    <w:rsid w:val="00B706F4"/>
    <w:rsid w:val="00B707B8"/>
    <w:rsid w:val="00B70EF9"/>
    <w:rsid w:val="00B72BBF"/>
    <w:rsid w:val="00B73F59"/>
    <w:rsid w:val="00B771FB"/>
    <w:rsid w:val="00B839A7"/>
    <w:rsid w:val="00B84E35"/>
    <w:rsid w:val="00B8556D"/>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2A44"/>
    <w:rsid w:val="00C02CB1"/>
    <w:rsid w:val="00C069D0"/>
    <w:rsid w:val="00C06F1A"/>
    <w:rsid w:val="00C07964"/>
    <w:rsid w:val="00C101EA"/>
    <w:rsid w:val="00C11538"/>
    <w:rsid w:val="00C11572"/>
    <w:rsid w:val="00C131D1"/>
    <w:rsid w:val="00C1383D"/>
    <w:rsid w:val="00C16118"/>
    <w:rsid w:val="00C16D19"/>
    <w:rsid w:val="00C173C2"/>
    <w:rsid w:val="00C17628"/>
    <w:rsid w:val="00C2183C"/>
    <w:rsid w:val="00C21E38"/>
    <w:rsid w:val="00C26103"/>
    <w:rsid w:val="00C265F9"/>
    <w:rsid w:val="00C278C4"/>
    <w:rsid w:val="00C27C03"/>
    <w:rsid w:val="00C3070C"/>
    <w:rsid w:val="00C32190"/>
    <w:rsid w:val="00C33D2C"/>
    <w:rsid w:val="00C35815"/>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6020"/>
    <w:rsid w:val="00C66646"/>
    <w:rsid w:val="00C66C72"/>
    <w:rsid w:val="00C67304"/>
    <w:rsid w:val="00C673F5"/>
    <w:rsid w:val="00C72D54"/>
    <w:rsid w:val="00C75AF3"/>
    <w:rsid w:val="00C75B57"/>
    <w:rsid w:val="00C77451"/>
    <w:rsid w:val="00C806CD"/>
    <w:rsid w:val="00C80A19"/>
    <w:rsid w:val="00C81363"/>
    <w:rsid w:val="00C8348B"/>
    <w:rsid w:val="00C87A63"/>
    <w:rsid w:val="00C90114"/>
    <w:rsid w:val="00C90D58"/>
    <w:rsid w:val="00C91168"/>
    <w:rsid w:val="00C9120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031"/>
    <w:rsid w:val="00CD1842"/>
    <w:rsid w:val="00CD1E3A"/>
    <w:rsid w:val="00CD601A"/>
    <w:rsid w:val="00CE4A89"/>
    <w:rsid w:val="00CE6D18"/>
    <w:rsid w:val="00CF1F41"/>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1D1"/>
    <w:rsid w:val="00D33AC7"/>
    <w:rsid w:val="00D33AE1"/>
    <w:rsid w:val="00D35CD9"/>
    <w:rsid w:val="00D363D6"/>
    <w:rsid w:val="00D418DF"/>
    <w:rsid w:val="00D41C55"/>
    <w:rsid w:val="00D4259F"/>
    <w:rsid w:val="00D43A6A"/>
    <w:rsid w:val="00D443FA"/>
    <w:rsid w:val="00D53877"/>
    <w:rsid w:val="00D53D8F"/>
    <w:rsid w:val="00D56D65"/>
    <w:rsid w:val="00D57222"/>
    <w:rsid w:val="00D603C3"/>
    <w:rsid w:val="00D6170B"/>
    <w:rsid w:val="00D65498"/>
    <w:rsid w:val="00D665C9"/>
    <w:rsid w:val="00D67197"/>
    <w:rsid w:val="00D7029F"/>
    <w:rsid w:val="00D7138C"/>
    <w:rsid w:val="00D73F28"/>
    <w:rsid w:val="00D74A50"/>
    <w:rsid w:val="00D76A71"/>
    <w:rsid w:val="00D76CAD"/>
    <w:rsid w:val="00D7757C"/>
    <w:rsid w:val="00D8046F"/>
    <w:rsid w:val="00D808C3"/>
    <w:rsid w:val="00D81AA6"/>
    <w:rsid w:val="00D83668"/>
    <w:rsid w:val="00D83B12"/>
    <w:rsid w:val="00D8506C"/>
    <w:rsid w:val="00D87E40"/>
    <w:rsid w:val="00D90AC1"/>
    <w:rsid w:val="00D932B5"/>
    <w:rsid w:val="00D93F60"/>
    <w:rsid w:val="00D93FD1"/>
    <w:rsid w:val="00D94A9E"/>
    <w:rsid w:val="00D95C65"/>
    <w:rsid w:val="00D96C7F"/>
    <w:rsid w:val="00D9702A"/>
    <w:rsid w:val="00DA0017"/>
    <w:rsid w:val="00DA04B4"/>
    <w:rsid w:val="00DA59B4"/>
    <w:rsid w:val="00DA6233"/>
    <w:rsid w:val="00DA67E0"/>
    <w:rsid w:val="00DA6FC6"/>
    <w:rsid w:val="00DB0C96"/>
    <w:rsid w:val="00DB188E"/>
    <w:rsid w:val="00DB2513"/>
    <w:rsid w:val="00DB3F4E"/>
    <w:rsid w:val="00DB5633"/>
    <w:rsid w:val="00DB64C0"/>
    <w:rsid w:val="00DB69E8"/>
    <w:rsid w:val="00DC146D"/>
    <w:rsid w:val="00DC4A2B"/>
    <w:rsid w:val="00DC690A"/>
    <w:rsid w:val="00DD02BB"/>
    <w:rsid w:val="00DD06E2"/>
    <w:rsid w:val="00DD0F9B"/>
    <w:rsid w:val="00DD13B6"/>
    <w:rsid w:val="00DD50FB"/>
    <w:rsid w:val="00DD7511"/>
    <w:rsid w:val="00DD7602"/>
    <w:rsid w:val="00DE1B87"/>
    <w:rsid w:val="00DE45B0"/>
    <w:rsid w:val="00DE6491"/>
    <w:rsid w:val="00DF09A4"/>
    <w:rsid w:val="00DF131A"/>
    <w:rsid w:val="00DF1A91"/>
    <w:rsid w:val="00DF3297"/>
    <w:rsid w:val="00DF4585"/>
    <w:rsid w:val="00DF4D9B"/>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5857"/>
    <w:rsid w:val="00E16C28"/>
    <w:rsid w:val="00E20338"/>
    <w:rsid w:val="00E207BB"/>
    <w:rsid w:val="00E21850"/>
    <w:rsid w:val="00E234FD"/>
    <w:rsid w:val="00E23B94"/>
    <w:rsid w:val="00E23BE5"/>
    <w:rsid w:val="00E24C49"/>
    <w:rsid w:val="00E256E3"/>
    <w:rsid w:val="00E25B90"/>
    <w:rsid w:val="00E25E3C"/>
    <w:rsid w:val="00E314B1"/>
    <w:rsid w:val="00E32762"/>
    <w:rsid w:val="00E46D00"/>
    <w:rsid w:val="00E509F1"/>
    <w:rsid w:val="00E50FE1"/>
    <w:rsid w:val="00E5273B"/>
    <w:rsid w:val="00E54651"/>
    <w:rsid w:val="00E54BB5"/>
    <w:rsid w:val="00E56661"/>
    <w:rsid w:val="00E571FD"/>
    <w:rsid w:val="00E57E8B"/>
    <w:rsid w:val="00E646AD"/>
    <w:rsid w:val="00E70AE7"/>
    <w:rsid w:val="00E7187B"/>
    <w:rsid w:val="00E72D03"/>
    <w:rsid w:val="00E7595F"/>
    <w:rsid w:val="00E80BFA"/>
    <w:rsid w:val="00E82242"/>
    <w:rsid w:val="00E834A9"/>
    <w:rsid w:val="00E834FC"/>
    <w:rsid w:val="00E83764"/>
    <w:rsid w:val="00E84969"/>
    <w:rsid w:val="00E85062"/>
    <w:rsid w:val="00E86026"/>
    <w:rsid w:val="00E877A7"/>
    <w:rsid w:val="00E9010F"/>
    <w:rsid w:val="00E90473"/>
    <w:rsid w:val="00E9069E"/>
    <w:rsid w:val="00E90B83"/>
    <w:rsid w:val="00E91027"/>
    <w:rsid w:val="00E910CF"/>
    <w:rsid w:val="00E9215D"/>
    <w:rsid w:val="00E955B4"/>
    <w:rsid w:val="00E97F1B"/>
    <w:rsid w:val="00EA0283"/>
    <w:rsid w:val="00EA0A01"/>
    <w:rsid w:val="00EA29C5"/>
    <w:rsid w:val="00EA3017"/>
    <w:rsid w:val="00EA3AA4"/>
    <w:rsid w:val="00EA71C8"/>
    <w:rsid w:val="00EB19C4"/>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37C0"/>
    <w:rsid w:val="00ED55D2"/>
    <w:rsid w:val="00ED58B8"/>
    <w:rsid w:val="00ED593B"/>
    <w:rsid w:val="00ED7429"/>
    <w:rsid w:val="00EE0EAC"/>
    <w:rsid w:val="00EE1761"/>
    <w:rsid w:val="00EE2112"/>
    <w:rsid w:val="00EE3836"/>
    <w:rsid w:val="00EE42B7"/>
    <w:rsid w:val="00EE45EF"/>
    <w:rsid w:val="00EE5559"/>
    <w:rsid w:val="00EE5672"/>
    <w:rsid w:val="00EE6969"/>
    <w:rsid w:val="00EE7C2E"/>
    <w:rsid w:val="00EF0D0D"/>
    <w:rsid w:val="00EF1056"/>
    <w:rsid w:val="00EF174E"/>
    <w:rsid w:val="00EF321C"/>
    <w:rsid w:val="00EF3946"/>
    <w:rsid w:val="00EF7E39"/>
    <w:rsid w:val="00F017FC"/>
    <w:rsid w:val="00F100A7"/>
    <w:rsid w:val="00F15D7D"/>
    <w:rsid w:val="00F1694A"/>
    <w:rsid w:val="00F20144"/>
    <w:rsid w:val="00F21ED8"/>
    <w:rsid w:val="00F21F3C"/>
    <w:rsid w:val="00F230B2"/>
    <w:rsid w:val="00F32413"/>
    <w:rsid w:val="00F33713"/>
    <w:rsid w:val="00F34052"/>
    <w:rsid w:val="00F34361"/>
    <w:rsid w:val="00F3436A"/>
    <w:rsid w:val="00F347F4"/>
    <w:rsid w:val="00F362A1"/>
    <w:rsid w:val="00F372F8"/>
    <w:rsid w:val="00F41F62"/>
    <w:rsid w:val="00F43EA7"/>
    <w:rsid w:val="00F4421D"/>
    <w:rsid w:val="00F45006"/>
    <w:rsid w:val="00F46039"/>
    <w:rsid w:val="00F47F53"/>
    <w:rsid w:val="00F51B87"/>
    <w:rsid w:val="00F529C9"/>
    <w:rsid w:val="00F55DE3"/>
    <w:rsid w:val="00F57E6A"/>
    <w:rsid w:val="00F62042"/>
    <w:rsid w:val="00F62133"/>
    <w:rsid w:val="00F623EE"/>
    <w:rsid w:val="00F64B25"/>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396B"/>
    <w:rsid w:val="00F94772"/>
    <w:rsid w:val="00F95A9D"/>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16A"/>
    <w:rsid w:val="00FD2A4D"/>
    <w:rsid w:val="00FD4280"/>
    <w:rsid w:val="00FD665A"/>
    <w:rsid w:val="00FD6AE7"/>
    <w:rsid w:val="00FE44DF"/>
    <w:rsid w:val="00FE4BB8"/>
    <w:rsid w:val="00FE5F12"/>
    <w:rsid w:val="00FE6976"/>
    <w:rsid w:val="00FE71DB"/>
    <w:rsid w:val="00FE7D82"/>
    <w:rsid w:val="00FF0B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62A41"/>
    <w:rPr>
      <w:rFonts w:cs="Tahoma" w:hAnsi="Tahoma" w:ascii="Tahoma"/>
      <w:sz w:val="16"/>
      <w:szCs w:val="16"/>
    </w:rPr>
  </w:style>
  <w:style w:styleId="Zaglavlje" w:type="paragraph">
    <w:name w:val="header"/>
    <w:basedOn w:val="Normal"/>
    <w:rsid w:val="00A46694"/>
    <w:pPr>
      <w:tabs>
        <w:tab w:pos="4703" w:val="center"/>
        <w:tab w:pos="9406" w:val="right"/>
      </w:tabs>
    </w:pPr>
  </w:style>
  <w:style w:styleId="Podnoje" w:type="paragraph">
    <w:name w:val="footer"/>
    <w:basedOn w:val="Normal"/>
    <w:rsid w:val="00A46694"/>
    <w:pPr>
      <w:tabs>
        <w:tab w:pos="4703" w:val="center"/>
        <w:tab w:pos="9406" w:val="right"/>
      </w:tabs>
    </w:pPr>
  </w:style>
  <w:style w:styleId="Brojstranice" w:type="character">
    <w:name w:val="page number"/>
    <w:basedOn w:val="Zadanifontodlomka"/>
    <w:rsid w:val="00A46694"/>
  </w:style>
  <w:style w:styleId="Tekstrezerviranogmjesta" w:type="character">
    <w:name w:val="Placeholder Text"/>
    <w:basedOn w:val="Zadanifontodlomka"/>
    <w:uiPriority w:val="99"/>
    <w:semiHidden/>
    <w:rsid w:val="00B8556D"/>
    <w:rPr>
      <w:color w:val="808080"/>
      <w:bdr w:space="0" w:sz="0" w:color="auto" w:val="none"/>
      <w:shd w:fill="auto" w:color="auto" w:val="clear"/>
    </w:rPr>
  </w:style>
  <w:style w:customStyle="true" w:styleId="eSPISCCParagraphDefaultFont" w:type="character">
    <w:name w:val="eSPIS_CC_Paragraph Default Font"/>
    <w:basedOn w:val="Zadanifontodlomka"/>
    <w:rsid w:val="00B8556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8556D"/>
    <w:rPr>
      <w:b/>
      <w:bdr w:space="0" w:sz="0" w:color="auto" w:val="none"/>
      <w:shd w:fill="FFFFCC" w:color="auto" w:val="clear"/>
      <w:lang w:val="hr-HR"/>
    </w:rPr>
  </w:style>
  <w:style w:customStyle="true" w:styleId="PozadinaSvijetloCrvena" w:type="character">
    <w:name w:val="Pozadina_SvijetloCrvena"/>
    <w:basedOn w:val="eSPISCCParagraphDefaultFont"/>
    <w:rsid w:val="00B8556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8556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62A41"/>
    <w:rPr>
      <w:rFonts w:ascii="Tahoma" w:cs="Tahoma" w:hAnsi="Tahoma"/>
      <w:sz w:val="16"/>
      <w:szCs w:val="16"/>
    </w:rPr>
  </w:style>
  <w:style w:styleId="Zaglavlje" w:type="paragraph">
    <w:name w:val="header"/>
    <w:basedOn w:val="Normal"/>
    <w:rsid w:val="00A46694"/>
    <w:pPr>
      <w:tabs>
        <w:tab w:pos="4703" w:val="center"/>
        <w:tab w:pos="9406" w:val="right"/>
      </w:tabs>
    </w:pPr>
  </w:style>
  <w:style w:styleId="Podnoje" w:type="paragraph">
    <w:name w:val="footer"/>
    <w:basedOn w:val="Normal"/>
    <w:rsid w:val="00A46694"/>
    <w:pPr>
      <w:tabs>
        <w:tab w:pos="4703" w:val="center"/>
        <w:tab w:pos="9406" w:val="right"/>
      </w:tabs>
    </w:pPr>
  </w:style>
  <w:style w:styleId="Brojstranice" w:type="character">
    <w:name w:val="page number"/>
    <w:basedOn w:val="Zadanifontodlomka"/>
    <w:rsid w:val="00A46694"/>
  </w:style>
  <w:style w:styleId="Tekstrezerviranogmjesta" w:type="character">
    <w:name w:val="Placeholder Text"/>
    <w:basedOn w:val="Zadanifontodlomka"/>
    <w:uiPriority w:val="99"/>
    <w:semiHidden/>
    <w:rsid w:val="00B8556D"/>
    <w:rPr>
      <w:color w:val="808080"/>
      <w:bdr w:color="auto" w:space="0" w:sz="0" w:val="none"/>
      <w:shd w:color="auto" w:fill="auto" w:val="clear"/>
    </w:rPr>
  </w:style>
  <w:style w:customStyle="1" w:styleId="eSPISCCParagraphDefaultFont" w:type="character">
    <w:name w:val="eSPIS_CC_Paragraph Default Font"/>
    <w:basedOn w:val="Zadanifontodlomka"/>
    <w:rsid w:val="00B8556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8556D"/>
    <w:rPr>
      <w:b/>
      <w:bdr w:color="auto" w:space="0" w:sz="0" w:val="none"/>
      <w:shd w:color="auto" w:fill="FFFFCC" w:val="clear"/>
      <w:lang w:val="hr-HR"/>
    </w:rPr>
  </w:style>
  <w:style w:customStyle="1" w:styleId="PozadinaSvijetloCrvena" w:type="character">
    <w:name w:val="Pozadina_SvijetloCrvena"/>
    <w:basedOn w:val="eSPISCCParagraphDefaultFont"/>
    <w:rsid w:val="00B8556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8556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St-625/2015-9</izvorni_sadrzaj>
    <derivirana_varijabla naziv="DomainObject.Oznaka_1">St-625/2015-9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izvorni_sadrzaj>
    <derivirana_varijabla naziv="DomainObject.Predmet.Broj_1">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2015.</izvorni_sadrzaj>
    <derivirana_varijabla naziv="DomainObject.Predmet.DatumOsnivanja_1">26.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St-625/2015</izvorni_sadrzaj>
    <derivirana_varijabla naziv="DomainObject.Predmet.OznakaBroj_1">St-625/2015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NATURA ORGANIC d.o.o.</izvorni_sadrzaj>
    <derivirana_varijabla naziv="DomainObject.Predmet.ProtustrankaFormated_1">  NATURA ORGANIC d.o.o.</derivirana_varijabla>
  </DomainObject.Predmet.ProtustrankaFormated>
  <DomainObject.Predmet.ProtustrankaFormatedOIB>
    <izvorni_sadrzaj>  NATURA ORGANIC d.o.o., OIB 66679834606</izvorni_sadrzaj>
    <derivirana_varijabla naziv="DomainObject.Predmet.ProtustrankaFormatedOIB_1">  NATURA ORGANIC d.o.o., OIB 66679834606</derivirana_varijabla>
  </DomainObject.Predmet.ProtustrankaFormatedOIB>
  <DomainObject.Predmet.ProtustrankaFormatedWithAdress>
    <izvorni_sadrzaj> NATURA ORGANIC d.o.o., Kruge 7, 10000 Zagreb</izvorni_sadrzaj>
    <derivirana_varijabla naziv="DomainObject.Predmet.ProtustrankaFormatedWithAdress_1"> NATURA ORGANIC d.o.o., Kruge 7, 10000 Zagreb</derivirana_varijabla>
  </DomainObject.Predmet.ProtustrankaFormatedWithAdress>
  <DomainObject.Predmet.ProtustrankaFormatedWithAdressOIB>
    <izvorni_sadrzaj> NATURA ORGANIC d.o.o., OIB 66679834606, Kruge 7, 10000 Zagreb</izvorni_sadrzaj>
    <derivirana_varijabla naziv="DomainObject.Predmet.ProtustrankaFormatedWithAdressOIB_1"> NATURA ORGANIC d.o.o., OIB 66679834606, Kruge 7, 10000 Zagreb</derivirana_varijabla>
  </DomainObject.Predmet.ProtustrankaFormatedWithAdressOIB>
  <DomainObject.Predmet.ProtustrankaWithAdress>
    <izvorni_sadrzaj>NATURA ORGANIC d.o.o. Kruge 7, 10000 Zagreb</izvorni_sadrzaj>
    <derivirana_varijabla naziv="DomainObject.Predmet.ProtustrankaWithAdress_1">NATURA ORGANIC d.o.o. Kruge 7, 10000 Zagreb</derivirana_varijabla>
  </DomainObject.Predmet.ProtustrankaWithAdress>
  <DomainObject.Predmet.ProtustrankaWithAdressOIB>
    <izvorni_sadrzaj>NATURA ORGANIC d.o.o., OIB 66679834606, Kruge 7, 10000 Zagreb</izvorni_sadrzaj>
    <derivirana_varijabla naziv="DomainObject.Predmet.ProtustrankaWithAdressOIB_1">NATURA ORGANIC d.o.o., OIB 66679834606, Kruge 7, 10000 Zagreb</derivirana_varijabla>
  </DomainObject.Predmet.ProtustrankaWithAdressOIB>
  <DomainObject.Predmet.ProtustrankaNazivFormated>
    <izvorni_sadrzaj>NATURA ORGANIC d.o.o.</izvorni_sadrzaj>
    <derivirana_varijabla naziv="DomainObject.Predmet.ProtustrankaNazivFormated_1">NATURA ORGANIC d.o.o.</derivirana_varijabla>
  </DomainObject.Predmet.ProtustrankaNazivFormated>
  <DomainObject.Predmet.ProtustrankaNazivFormatedOIB>
    <izvorni_sadrzaj>NATURA ORGANIC d.o.o., OIB 66679834606</izvorni_sadrzaj>
    <derivirana_varijabla naziv="DomainObject.Predmet.ProtustrankaNazivFormatedOIB_1">NATURA ORGANIC d.o.o., OIB 66679834606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Dijana Čuljak zastupanog po punomoćniku Željka Pilipović odvjetnica</izvorni_sadrzaj>
    <derivirana_varijabla naziv="DomainObject.Predmet.StrankaFormated_1">  Dijana Čuljak zastupanog po punomoćniku Željka Pilipović odvjetnica</derivirana_varijabla>
  </DomainObject.Predmet.StrankaFormated>
  <DomainObject.Predmet.StrankaFormatedOIB>
    <izvorni_sadrzaj>  Dijana Čuljak, OIB 72276510860 zastupanog po punomoćniku Željka Pilipović odvjetnica</izvorni_sadrzaj>
    <derivirana_varijabla naziv="DomainObject.Predmet.StrankaFormatedOIB_1">  Dijana Čuljak, OIB 72276510860 zastupanog po punomoćniku Željka Pilipović odvjetnica</derivirana_varijabla>
  </DomainObject.Predmet.StrankaFormatedOIB>
  <DomainObject.Predmet.StrankaFormatedWithAdress>
    <izvorni_sadrzaj> Dijana Čuljak, Baruna Trenka 5, 10000 Zagreb zastupanog po punomoćniku Željka Pilipović odvjetnica</izvorni_sadrzaj>
    <derivirana_varijabla naziv="DomainObject.Predmet.StrankaFormatedWithAdress_1"> Dijana Čuljak, Baruna Trenka 5, 10000 Zagreb zastupanog po punomoćniku Željka Pilipović odvjetnica</derivirana_varijabla>
  </DomainObject.Predmet.StrankaFormatedWithAdress>
  <DomainObject.Predmet.StrankaFormatedWithAdressOIB>
    <izvorni_sadrzaj> Dijana Čuljak, OIB 72276510860, Baruna Trenka 5, 10000 Zagreb zastupanog po punomoćniku Željka Pilipović odvjetnica</izvorni_sadrzaj>
    <derivirana_varijabla naziv="DomainObject.Predmet.StrankaFormatedWithAdressOIB_1"> Dijana Čuljak, OIB 72276510860, Baruna Trenka 5, 10000 Zagreb zastupanog po punomoćniku Željka Pilipović odvjetnica</derivirana_varijabla>
  </DomainObject.Predmet.StrankaFormatedWithAdressOIB>
  <DomainObject.Predmet.StrankaWithAdress>
    <izvorni_sadrzaj>Dijana Čuljak Baruna Trenka 5,10000 Zagreb</izvorni_sadrzaj>
    <derivirana_varijabla naziv="DomainObject.Predmet.StrankaWithAdress_1">Dijana Čuljak Baruna Trenka 5,10000 Zagreb</derivirana_varijabla>
  </DomainObject.Predmet.StrankaWithAdress>
  <DomainObject.Predmet.StrankaWithAdressOIB>
    <izvorni_sadrzaj>Dijana Čuljak, OIB 72276510860, Baruna Trenka 5,10000 Zagreb</izvorni_sadrzaj>
    <derivirana_varijabla naziv="DomainObject.Predmet.StrankaWithAdressOIB_1">Dijana Čuljak, OIB 72276510860, Baruna Trenka 5,10000 Zagreb</derivirana_varijabla>
  </DomainObject.Predmet.StrankaWithAdressOIB>
  <DomainObject.Predmet.StrankaNazivFormated>
    <izvorni_sadrzaj>Dijana Čuljak</izvorni_sadrzaj>
    <derivirana_varijabla naziv="DomainObject.Predmet.StrankaNazivFormated_1">Dijana Čuljak</derivirana_varijabla>
  </DomainObject.Predmet.StrankaNazivFormated>
  <DomainObject.Predmet.StrankaNazivFormatedOIB>
    <izvorni_sadrzaj>Dijana Čuljak, OIB 72276510860</izvorni_sadrzaj>
    <derivirana_varijabla naziv="DomainObject.Predmet.StrankaNazivFormatedOIB_1">Dijana Čuljak, OIB 72276510860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Dijana Čuljak zastupanog po punomoćniku Željka Pilipović odvjetnica</item>
    </izvorni_sadrzaj>
    <derivirana_varijabla naziv="DomainObject.Predmet.StrankaListFormated_1">
      <item>Dijana Čuljak zastupanog po punomoćniku Željka Pilipović odvjetnica</item>
    </derivirana_varijabla>
  </DomainObject.Predmet.StrankaListFormated>
  <DomainObject.Predmet.StrankaListFormatedOIB>
    <izvorni_sadrzaj>
      <item>Dijana Čuljak, OIB 72276510860 zastupanog po punomoćniku Željka Pilipović odvjetnica</item>
    </izvorni_sadrzaj>
    <derivirana_varijabla naziv="DomainObject.Predmet.StrankaListFormatedOIB_1">
      <item>Dijana Čuljak, OIB 72276510860 zastupanog po punomoćniku Željka Pilipović odvjetnica</item>
    </derivirana_varijabla>
  </DomainObject.Predmet.StrankaListFormatedOIB>
  <DomainObject.Predmet.StrankaListFormatedWithAdress>
    <izvorni_sadrzaj>
      <item>Dijana Čuljak, Baruna Trenka 5, 10000 Zagreb zastupanog po punomoćniku Željka Pilipović odvjetnica</item>
    </izvorni_sadrzaj>
    <derivirana_varijabla naziv="DomainObject.Predmet.StrankaListFormatedWithAdress_1">
      <item>Dijana Čuljak, Baruna Trenka 5, 10000 Zagreb zastupanog po punomoćniku Željka Pilipović odvjetnica</item>
    </derivirana_varijabla>
  </DomainObject.Predmet.StrankaListFormatedWithAdress>
  <DomainObject.Predmet.StrankaListFormatedWithAdressOIB>
    <izvorni_sadrzaj>
      <item>Dijana Čuljak, OIB 72276510860, Baruna Trenka 5, 10000 Zagreb zastupanog po punomoćniku Željka Pilipović odvjetnica</item>
    </izvorni_sadrzaj>
    <derivirana_varijabla naziv="DomainObject.Predmet.StrankaListFormatedWithAdressOIB_1">
      <item>Dijana Čuljak, OIB 72276510860, Baruna Trenka 5, 10000 Zagreb zastupanog po punomoćniku Željka Pilipović odvjetnica</item>
    </derivirana_varijabla>
  </DomainObject.Predmet.StrankaListFormatedWithAdressOIB>
  <DomainObject.Predmet.StrankaListNazivFormated>
    <izvorni_sadrzaj>
      <item>Dijana Čuljak</item>
    </izvorni_sadrzaj>
    <derivirana_varijabla naziv="DomainObject.Predmet.StrankaListNazivFormated_1">
      <item>Dijana Čuljak</item>
    </derivirana_varijabla>
  </DomainObject.Predmet.StrankaListNazivFormated>
  <DomainObject.Predmet.StrankaListNazivFormatedOIB>
    <izvorni_sadrzaj>
      <item>Dijana Čuljak, OIB 72276510860</item>
    </izvorni_sadrzaj>
    <derivirana_varijabla naziv="DomainObject.Predmet.StrankaListNazivFormatedOIB_1">
      <item>Dijana Čuljak, OIB 72276510860</item>
    </derivirana_varijabla>
  </DomainObject.Predmet.StrankaListNazivFormatedOIB>
  <DomainObject.Predmet.ProtuStrankaListFormated>
    <izvorni_sadrzaj>
      <item>NATURA ORGANIC d.o.o.</item>
    </izvorni_sadrzaj>
    <derivirana_varijabla naziv="DomainObject.Predmet.ProtuStrankaListFormated_1">
      <item>NATURA ORGANIC d.o.o.</item>
    </derivirana_varijabla>
  </DomainObject.Predmet.ProtuStrankaListFormated>
  <DomainObject.Predmet.ProtuStrankaListFormatedOIB>
    <izvorni_sadrzaj>
      <item>NATURA ORGANIC d.o.o., OIB 66679834606</item>
    </izvorni_sadrzaj>
    <derivirana_varijabla naziv="DomainObject.Predmet.ProtuStrankaListFormatedOIB_1">
      <item>NATURA ORGANIC d.o.o., OIB 66679834606</item>
    </derivirana_varijabla>
  </DomainObject.Predmet.ProtuStrankaListFormatedOIB>
  <DomainObject.Predmet.ProtuStrankaListFormatedWithAdress>
    <izvorni_sadrzaj>
      <item>NATURA ORGANIC d.o.o., Kruge 7, 10000 Zagreb</item>
    </izvorni_sadrzaj>
    <derivirana_varijabla naziv="DomainObject.Predmet.ProtuStrankaListFormatedWithAdress_1">
      <item>NATURA ORGANIC d.o.o., Kruge 7, 10000 Zagreb</item>
    </derivirana_varijabla>
  </DomainObject.Predmet.ProtuStrankaListFormatedWithAdress>
  <DomainObject.Predmet.ProtuStrankaListFormatedWithAdressOIB>
    <izvorni_sadrzaj>
      <item>NATURA ORGANIC d.o.o., OIB 66679834606, Kruge 7, 10000 Zagreb</item>
    </izvorni_sadrzaj>
    <derivirana_varijabla naziv="DomainObject.Predmet.ProtuStrankaListFormatedWithAdressOIB_1">
      <item>NATURA ORGANIC d.o.o., OIB 66679834606, Kruge 7, 10000 Zagreb</item>
    </derivirana_varijabla>
  </DomainObject.Predmet.ProtuStrankaListFormatedWithAdressOIB>
  <DomainObject.Predmet.ProtuStrankaListNazivFormated>
    <izvorni_sadrzaj>
      <item>NATURA ORGANIC d.o.o.</item>
    </izvorni_sadrzaj>
    <derivirana_varijabla naziv="DomainObject.Predmet.ProtuStrankaListNazivFormated_1">
      <item>NATURA ORGANIC d.o.o.</item>
    </derivirana_varijabla>
  </DomainObject.Predmet.ProtuStrankaListNazivFormated>
  <DomainObject.Predmet.ProtuStrankaListNazivFormatedOIB>
    <izvorni_sadrzaj>
      <item>NATURA ORGANIC d.o.o., OIB 66679834606</item>
    </izvorni_sadrzaj>
    <derivirana_varijabla naziv="DomainObject.Predmet.ProtuStrankaListNazivFormatedOIB_1">
      <item>NATURA ORGANIC d.o.o., OIB 66679834606</item>
    </derivirana_varijabla>
  </DomainObject.Predmet.ProtuStrankaListNazivFormatedOIB>
  <DomainObject.Predmet.OstaliListFormated>
    <izvorni_sadrzaj>
      <item>Željka Pilipović odvjetnica punomoćnik sudionika u postupku Dijana Čuljak</item>
    </izvorni_sadrzaj>
    <derivirana_varijabla naziv="DomainObject.Predmet.OstaliListFormated_1">
      <item>Željka Pilipović odvjetnica punomoćnik sudionika u postupku Dijana Čuljak</item>
    </derivirana_varijabla>
  </DomainObject.Predmet.OstaliListFormated>
  <DomainObject.Predmet.OstaliListFormatedOIB>
    <izvorni_sadrzaj>
      <item>Željka Pilipović odvjetnica, OIB 24827636805 punomoćnik sudionika u postupku Dijana Čuljak</item>
    </izvorni_sadrzaj>
    <derivirana_varijabla naziv="DomainObject.Predmet.OstaliListFormatedOIB_1">
      <item>Željka Pilipović odvjetnica, OIB 24827636805 punomoćnik sudionika u postupku Dijana Čuljak</item>
    </derivirana_varijabla>
  </DomainObject.Predmet.OstaliListFormatedOIB>
  <DomainObject.Predmet.OstaliListFormatedWithAdress>
    <izvorni_sadrzaj>
      <item>Željka Pilipović odvjetnica, Pavla Hatza 21, 10000 Zagreb punomoćnik sudionika u postupku Dijana Čuljak</item>
    </izvorni_sadrzaj>
    <derivirana_varijabla naziv="DomainObject.Predmet.OstaliListFormatedWithAdress_1">
      <item>Željka Pilipović odvjetnica, Pavla Hatza 21, 10000 Zagreb punomoćnik sudionika u postupku Dijana Čuljak</item>
    </derivirana_varijabla>
  </DomainObject.Predmet.OstaliListFormatedWithAdress>
  <DomainObject.Predmet.OstaliListFormatedWithAdressOIB>
    <izvorni_sadrzaj>
      <item>Željka Pilipović odvjetnica, OIB 24827636805, Pavla Hatza 21, 10000 Zagreb punomoćnik sudionika u postupku Dijana Čuljak</item>
    </izvorni_sadrzaj>
    <derivirana_varijabla naziv="DomainObject.Predmet.OstaliListFormatedWithAdressOIB_1">
      <item>Željka Pilipović odvjetnica, OIB 24827636805, Pavla Hatza 21, 10000 Zagreb punomoćnik sudionika u postupku Dijana Čuljak</item>
    </derivirana_varijabla>
  </DomainObject.Predmet.OstaliListFormatedWithAdressOIB>
  <DomainObject.Predmet.OstaliListNazivFormated>
    <izvorni_sadrzaj>
      <item>Željka Pilipović odvjetnica</item>
    </izvorni_sadrzaj>
    <derivirana_varijabla naziv="DomainObject.Predmet.OstaliListNazivFormated_1">
      <item>Željka Pilipović odvjetnica</item>
    </derivirana_varijabla>
  </DomainObject.Predmet.OstaliListNazivFormated>
  <DomainObject.Predmet.OstaliListNazivFormatedOIB>
    <izvorni_sadrzaj>
      <item>Željka Pilipović odvjetnica, OIB 24827636805</item>
    </izvorni_sadrzaj>
    <derivirana_varijabla naziv="DomainObject.Predmet.OstaliListNazivFormatedOIB_1">
      <item>Željka Pilipović odvjetnica, OIB 24827636805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St-625/2015-9</izvorni_sadrzaj>
    <derivirana_varijabla naziv="DomainObject.PoslovniBrojDokumenta_1">St-625/2015-9</derivirana_varijabla>
  </DomainObject.PoslovniBrojDokumenta>
  <DomainObject.Predmet.StrankaIDrugi>
    <izvorni_sadrzaj>Dijana Čuljak</izvorni_sadrzaj>
    <derivirana_varijabla naziv="DomainObject.Predmet.StrankaIDrugi_1">Dijana Čuljak</derivirana_varijabla>
  </DomainObject.Predmet.StrankaIDrugi>
  <DomainObject.Predmet.ProtustrankaIDrugi>
    <izvorni_sadrzaj>NATURA ORGANIC d.o.o.</izvorni_sadrzaj>
    <derivirana_varijabla naziv="DomainObject.Predmet.ProtustrankaIDrugi_1">NATURA ORGANIC d.o.o.</derivirana_varijabla>
  </DomainObject.Predmet.ProtustrankaIDrugi>
  <DomainObject.Predmet.StrankaIDrugiAdressOIB>
    <izvorni_sadrzaj>Dijana Čuljak, OIB 72276510860, Baruna Trenka 5, 10000 Zagreb</izvorni_sadrzaj>
    <derivirana_varijabla naziv="DomainObject.Predmet.StrankaIDrugiAdressOIB_1">Dijana Čuljak, OIB 72276510860, Baruna Trenka 5, 10000 Zagreb</derivirana_varijabla>
  </DomainObject.Predmet.StrankaIDrugiAdressOIB>
  <DomainObject.Predmet.ProtustrankaIDrugiAdressOIB>
    <izvorni_sadrzaj>NATURA ORGANIC d.o.o., OIB 66679834606, Kruge 7, 10000 Zagreb</izvorni_sadrzaj>
    <derivirana_varijabla naziv="DomainObject.Predmet.ProtustrankaIDrugiAdressOIB_1">NATURA ORGANIC d.o.o., OIB 66679834606, Kruge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Dijana Čuljak</item>
      <item>NATURA ORGANIC d.o.o.</item>
      <item>Željka Pilipović odvjetnica</item>
    </izvorni_sadrzaj>
    <derivirana_varijabla naziv="DomainObject.Predmet.SudioniciListNaziv_1">
      <item>Dijana Čuljak</item>
      <item>NATURA ORGANIC d.o.o.</item>
      <item>Željka Pilipović odvjetnica</item>
    </derivirana_varijabla>
  </DomainObject.Predmet.SudioniciListNaziv>
  <DomainObject.Predmet.SudioniciListAdressOIB>
    <izvorni_sadrzaj>
      <item>Dijana Čuljak, OIB 72276510860, Baruna Trenka 5,10000 Zagreb</item>
      <item>NATURA ORGANIC d.o.o., OIB 66679834606, Kruge 7,10000 Zagreb</item>
      <item>Željka Pilipović odvjetnica, OIB 24827636805, Pavla Hatza 21,10000 Zagreb</item>
    </izvorni_sadrzaj>
    <derivirana_varijabla naziv="DomainObject.Predmet.SudioniciListAdressOIB_1">
      <item>Dijana Čuljak, OIB 72276510860, Baruna Trenka 5,10000 Zagreb</item>
      <item>NATURA ORGANIC d.o.o., OIB 66679834606, Kruge 7,10000 Zagreb</item>
      <item>Željka Pilipović odvjetnica, OIB 24827636805, Pavla Hatza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72276510860</item>
      <item>, OIB 66679834606</item>
      <item>, OIB 24827636805</item>
    </izvorni_sadrzaj>
    <derivirana_varijabla naziv="DomainObject.Predmet.SudioniciListNazivOIB_1">
      <item>, OIB 72276510860</item>
      <item>, OIB 66679834606</item>
      <item>, OIB 24827636805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D8DDA7-D7A3-4056-845E-2E17D34761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554</properties:Words>
  <properties:Characters>3122</properties:Characters>
  <properties:Lines>69</properties:Lines>
  <properties:Paragraphs>22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XII-St-45/2006</vt:lpstr>
    </vt:vector>
  </properties:TitlesOfParts>
  <properties:LinksUpToDate>false</properties:LinksUpToDate>
  <properties:CharactersWithSpaces>4116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2015-12-02T12:54:00Z</dcterms:created>
  <dc:creator>radicn</dc:creator>
  <cp:lastModifiedBy>Tatjana Slaviček</cp:lastModifiedBy>
  <cp:lastPrinted>2015-12-02T12:55:00Z</cp:lastPrinted>
  <dcterms:modified xmlns:xsi="http://www.w3.org/2001/XMLSchema-instance" xsi:type="dcterms:W3CDTF">2015-12-02T13:41:00Z</dcterms:modified>
  <cp:revision>5</cp:revision>
  <dc:title>XII-St-45/2006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St-625/2015-9 / Odluka - Rješenje - otvaranje i zaključenje stečajnog postupka (čl. 63)</vt:lpwstr>
  </prop:property>
  <prop:property name="CC_coloring" pid="4" fmtid="{D5CDD505-2E9C-101B-9397-08002B2CF9AE}">
    <vt:bool>false</vt:bool>
  </prop:property>
  <prop:property name="BrojStranica" pid="5" fmtid="{D5CDD505-2E9C-101B-9397-08002B2CF9AE}">
    <vt:i4>2</vt:i4>
  </prop:property>
</prop:Properties>
</file>