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b357d" w14:paraId="c8b357d" w:rsidRDefault="00F61D12" w:rsidP="00F61D12" w:rsidR="00F61D12" w:rsidRPr="008F77E5">
      <w:pPr>
        <w:ind w:firstLine="708"/>
        <w15:collapsed w:val="false"/>
      </w:pPr>
      <w:bookmarkStart w:name="_GoBack" w:id="0"/>
      <w:bookmarkEnd w:id="0"/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8427E1">
        <w:rPr>
          <w:sz w:val="24"/>
          <w:szCs w:val="24"/>
        </w:rPr>
        <w:t xml:space="preserve">1. veljače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E04A02">
        <w:rPr>
          <w:sz w:val="24"/>
          <w:szCs w:val="24"/>
        </w:rPr>
        <w:t xml:space="preserve">ŽENSKI VATERPOLO KLUB PRIMORJE </w:t>
      </w:r>
      <w:r w:rsidR="00582525">
        <w:rPr>
          <w:sz w:val="24"/>
          <w:szCs w:val="24"/>
        </w:rPr>
        <w:t xml:space="preserve">RIJEKA, Podkoludricu 5, Rijeka </w:t>
      </w:r>
      <w:r w:rsidR="00F248E5" w:rsidRPr="00803210">
        <w:rPr>
          <w:sz w:val="24"/>
          <w:szCs w:val="24"/>
        </w:rPr>
        <w:t>( OIB 22318301879 )</w:t>
      </w:r>
      <w:r w:rsidR="009D0567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</w:t>
      </w:r>
      <w:r w:rsidR="00582525">
        <w:rPr>
          <w:color w:val="000000"/>
          <w:sz w:val="24"/>
          <w:szCs w:val="24"/>
        </w:rPr>
        <w:t xml:space="preserve">neizvršenih osnova za plaćanje </w:t>
      </w:r>
      <w:r>
        <w:rPr>
          <w:color w:val="000000"/>
          <w:sz w:val="24"/>
          <w:szCs w:val="24"/>
        </w:rPr>
        <w:t>u iznosu od</w:t>
      </w:r>
      <w:r w:rsidR="00582525">
        <w:rPr>
          <w:color w:val="000000"/>
          <w:sz w:val="24"/>
          <w:szCs w:val="24"/>
        </w:rPr>
        <w:t xml:space="preserve"> </w:t>
      </w:r>
      <w:r w:rsidR="00F248E5">
        <w:rPr>
          <w:color w:val="000000"/>
          <w:sz w:val="24"/>
          <w:szCs w:val="24"/>
        </w:rPr>
        <w:t xml:space="preserve">23.600,94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za zastupanje dužnika po zakonu  da u roku od 15 dana od dana objave oglasa podnese sudu, pozivom na posl. br. 7 St-</w:t>
      </w:r>
      <w:r w:rsidR="008427E1">
        <w:rPr>
          <w:color w:val="000000"/>
          <w:sz w:val="24"/>
          <w:szCs w:val="24"/>
        </w:rPr>
        <w:t>100</w:t>
      </w:r>
      <w:r w:rsidR="00F248E5">
        <w:rPr>
          <w:color w:val="000000"/>
          <w:sz w:val="24"/>
          <w:szCs w:val="24"/>
        </w:rPr>
        <w:t>6</w:t>
      </w:r>
      <w:r w:rsidR="003856C3">
        <w:rPr>
          <w:color w:val="000000"/>
          <w:sz w:val="24"/>
          <w:szCs w:val="24"/>
        </w:rPr>
        <w:t>/1</w:t>
      </w:r>
      <w:r w:rsidR="00582525">
        <w:rPr>
          <w:color w:val="000000"/>
          <w:sz w:val="24"/>
          <w:szCs w:val="24"/>
        </w:rPr>
        <w:t xml:space="preserve">5, </w:t>
      </w:r>
      <w:r w:rsidRPr="00FF2B8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8427E1">
        <w:rPr>
          <w:color w:val="000000"/>
          <w:sz w:val="24"/>
          <w:szCs w:val="24"/>
        </w:rPr>
        <w:t>100</w:t>
      </w:r>
      <w:r w:rsidR="00F248E5">
        <w:rPr>
          <w:color w:val="000000"/>
          <w:sz w:val="24"/>
          <w:szCs w:val="24"/>
        </w:rPr>
        <w:t>6</w:t>
      </w:r>
      <w:r w:rsidR="00C1088F" w:rsidRPr="00FF2B80">
        <w:rPr>
          <w:color w:val="000000"/>
          <w:sz w:val="24"/>
          <w:szCs w:val="24"/>
        </w:rPr>
        <w:t>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1A61" w:rsidP="00FF2B80" w:rsidR="007B1A61">
      <w:pPr>
        <w:spacing w:lineRule="auto" w:line="240" w:after="0"/>
      </w:pPr>
      <w:r>
        <w:separator/>
      </w:r>
    </w:p>
  </w:endnote>
  <w:endnote w:id="0" w:type="continuationSeparator">
    <w:p w:rsidRDefault="007B1A61" w:rsidP="00FF2B80" w:rsidR="007B1A6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1A61" w:rsidP="00FF2B80" w:rsidR="007B1A61">
      <w:pPr>
        <w:spacing w:lineRule="auto" w:line="240" w:after="0"/>
      </w:pPr>
      <w:r>
        <w:separator/>
      </w:r>
    </w:p>
  </w:footnote>
  <w:footnote w:id="0" w:type="continuationSeparator">
    <w:p w:rsidRDefault="007B1A61" w:rsidP="00FF2B80" w:rsidR="007B1A6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>Posl. broj  7 St-</w:t>
    </w:r>
    <w:r w:rsidR="00244853">
      <w:rPr>
        <w:sz w:val="24"/>
        <w:szCs w:val="24"/>
      </w:rPr>
      <w:t>100</w:t>
    </w:r>
    <w:r w:rsidR="00F248E5">
      <w:rPr>
        <w:sz w:val="24"/>
        <w:szCs w:val="24"/>
      </w:rPr>
      <w:t>6</w:t>
    </w:r>
    <w:r w:rsidRPr="00FF2B80">
      <w:rPr>
        <w:sz w:val="24"/>
        <w:szCs w:val="24"/>
      </w:rPr>
      <w:t>/15</w:t>
    </w:r>
    <w:r w:rsidR="00212E7F">
      <w:rPr>
        <w:sz w:val="24"/>
        <w:szCs w:val="24"/>
      </w:rPr>
      <w:t>-</w:t>
    </w:r>
    <w:r w:rsidR="00DB3808">
      <w:rPr>
        <w:sz w:val="24"/>
        <w:szCs w:val="24"/>
      </w:rPr>
      <w:t>5</w:t>
    </w:r>
  </w:p>
  <w:p w:rsidRDefault="007B1A61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07ABC"/>
    <w:rsid w:val="00007EEA"/>
    <w:rsid w:val="000131A3"/>
    <w:rsid w:val="00015A40"/>
    <w:rsid w:val="00022ABC"/>
    <w:rsid w:val="000524D4"/>
    <w:rsid w:val="00062D35"/>
    <w:rsid w:val="000648B6"/>
    <w:rsid w:val="00074AB3"/>
    <w:rsid w:val="00074BEF"/>
    <w:rsid w:val="00082943"/>
    <w:rsid w:val="00090A93"/>
    <w:rsid w:val="000B554E"/>
    <w:rsid w:val="000C0102"/>
    <w:rsid w:val="000D35DC"/>
    <w:rsid w:val="000E1B72"/>
    <w:rsid w:val="000F4172"/>
    <w:rsid w:val="000F593A"/>
    <w:rsid w:val="000F6884"/>
    <w:rsid w:val="000F72E7"/>
    <w:rsid w:val="00104C9E"/>
    <w:rsid w:val="001056C5"/>
    <w:rsid w:val="00114C34"/>
    <w:rsid w:val="00115596"/>
    <w:rsid w:val="00134CBB"/>
    <w:rsid w:val="0013596F"/>
    <w:rsid w:val="00153B95"/>
    <w:rsid w:val="00155BAC"/>
    <w:rsid w:val="0016199E"/>
    <w:rsid w:val="001626F4"/>
    <w:rsid w:val="00165D5D"/>
    <w:rsid w:val="0017757D"/>
    <w:rsid w:val="0018187D"/>
    <w:rsid w:val="00184D15"/>
    <w:rsid w:val="001A3889"/>
    <w:rsid w:val="001C0D59"/>
    <w:rsid w:val="001E3AE7"/>
    <w:rsid w:val="00201878"/>
    <w:rsid w:val="00212E7F"/>
    <w:rsid w:val="00215517"/>
    <w:rsid w:val="002179AF"/>
    <w:rsid w:val="00226188"/>
    <w:rsid w:val="00234910"/>
    <w:rsid w:val="002437E0"/>
    <w:rsid w:val="00244853"/>
    <w:rsid w:val="00246CB1"/>
    <w:rsid w:val="00256B2B"/>
    <w:rsid w:val="0026139D"/>
    <w:rsid w:val="00265984"/>
    <w:rsid w:val="0027334F"/>
    <w:rsid w:val="002A3583"/>
    <w:rsid w:val="002A7E91"/>
    <w:rsid w:val="002C53BE"/>
    <w:rsid w:val="002C5E0E"/>
    <w:rsid w:val="002D5216"/>
    <w:rsid w:val="002D592F"/>
    <w:rsid w:val="002E65AA"/>
    <w:rsid w:val="002F330C"/>
    <w:rsid w:val="0030211B"/>
    <w:rsid w:val="00304ED1"/>
    <w:rsid w:val="003071D5"/>
    <w:rsid w:val="003135AA"/>
    <w:rsid w:val="00315F5B"/>
    <w:rsid w:val="003335B2"/>
    <w:rsid w:val="003522BC"/>
    <w:rsid w:val="00353803"/>
    <w:rsid w:val="00355A09"/>
    <w:rsid w:val="00362D06"/>
    <w:rsid w:val="003641CE"/>
    <w:rsid w:val="003649E2"/>
    <w:rsid w:val="00365B7F"/>
    <w:rsid w:val="003837E4"/>
    <w:rsid w:val="003856C3"/>
    <w:rsid w:val="003903FD"/>
    <w:rsid w:val="003E23BD"/>
    <w:rsid w:val="003E28DC"/>
    <w:rsid w:val="003F248D"/>
    <w:rsid w:val="003F6ECD"/>
    <w:rsid w:val="00402C80"/>
    <w:rsid w:val="004315D2"/>
    <w:rsid w:val="00435005"/>
    <w:rsid w:val="00437BFD"/>
    <w:rsid w:val="004676CF"/>
    <w:rsid w:val="00474213"/>
    <w:rsid w:val="004943DC"/>
    <w:rsid w:val="004B7DBE"/>
    <w:rsid w:val="004E3628"/>
    <w:rsid w:val="004E4AC8"/>
    <w:rsid w:val="004F6C16"/>
    <w:rsid w:val="004F6CD4"/>
    <w:rsid w:val="00503096"/>
    <w:rsid w:val="00513160"/>
    <w:rsid w:val="005144B8"/>
    <w:rsid w:val="005167A9"/>
    <w:rsid w:val="00522064"/>
    <w:rsid w:val="00532065"/>
    <w:rsid w:val="00532F44"/>
    <w:rsid w:val="00534B3C"/>
    <w:rsid w:val="00536DFF"/>
    <w:rsid w:val="0054023E"/>
    <w:rsid w:val="00540FC9"/>
    <w:rsid w:val="00541CCE"/>
    <w:rsid w:val="00556204"/>
    <w:rsid w:val="00573E4F"/>
    <w:rsid w:val="00582525"/>
    <w:rsid w:val="0059591C"/>
    <w:rsid w:val="005971DB"/>
    <w:rsid w:val="005A62BF"/>
    <w:rsid w:val="005B4A8C"/>
    <w:rsid w:val="005B77B8"/>
    <w:rsid w:val="005C5485"/>
    <w:rsid w:val="005C7F73"/>
    <w:rsid w:val="005D6AF7"/>
    <w:rsid w:val="005D6CC9"/>
    <w:rsid w:val="005E3337"/>
    <w:rsid w:val="00600F84"/>
    <w:rsid w:val="00603967"/>
    <w:rsid w:val="00604A20"/>
    <w:rsid w:val="00610646"/>
    <w:rsid w:val="006121FB"/>
    <w:rsid w:val="00612DFC"/>
    <w:rsid w:val="00614E86"/>
    <w:rsid w:val="006161FC"/>
    <w:rsid w:val="006362FA"/>
    <w:rsid w:val="00641B37"/>
    <w:rsid w:val="00641B8E"/>
    <w:rsid w:val="0065120E"/>
    <w:rsid w:val="00663750"/>
    <w:rsid w:val="00664462"/>
    <w:rsid w:val="00666AFB"/>
    <w:rsid w:val="00675091"/>
    <w:rsid w:val="00685FD5"/>
    <w:rsid w:val="006A47E2"/>
    <w:rsid w:val="006B0868"/>
    <w:rsid w:val="006B4038"/>
    <w:rsid w:val="006B5513"/>
    <w:rsid w:val="006C474B"/>
    <w:rsid w:val="006C4D4D"/>
    <w:rsid w:val="006C7D9F"/>
    <w:rsid w:val="006D014D"/>
    <w:rsid w:val="006D2C96"/>
    <w:rsid w:val="006D6093"/>
    <w:rsid w:val="006E2E55"/>
    <w:rsid w:val="006F26B0"/>
    <w:rsid w:val="00700374"/>
    <w:rsid w:val="00701F26"/>
    <w:rsid w:val="0070468A"/>
    <w:rsid w:val="00713661"/>
    <w:rsid w:val="00721B72"/>
    <w:rsid w:val="00725176"/>
    <w:rsid w:val="007275F0"/>
    <w:rsid w:val="00727E74"/>
    <w:rsid w:val="007300C9"/>
    <w:rsid w:val="00770F19"/>
    <w:rsid w:val="00773327"/>
    <w:rsid w:val="00773AFE"/>
    <w:rsid w:val="00783329"/>
    <w:rsid w:val="0078363F"/>
    <w:rsid w:val="00783942"/>
    <w:rsid w:val="00790F0A"/>
    <w:rsid w:val="00793687"/>
    <w:rsid w:val="007A3103"/>
    <w:rsid w:val="007B1A61"/>
    <w:rsid w:val="007B2B1E"/>
    <w:rsid w:val="007B79BD"/>
    <w:rsid w:val="007C5B37"/>
    <w:rsid w:val="007E2FF8"/>
    <w:rsid w:val="00812D4A"/>
    <w:rsid w:val="00813706"/>
    <w:rsid w:val="00832A3B"/>
    <w:rsid w:val="00834388"/>
    <w:rsid w:val="00835AE9"/>
    <w:rsid w:val="008427E1"/>
    <w:rsid w:val="008444E2"/>
    <w:rsid w:val="0085401D"/>
    <w:rsid w:val="008825FB"/>
    <w:rsid w:val="0088419E"/>
    <w:rsid w:val="00887DCA"/>
    <w:rsid w:val="00891418"/>
    <w:rsid w:val="00892534"/>
    <w:rsid w:val="008A1B36"/>
    <w:rsid w:val="008A7862"/>
    <w:rsid w:val="008B001A"/>
    <w:rsid w:val="008B15CF"/>
    <w:rsid w:val="008C0B29"/>
    <w:rsid w:val="008C0BA0"/>
    <w:rsid w:val="008C1991"/>
    <w:rsid w:val="008D10FD"/>
    <w:rsid w:val="008E52CC"/>
    <w:rsid w:val="008F543D"/>
    <w:rsid w:val="008F67F2"/>
    <w:rsid w:val="008F77E5"/>
    <w:rsid w:val="00900C14"/>
    <w:rsid w:val="009013D6"/>
    <w:rsid w:val="00905390"/>
    <w:rsid w:val="00911BE0"/>
    <w:rsid w:val="009178C3"/>
    <w:rsid w:val="00917917"/>
    <w:rsid w:val="00920152"/>
    <w:rsid w:val="00934DD9"/>
    <w:rsid w:val="00936B20"/>
    <w:rsid w:val="00942939"/>
    <w:rsid w:val="00942A0F"/>
    <w:rsid w:val="00946FDF"/>
    <w:rsid w:val="00954786"/>
    <w:rsid w:val="009568AA"/>
    <w:rsid w:val="009623EA"/>
    <w:rsid w:val="009636E2"/>
    <w:rsid w:val="00963728"/>
    <w:rsid w:val="0097278B"/>
    <w:rsid w:val="00984739"/>
    <w:rsid w:val="00987C92"/>
    <w:rsid w:val="0099693F"/>
    <w:rsid w:val="009A595D"/>
    <w:rsid w:val="009B04B7"/>
    <w:rsid w:val="009B3BDC"/>
    <w:rsid w:val="009C3280"/>
    <w:rsid w:val="009D0567"/>
    <w:rsid w:val="009D262A"/>
    <w:rsid w:val="009D3D7C"/>
    <w:rsid w:val="009D7EC3"/>
    <w:rsid w:val="009E341A"/>
    <w:rsid w:val="00A0489C"/>
    <w:rsid w:val="00A1615F"/>
    <w:rsid w:val="00A27AA0"/>
    <w:rsid w:val="00A3231B"/>
    <w:rsid w:val="00A32B9D"/>
    <w:rsid w:val="00A335B9"/>
    <w:rsid w:val="00A87B18"/>
    <w:rsid w:val="00A94A9A"/>
    <w:rsid w:val="00AA63A5"/>
    <w:rsid w:val="00AA6ABF"/>
    <w:rsid w:val="00AB29D0"/>
    <w:rsid w:val="00AB60E1"/>
    <w:rsid w:val="00AE65FA"/>
    <w:rsid w:val="00AE7F79"/>
    <w:rsid w:val="00AF441C"/>
    <w:rsid w:val="00B1443B"/>
    <w:rsid w:val="00B242EA"/>
    <w:rsid w:val="00B255EF"/>
    <w:rsid w:val="00B331C7"/>
    <w:rsid w:val="00B522E5"/>
    <w:rsid w:val="00B5648F"/>
    <w:rsid w:val="00B66D2E"/>
    <w:rsid w:val="00B721C9"/>
    <w:rsid w:val="00B80884"/>
    <w:rsid w:val="00B919EC"/>
    <w:rsid w:val="00BA3EB5"/>
    <w:rsid w:val="00BA4C02"/>
    <w:rsid w:val="00BB1DAF"/>
    <w:rsid w:val="00BD0DE3"/>
    <w:rsid w:val="00BE4671"/>
    <w:rsid w:val="00BE7FB8"/>
    <w:rsid w:val="00C01BC9"/>
    <w:rsid w:val="00C061B6"/>
    <w:rsid w:val="00C06CA8"/>
    <w:rsid w:val="00C1088F"/>
    <w:rsid w:val="00C40C9D"/>
    <w:rsid w:val="00C665C9"/>
    <w:rsid w:val="00C7250A"/>
    <w:rsid w:val="00C72D14"/>
    <w:rsid w:val="00CA6C77"/>
    <w:rsid w:val="00CB0A06"/>
    <w:rsid w:val="00CB4076"/>
    <w:rsid w:val="00CB4A81"/>
    <w:rsid w:val="00CC2097"/>
    <w:rsid w:val="00CD77C6"/>
    <w:rsid w:val="00CF7670"/>
    <w:rsid w:val="00D12880"/>
    <w:rsid w:val="00D156EC"/>
    <w:rsid w:val="00D2600F"/>
    <w:rsid w:val="00D269A8"/>
    <w:rsid w:val="00D270B7"/>
    <w:rsid w:val="00D33FE5"/>
    <w:rsid w:val="00D408B5"/>
    <w:rsid w:val="00D4155E"/>
    <w:rsid w:val="00D506D5"/>
    <w:rsid w:val="00D713C9"/>
    <w:rsid w:val="00D772E2"/>
    <w:rsid w:val="00DB1F3C"/>
    <w:rsid w:val="00DB336C"/>
    <w:rsid w:val="00DB3808"/>
    <w:rsid w:val="00DC06CE"/>
    <w:rsid w:val="00DC22F5"/>
    <w:rsid w:val="00DE275B"/>
    <w:rsid w:val="00DF1BD1"/>
    <w:rsid w:val="00DF293E"/>
    <w:rsid w:val="00DF5921"/>
    <w:rsid w:val="00E04A02"/>
    <w:rsid w:val="00E11E14"/>
    <w:rsid w:val="00E1461D"/>
    <w:rsid w:val="00E15D16"/>
    <w:rsid w:val="00E174A7"/>
    <w:rsid w:val="00E32DEB"/>
    <w:rsid w:val="00E33B14"/>
    <w:rsid w:val="00E50883"/>
    <w:rsid w:val="00E518D1"/>
    <w:rsid w:val="00E51C57"/>
    <w:rsid w:val="00EA09F4"/>
    <w:rsid w:val="00EA21E0"/>
    <w:rsid w:val="00EA5034"/>
    <w:rsid w:val="00EC556A"/>
    <w:rsid w:val="00ED1766"/>
    <w:rsid w:val="00ED672A"/>
    <w:rsid w:val="00EE1193"/>
    <w:rsid w:val="00EE20BB"/>
    <w:rsid w:val="00EF0C60"/>
    <w:rsid w:val="00F00E10"/>
    <w:rsid w:val="00F13933"/>
    <w:rsid w:val="00F1783E"/>
    <w:rsid w:val="00F248E5"/>
    <w:rsid w:val="00F27BFB"/>
    <w:rsid w:val="00F3426F"/>
    <w:rsid w:val="00F35F10"/>
    <w:rsid w:val="00F4026C"/>
    <w:rsid w:val="00F40844"/>
    <w:rsid w:val="00F4330F"/>
    <w:rsid w:val="00F43A0F"/>
    <w:rsid w:val="00F4560A"/>
    <w:rsid w:val="00F56B08"/>
    <w:rsid w:val="00F61D12"/>
    <w:rsid w:val="00F629CE"/>
    <w:rsid w:val="00F66956"/>
    <w:rsid w:val="00F67E83"/>
    <w:rsid w:val="00F76C0D"/>
    <w:rsid w:val="00F777DA"/>
    <w:rsid w:val="00F80C77"/>
    <w:rsid w:val="00F84C77"/>
    <w:rsid w:val="00FA262C"/>
    <w:rsid w:val="00FC1990"/>
    <w:rsid w:val="00FC4824"/>
    <w:rsid w:val="00FD1684"/>
    <w:rsid w:val="00FD4033"/>
    <w:rsid w:val="00FD587C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53B9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53B9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3B9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3B9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3B9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53B9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53B9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3B9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3B9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3B9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1006</izvorni_sadrzaj>
    <derivirana_varijabla naziv="DomainObject.Predmet.Broj_1">1006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St-1006/2015</izvorni_sadrzaj>
    <derivirana_varijabla naziv="DomainObject.Predmet.OznakaBroj_1">St-1006/2015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Ženski vaterpolo klub PRIMORJE  Rijeka</izvorni_sadrzaj>
    <derivirana_varijabla naziv="DomainObject.Predmet.ProtustrankaFormated_1">  Ženski vaterpolo klub PRIMORJE  Rijeka</derivirana_varijabla>
  </DomainObject.Predmet.ProtustrankaFormated>
  <DomainObject.Predmet.ProtustrankaFormatedOIB>
    <izvorni_sadrzaj>  Ženski vaterpolo klub PRIMORJE  Rijeka, OIB 22318301879</izvorni_sadrzaj>
    <derivirana_varijabla naziv="DomainObject.Predmet.ProtustrankaFormatedOIB_1">  Ženski vaterpolo klub PRIMORJE  Rijeka, OIB 22318301879</derivirana_varijabla>
  </DomainObject.Predmet.ProtustrankaFormatedOIB>
  <DomainObject.Predmet.ProtustrankaFormatedWithAdress>
    <izvorni_sadrzaj> Ženski vaterpolo klub PRIMORJE  Rijeka, Podkoludricu 2, 51000 Rijeka</izvorni_sadrzaj>
    <derivirana_varijabla naziv="DomainObject.Predmet.ProtustrankaFormatedWithAdress_1"> Ženski vaterpolo klub PRIMORJE  Rijeka, Podkoludricu 2, 51000 Rijeka</derivirana_varijabla>
  </DomainObject.Predmet.ProtustrankaFormatedWithAdress>
  <DomainObject.Predmet.ProtustrankaFormatedWithAdressOIB>
    <izvorni_sadrzaj> Ženski vaterpolo klub PRIMORJE  Rijeka, OIB 22318301879, Podkoludricu 2, 51000 Rijeka</izvorni_sadrzaj>
    <derivirana_varijabla naziv="DomainObject.Predmet.ProtustrankaFormatedWithAdressOIB_1"> Ženski vaterpolo klub PRIMORJE  Rijeka, OIB 22318301879, Podkoludricu 2, 51000 Rijeka</derivirana_varijabla>
  </DomainObject.Predmet.ProtustrankaFormatedWithAdressOIB>
  <DomainObject.Predmet.ProtustrankaWithAdress>
    <izvorni_sadrzaj>Ženski vaterpolo klub PRIMORJE  Rijeka Podkoludricu 2, 51000 Rijeka</izvorni_sadrzaj>
    <derivirana_varijabla naziv="DomainObject.Predmet.ProtustrankaWithAdress_1">Ženski vaterpolo klub PRIMORJE  Rijeka Podkoludricu 2, 51000 Rijeka</derivirana_varijabla>
  </DomainObject.Predmet.ProtustrankaWithAdress>
  <DomainObject.Predmet.ProtustrankaWithAdressOIB>
    <izvorni_sadrzaj>Ženski vaterpolo klub PRIMORJE  Rijeka, OIB 22318301879, Podkoludricu 2, 51000 Rijeka</izvorni_sadrzaj>
    <derivirana_varijabla naziv="DomainObject.Predmet.ProtustrankaWithAdressOIB_1">Ženski vaterpolo klub PRIMORJE  Rijeka, OIB 22318301879, Podkoludricu 2, 51000 Rijeka</derivirana_varijabla>
  </DomainObject.Predmet.ProtustrankaWithAdressOIB>
  <DomainObject.Predmet.ProtustrankaNazivFormated>
    <izvorni_sadrzaj>Ženski vaterpolo klub PRIMORJE  Rijeka</izvorni_sadrzaj>
    <derivirana_varijabla naziv="DomainObject.Predmet.ProtustrankaNazivFormated_1">Ženski vaterpolo klub PRIMORJE  Rijeka</derivirana_varijabla>
  </DomainObject.Predmet.ProtustrankaNazivFormated>
  <DomainObject.Predmet.ProtustrankaNazivFormatedOIB>
    <izvorni_sadrzaj>Ženski vaterpolo klub PRIMORJE  Rijeka, OIB 22318301879</izvorni_sadrzaj>
    <derivirana_varijabla naziv="DomainObject.Predmet.ProtustrankaNazivFormatedOIB_1">Ženski vaterpolo klub PRIMORJE  Rijeka, OIB 22318301879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Ženski vaterpolo klub PRIMORJE  Rijeka</item>
    </izvorni_sadrzaj>
    <derivirana_varijabla naziv="DomainObject.Predmet.ProtuStrankaListFormated_1">
      <item>Ženski vaterpolo klub PRIMORJE  Rijeka</item>
    </derivirana_varijabla>
  </DomainObject.Predmet.ProtuStrankaListFormated>
  <DomainObject.Predmet.ProtuStrankaListFormatedOIB>
    <izvorni_sadrzaj>
      <item>Ženski vaterpolo klub PRIMORJE  Rijeka, OIB 22318301879</item>
    </izvorni_sadrzaj>
    <derivirana_varijabla naziv="DomainObject.Predmet.ProtuStrankaListFormatedOIB_1">
      <item>Ženski vaterpolo klub PRIMORJE  Rijeka, OIB 22318301879</item>
    </derivirana_varijabla>
  </DomainObject.Predmet.ProtuStrankaListFormatedOIB>
  <DomainObject.Predmet.ProtuStrankaListFormatedWithAdress>
    <izvorni_sadrzaj>
      <item>Ženski vaterpolo klub PRIMORJE  Rijeka, Podkoludricu 2, 51000 Rijeka</item>
    </izvorni_sadrzaj>
    <derivirana_varijabla naziv="DomainObject.Predmet.ProtuStrankaListFormatedWithAdress_1">
      <item>Ženski vaterpolo klub PRIMORJE  Rijeka, Podkoludricu 2, 51000 Rijeka</item>
    </derivirana_varijabla>
  </DomainObject.Predmet.ProtuStrankaListFormatedWithAdress>
  <DomainObject.Predmet.ProtuStrankaListFormatedWithAdressOIB>
    <izvorni_sadrzaj>
      <item>Ženski vaterpolo klub PRIMORJE  Rijeka, OIB 22318301879, Podkoludricu 2, 51000 Rijeka</item>
    </izvorni_sadrzaj>
    <derivirana_varijabla naziv="DomainObject.Predmet.ProtuStrankaListFormatedWithAdressOIB_1">
      <item>Ženski vaterpolo klub PRIMORJE  Rijeka, OIB 22318301879, Podkoludricu 2, 51000 Rijeka</item>
    </derivirana_varijabla>
  </DomainObject.Predmet.ProtuStrankaListFormatedWithAdressOIB>
  <DomainObject.Predmet.ProtuStrankaListNazivFormated>
    <izvorni_sadrzaj>
      <item>Ženski vaterpolo klub PRIMORJE  Rijeka</item>
    </izvorni_sadrzaj>
    <derivirana_varijabla naziv="DomainObject.Predmet.ProtuStrankaListNazivFormated_1">
      <item>Ženski vaterpolo klub PRIMORJE  Rijeka</item>
    </derivirana_varijabla>
  </DomainObject.Predmet.ProtuStrankaListNazivFormated>
  <DomainObject.Predmet.ProtuStrankaListNazivFormatedOIB>
    <izvorni_sadrzaj>
      <item>Ženski vaterpolo klub PRIMORJE  Rijeka, OIB 22318301879</item>
    </izvorni_sadrzaj>
    <derivirana_varijabla naziv="DomainObject.Predmet.ProtuStrankaListNazivFormatedOIB_1">
      <item>Ženski vaterpolo klub PRIMORJE  Rijeka, OIB 22318301879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Ženski vaterpolo klub PRIMORJE  Rijeka</izvorni_sadrzaj>
    <derivirana_varijabla naziv="DomainObject.Predmet.ProtustrankaIDrugi_1">Ženski vaterpolo klub PRIMORJE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Ženski vaterpolo klub PRIMORJE  Rijeka, OIB 22318301879, Podkoludricu 2, 51000 Rijeka</izvorni_sadrzaj>
    <derivirana_varijabla naziv="DomainObject.Predmet.ProtustrankaIDrugiAdressOIB_1">Ženski vaterpolo klub PRIMORJE  Rijeka, OIB 22318301879, Podkoludricu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Ženski vaterpolo klub PRIMORJE  Rijeka</item>
    </izvorni_sadrzaj>
    <derivirana_varijabla naziv="DomainObject.Predmet.SudioniciListNaziv_1">
      <item>FINA  Rijeka</item>
      <item>Ženski vaterpolo klub PRIMORJE  Rijeka</item>
    </derivirana_varijabla>
  </DomainObject.Predmet.SudioniciListNaziv>
  <DomainObject.Predmet.SudioniciListAdressOIB>
    <izvorni_sadrzaj>
      <item>FINA  Rijeka, OIB 85821130368, Frana Kurelca 8,51000 Rijeka</item>
      <item>Ženski vaterpolo klub PRIMORJE  Rijeka, OIB 22318301879, Podkoludricu 2,51000 Rijeka</item>
    </izvorni_sadrzaj>
    <derivirana_varijabla naziv="DomainObject.Predmet.SudioniciListAdressOIB_1">
      <item>FINA  Rijeka, OIB 85821130368, Frana Kurelca 8,51000 Rijeka</item>
      <item>Ženski vaterpolo klub PRIMORJE  Rijeka, OIB 22318301879, Podkoludricu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22318301879</item>
    </izvorni_sadrzaj>
    <derivirana_varijabla naziv="DomainObject.Predmet.SudioniciListNazivOIB_1">
      <item>, OIB 85821130368</item>
      <item>, OIB 22318301879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C8A852-7E64-4CC7-8792-0D41E4D6CB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231</properties:Words>
  <properties:Characters>1252</properties:Characters>
  <properties:Lines>29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2016-02-01T13:40:00Z</dcterms:created>
  <dc:creator>Vera Jelenović</dc:creator>
  <cp:lastModifiedBy>Sonja Krapić</cp:lastModifiedBy>
  <dcterms:modified xmlns:xsi="http://www.w3.org/2001/XMLSchema-instance" xsi:type="dcterms:W3CDTF">2016-02-01T13:48:00Z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