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2397" w14:paraId="aec2397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5A411B">
        <w:t>587/16-11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5A411B">
        <w:t>NINO MARINO d.o.o., Zadar, Ivana Matetića Ronjgova 12, OIB: 96609665003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2173E5">
        <w:t>19. srpnja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5A411B">
        <w:t>NINO MARINO d.o.o., Zadar, Ivana Matetića Ronjgova 12, OIB: 96609665003</w:t>
      </w:r>
      <w:r w:rsidRPr="006A62B7">
        <w:t xml:space="preserve">, stečajni postupak otvoren je dana </w:t>
      </w:r>
      <w:r w:rsidR="002173E5">
        <w:t>19. srpnja</w:t>
      </w:r>
      <w:r w:rsidR="008260F9">
        <w:t xml:space="preserve"> </w:t>
      </w:r>
      <w:r>
        <w:t>2016</w:t>
      </w:r>
      <w:r w:rsidRPr="006A62B7">
        <w:t xml:space="preserve">. u </w:t>
      </w:r>
      <w:r w:rsidR="002173E5">
        <w:t>14</w:t>
      </w:r>
      <w:r w:rsidRPr="006A62B7">
        <w:t xml:space="preserve"> sati i</w:t>
      </w:r>
      <w:r w:rsidR="002173E5">
        <w:t xml:space="preserve"> 00 minuta</w:t>
      </w:r>
      <w:r w:rsidRPr="006A62B7">
        <w:t xml:space="preserve">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8260F9" w:rsidR="000A6630">
      <w:pPr>
        <w:jc w:val="both"/>
      </w:pPr>
    </w:p>
    <w:p w:rsidRDefault="00590943" w:rsidP="005A411B" w:rsidR="000A6630">
      <w:pPr>
        <w:ind w:hanging="705" w:left="705"/>
        <w:jc w:val="both"/>
      </w:pPr>
      <w:r w:rsidRPr="008260F9">
        <w:t>II</w:t>
      </w:r>
      <w:r w:rsidRPr="008260F9">
        <w:tab/>
      </w:r>
      <w:r w:rsidR="002173E5" w:rsidRPr="002173E5">
        <w:t>Draško Lambaša iz Šibenika, Drniških žrtava 10, OIB: 48593997552</w:t>
      </w:r>
      <w:r w:rsidR="008260F9" w:rsidRPr="002173E5">
        <w:t xml:space="preserve"> imenuje se za stečajnog upravitelja</w:t>
      </w:r>
      <w:r w:rsidR="008260F9" w:rsidRPr="005A411B">
        <w:rPr>
          <w:b/>
        </w:rPr>
        <w:t xml:space="preserve"> </w:t>
      </w:r>
      <w:r w:rsidR="008260F9" w:rsidRPr="006A62B7">
        <w:t>nad stečajnim dužnikom</w:t>
      </w:r>
      <w:r w:rsidR="008260F9">
        <w:t xml:space="preserve"> </w:t>
      </w:r>
      <w:r w:rsidR="005A411B">
        <w:t>NINO MARINO d.o.o., Zadar, Ivana Matetića Ronjgova 12, OIB: 96609665003.</w:t>
      </w:r>
    </w:p>
    <w:p w:rsidRDefault="005A411B" w:rsidP="005A411B" w:rsidR="005A411B">
      <w:pPr>
        <w:ind w:hanging="705" w:left="705"/>
        <w:jc w:val="both"/>
      </w:pPr>
    </w:p>
    <w:p w:rsidRDefault="00590943" w:rsidP="005A411B" w:rsidR="000A6630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5A411B">
        <w:t>NINO MARINO d.o.o., Zadar, Ivana Matetića Ronjgova 12, OIB: 96609665003.</w:t>
      </w:r>
    </w:p>
    <w:p w:rsidRDefault="005A411B" w:rsidP="005A411B" w:rsidR="005A411B">
      <w:pPr>
        <w:ind w:hanging="705" w:left="709"/>
        <w:jc w:val="both"/>
      </w:pPr>
    </w:p>
    <w:p w:rsidRDefault="00590943" w:rsidP="008260F9" w:rsidR="000A6630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6A62B7" w:rsidR="000A6630">
      <w:pPr>
        <w:ind w:hanging="705" w:left="709"/>
        <w:jc w:val="both"/>
      </w:pPr>
    </w:p>
    <w:p w:rsidRDefault="00590943" w:rsidP="008260F9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0A6630" w:rsidR="000A6630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5A411B">
        <w:t>25. travnja</w:t>
      </w:r>
      <w:r w:rsidR="00DA1F02">
        <w:t xml:space="preserve"> </w:t>
      </w:r>
      <w:r w:rsidR="001433E2">
        <w:t>2016</w:t>
      </w:r>
      <w:r w:rsidRPr="00CE76CB">
        <w:t xml:space="preserve">. pokrenut je prethodni postupak nad dužnikom </w:t>
      </w:r>
      <w:r w:rsidR="005A411B">
        <w:t>NINO MARINO d.o.o., Zadar, Ivana Matetića Ronjgova 12, OIB: 96609665003</w:t>
      </w:r>
      <w:r w:rsidR="008260F9">
        <w:t>.</w:t>
      </w:r>
      <w:r w:rsidR="000A6630">
        <w:t xml:space="preserve"> 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5A411B">
        <w:t>587/16-10</w:t>
      </w:r>
      <w:r w:rsidR="00590943" w:rsidRPr="006A62B7">
        <w:t xml:space="preserve"> od </w:t>
      </w:r>
      <w:r w:rsidR="00590943">
        <w:t xml:space="preserve">dana </w:t>
      </w:r>
      <w:r w:rsidR="005A411B">
        <w:t>09. lipnja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195040">
        <w:t xml:space="preserve">09. </w:t>
      </w:r>
      <w:r w:rsidR="005A411B">
        <w:t>lipnja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2173E5">
        <w:t>04. srpnja</w:t>
      </w:r>
      <w:r w:rsidR="002173E5" w:rsidRPr="001433E2">
        <w:t xml:space="preserve"> </w:t>
      </w:r>
      <w:r w:rsidRPr="001433E2">
        <w:t xml:space="preserve">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8260F9" w:rsidP="008260F9" w:rsidR="008260F9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8260F9" w:rsidP="008260F9" w:rsidR="008260F9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8260F9" w:rsidP="008260F9" w:rsidR="008260F9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2173E5">
        <w:t>19</w:t>
      </w:r>
      <w:r w:rsidR="005A411B">
        <w:t>.</w:t>
      </w:r>
      <w:r w:rsidR="008260F9">
        <w:t xml:space="preserve"> srpnja</w:t>
      </w:r>
      <w:r w:rsidR="00F26669">
        <w:t xml:space="preserve"> </w:t>
      </w:r>
      <w:r>
        <w:t>2016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8260F9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630" w:rsidR="000A6630">
      <w:r>
        <w:separator/>
      </w:r>
    </w:p>
  </w:endnote>
  <w:endnote w:id="0" w:type="continuationSeparator">
    <w:p w:rsidRDefault="000A6630" w:rsidR="000A6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630" w:rsidR="000A6630">
      <w:r>
        <w:separator/>
      </w:r>
    </w:p>
  </w:footnote>
  <w:footnote w:id="0" w:type="continuationSeparator">
    <w:p w:rsidRDefault="000A6630" w:rsidR="000A6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630" w:rsidP="00825537" w:rsidR="000A6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6630" w:rsidR="000A66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630" w:rsidP="00825537" w:rsidR="000A6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14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6630" w:rsidP="00825537" w:rsidR="000A6630" w:rsidRPr="006A62B7">
    <w:pPr>
      <w:pStyle w:val="Zaglavlje"/>
      <w:jc w:val="right"/>
    </w:pPr>
    <w:r w:rsidRPr="006A62B7">
      <w:t>Poslovni broj 1 St-</w:t>
    </w:r>
    <w:r w:rsidR="005A411B">
      <w:t>587/16-11</w:t>
    </w:r>
  </w:p>
  <w:p w:rsidRDefault="000A6630" w:rsidP="00825537" w:rsidR="000A6630">
    <w:pPr>
      <w:pStyle w:val="Zaglavlje"/>
      <w:jc w:val="right"/>
      <w:rPr>
        <w:rFonts w:cs="Arial" w:hAnsi="Arial" w:ascii="Arial"/>
        <w:sz w:val="22"/>
        <w:szCs w:val="22"/>
      </w:rPr>
    </w:pPr>
  </w:p>
  <w:p w:rsidRDefault="000A6630" w:rsidP="00825537" w:rsidR="000A6630">
    <w:pPr>
      <w:pStyle w:val="Zaglavlje"/>
      <w:jc w:val="right"/>
      <w:rPr>
        <w:rFonts w:cs="Arial" w:hAnsi="Arial" w:ascii="Arial"/>
        <w:sz w:val="22"/>
        <w:szCs w:val="22"/>
      </w:rPr>
    </w:pPr>
  </w:p>
  <w:p w:rsidRDefault="000A6630" w:rsidP="00825537" w:rsidR="000A6630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6630"/>
    <w:rsid w:val="000D7790"/>
    <w:rsid w:val="001144F4"/>
    <w:rsid w:val="00117181"/>
    <w:rsid w:val="001433E2"/>
    <w:rsid w:val="001441EB"/>
    <w:rsid w:val="001540AB"/>
    <w:rsid w:val="00186D9B"/>
    <w:rsid w:val="00195040"/>
    <w:rsid w:val="00215D49"/>
    <w:rsid w:val="00216EE2"/>
    <w:rsid w:val="002173E5"/>
    <w:rsid w:val="00236C5C"/>
    <w:rsid w:val="00272170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A411B"/>
    <w:rsid w:val="005C6279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60F9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B2DB7"/>
    <w:rsid w:val="008D17AE"/>
    <w:rsid w:val="008F0D7C"/>
    <w:rsid w:val="00901485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604A8"/>
    <w:rsid w:val="00B85A8A"/>
    <w:rsid w:val="00BA5150"/>
    <w:rsid w:val="00BB0D8F"/>
    <w:rsid w:val="00BC2AA3"/>
    <w:rsid w:val="00BE48EC"/>
    <w:rsid w:val="00C35145"/>
    <w:rsid w:val="00C843A4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83F1A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01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4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4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4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4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01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4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4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4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4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St-587/2016-12</izvorni_sadrzaj>
    <derivirana_varijabla naziv="DomainObject.Oznaka_1">St-587/2016-12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St-587/2016</izvorni_sadrzaj>
    <derivirana_varijabla naziv="DomainObject.Predmet.OznakaBroj_1">St-587/2016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NINO MARINO d.o.o. za trgovinu i usluge</izvorni_sadrzaj>
    <derivirana_varijabla naziv="DomainObject.Predmet.ProtustrankaFormated_1">  NINO MARINO d.o.o. za trgovinu i usluge</derivirana_varijabla>
  </DomainObject.Predmet.ProtustrankaFormated>
  <DomainObject.Predmet.ProtustrankaFormatedOIB>
    <izvorni_sadrzaj>  NINO MARINO d.o.o. za trgovinu i usluge, OIB 96609665003</izvorni_sadrzaj>
    <derivirana_varijabla naziv="DomainObject.Predmet.ProtustrankaFormatedOIB_1">  NINO MARINO d.o.o. za trgovinu i usluge, OIB 96609665003</derivirana_varijabla>
  </DomainObject.Predmet.ProtustrankaFormatedOIB>
  <DomainObject.Predmet.ProtustrankaFormatedWithAdress>
    <izvorni_sadrzaj> NINO MARINO d.o.o. za trgovinu i usluge, Ivana Matetića Ronjgova  12, 23000 Zadar</izvorni_sadrzaj>
    <derivirana_varijabla naziv="DomainObject.Predmet.ProtustrankaFormatedWithAdress_1"> NINO MARINO d.o.o. za trgovinu i usluge, Ivana Matetića Ronjgova  12, 23000 Zadar</derivirana_varijabla>
  </DomainObject.Predmet.ProtustrankaFormatedWithAdress>
  <DomainObject.Predmet.ProtustrankaFormatedWithAdressOIB>
    <izvorni_sadrzaj> NINO MARINO d.o.o. za trgovinu i usluge, OIB 96609665003, Ivana Matetića Ronjgova  12, 23000 Zadar</izvorni_sadrzaj>
    <derivirana_varijabla naziv="DomainObject.Predmet.ProtustrankaFormatedWithAdressOIB_1"> NINO MARINO d.o.o. za trgovinu i usluge, OIB 96609665003, Ivana Matetića Ronjgova  12, 23000 Zadar</derivirana_varijabla>
  </DomainObject.Predmet.ProtustrankaFormatedWithAdressOIB>
  <DomainObject.Predmet.ProtustrankaWithAdress>
    <izvorni_sadrzaj>NINO MARINO d.o.o. za trgovinu i usluge Ivana Matetića Ronjgova  12, 23000 Zadar</izvorni_sadrzaj>
    <derivirana_varijabla naziv="DomainObject.Predmet.ProtustrankaWithAdress_1">NINO MARINO d.o.o. za trgovinu i usluge Ivana Matetića Ronjgova  12, 23000 Zadar</derivirana_varijabla>
  </DomainObject.Predmet.ProtustrankaWithAdress>
  <DomainObject.Predmet.ProtustrankaWithAdressOIB>
    <izvorni_sadrzaj>NINO MARINO d.o.o. za trgovinu i usluge, OIB 96609665003, Ivana Matetića Ronjgova  12, 23000 Zadar</izvorni_sadrzaj>
    <derivirana_varijabla naziv="DomainObject.Predmet.ProtustrankaWithAdressOIB_1">NINO MARINO d.o.o. za trgovinu i usluge, OIB 96609665003, Ivana Matetića Ronjgova  12, 23000 Zadar</derivirana_varijabla>
  </DomainObject.Predmet.ProtustrankaWithAdressOIB>
  <DomainObject.Predmet.ProtustrankaNazivFormated>
    <izvorni_sadrzaj>NINO MARINO d.o.o. za trgovinu i usluge</izvorni_sadrzaj>
    <derivirana_varijabla naziv="DomainObject.Predmet.ProtustrankaNazivFormated_1">NINO MARINO d.o.o. za trgovinu i usluge</derivirana_varijabla>
  </DomainObject.Predmet.ProtustrankaNazivFormated>
  <DomainObject.Predmet.ProtustrankaNazivFormatedOIB>
    <izvorni_sadrzaj>NINO MARINO d.o.o. za trgovinu i usluge, OIB 96609665003</izvorni_sadrzaj>
    <derivirana_varijabla naziv="DomainObject.Predmet.ProtustrankaNazivFormatedOIB_1">NINO MARINO d.o.o. za trgovinu i usluge, OIB 96609665003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NINO MARINO d.o.o. za trgovinu i usluge</item>
    </izvorni_sadrzaj>
    <derivirana_varijabla naziv="DomainObject.Predmet.ProtuStrankaListFormated_1">
      <item>NINO MARINO d.o.o. za trgovinu i usluge</item>
    </derivirana_varijabla>
  </DomainObject.Predmet.ProtuStrankaListFormated>
  <DomainObject.Predmet.ProtuStrankaListFormatedOIB>
    <izvorni_sadrzaj>
      <item>NINO MARINO d.o.o. za trgovinu i usluge, OIB 96609665003</item>
    </izvorni_sadrzaj>
    <derivirana_varijabla naziv="DomainObject.Predmet.ProtuStrankaListFormatedOIB_1">
      <item>NINO MARINO d.o.o. za trgovinu i usluge, OIB 96609665003</item>
    </derivirana_varijabla>
  </DomainObject.Predmet.ProtuStrankaListFormatedOIB>
  <DomainObject.Predmet.ProtuStrankaListFormatedWithAdress>
    <izvorni_sadrzaj>
      <item>NINO MARINO d.o.o. za trgovinu i usluge, Ivana Matetića Ronjgova  12, 23000 Zadar</item>
    </izvorni_sadrzaj>
    <derivirana_varijabla naziv="DomainObject.Predmet.ProtuStrankaListFormatedWithAdress_1">
      <item>NINO MARINO d.o.o. za trgovinu i usluge, Ivana Matetića Ronjgova  12, 23000 Zadar</item>
    </derivirana_varijabla>
  </DomainObject.Predmet.ProtuStrankaListFormatedWithAdress>
  <DomainObject.Predmet.ProtuStrankaListFormatedWithAdressOIB>
    <izvorni_sadrzaj>
      <item>NINO MARINO d.o.o. za trgovinu i usluge, OIB 96609665003, Ivana Matetića Ronjgova  12, 23000 Zadar</item>
    </izvorni_sadrzaj>
    <derivirana_varijabla naziv="DomainObject.Predmet.ProtuStrankaListFormatedWithAdressOIB_1">
      <item>NINO MARINO d.o.o. za trgovinu i usluge, OIB 96609665003, Ivana Matetića Ronjgova  12, 23000 Zadar</item>
    </derivirana_varijabla>
  </DomainObject.Predmet.ProtuStrankaListFormatedWithAdressOIB>
  <DomainObject.Predmet.ProtuStrankaListNazivFormated>
    <izvorni_sadrzaj>
      <item>NINO MARINO d.o.o. za trgovinu i usluge</item>
    </izvorni_sadrzaj>
    <derivirana_varijabla naziv="DomainObject.Predmet.ProtuStrankaListNazivFormated_1">
      <item>NINO MARINO d.o.o. za trgovinu i usluge</item>
    </derivirana_varijabla>
  </DomainObject.Predmet.ProtuStrankaListNazivFormated>
  <DomainObject.Predmet.ProtuStrankaListNazivFormatedOIB>
    <izvorni_sadrzaj>
      <item>NINO MARINO d.o.o. za trgovinu i usluge, OIB 96609665003</item>
    </izvorni_sadrzaj>
    <derivirana_varijabla naziv="DomainObject.Predmet.ProtuStrankaListNazivFormatedOIB_1">
      <item>NINO MARINO d.o.o. za trgovinu i usluge, OIB 96609665003</item>
    </derivirana_varijabla>
  </DomainObject.Predmet.ProtuStrankaListNazivFormatedOIB>
  <DomainObject.Predmet.OstaliListFormated>
    <izvorni_sadrzaj>
      <item>Jadranka Čirjak</item>
      <item>Marinko Čirjak</item>
    </izvorni_sadrzaj>
    <derivirana_varijabla naziv="DomainObject.Predmet.OstaliListFormated_1">
      <item>Jadranka Čirjak</item>
      <item>Marinko Čirjak</item>
    </derivirana_varijabla>
  </DomainObject.Predmet.OstaliListFormated>
  <DomainObject.Predmet.OstaliListFormatedOIB>
    <izvorni_sadrzaj>
      <item>Jadranka Čirjak, OIB 55103266368</item>
      <item>Marinko Čirjak, OIB 65435619768</item>
    </izvorni_sadrzaj>
    <derivirana_varijabla naziv="DomainObject.Predmet.OstaliListFormatedOIB_1">
      <item>Jadranka Čirjak, OIB 55103266368</item>
      <item>Marinko Čirjak, OIB 65435619768</item>
    </derivirana_varijabla>
  </DomainObject.Predmet.OstaliListFormatedOIB>
  <DomainObject.Predmet.OstaliListFormatedWithAdress>
    <izvorni_sadrzaj>
      <item>Jadranka Čirjak, Ivana Matetića Ronjgova 12, 23000 Zadar</item>
      <item>Marinko Čirjak, Ivana Matetića Ronjgova 12, 23000 Zadar</item>
    </izvorni_sadrzaj>
    <derivirana_varijabla naziv="DomainObject.Predmet.OstaliListFormatedWithAdress_1">
      <item>Jadranka Čirjak, Ivana Matetića Ronjgova 12, 23000 Zadar</item>
      <item>Marinko Čirjak, Ivana Matetića Ronjgova 12, 23000 Zadar</item>
    </derivirana_varijabla>
  </DomainObject.Predmet.OstaliListFormatedWithAdress>
  <DomainObject.Predmet.OstaliListFormatedWithAdressOIB>
    <izvorni_sadrzaj>
      <item>Jadranka Čirjak, OIB 55103266368, Ivana Matetića Ronjgova 12, 23000 Zadar</item>
      <item>Marinko Čirjak, OIB 65435619768, Ivana Matetića Ronjgova 12, 23000 Zadar</item>
    </izvorni_sadrzaj>
    <derivirana_varijabla naziv="DomainObject.Predmet.OstaliListFormatedWithAdressOIB_1">
      <item>Jadranka Čirjak, OIB 55103266368, Ivana Matetića Ronjgova 12, 23000 Zadar</item>
      <item>Marinko Čirjak, OIB 65435619768, Ivana Matetića Ronjgova 12, 23000 Zadar</item>
    </derivirana_varijabla>
  </DomainObject.Predmet.OstaliListFormatedWithAdressOIB>
  <DomainObject.Predmet.OstaliListNazivFormated>
    <izvorni_sadrzaj>
      <item>Jadranka Čirjak</item>
      <item>Marinko Čirjak</item>
    </izvorni_sadrzaj>
    <derivirana_varijabla naziv="DomainObject.Predmet.OstaliListNazivFormated_1">
      <item>Jadranka Čirjak</item>
      <item>Marinko Čirjak</item>
    </derivirana_varijabla>
  </DomainObject.Predmet.OstaliListNazivFormated>
  <DomainObject.Predmet.OstaliListNazivFormatedOIB>
    <izvorni_sadrzaj>
      <item>Jadranka Čirjak, OIB 55103266368</item>
      <item>Marinko Čirjak, OIB 65435619768</item>
    </izvorni_sadrzaj>
    <derivirana_varijabla naziv="DomainObject.Predmet.OstaliListNazivFormatedOIB_1">
      <item>Jadranka Čirjak, OIB 55103266368</item>
      <item>Marinko Čirjak, OIB 65435619768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St-587/2016-12</izvorni_sadrzaj>
    <derivirana_varijabla naziv="DomainObject.PoslovniBrojDokumenta_1">St-587/2016-12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NINO MARINO d.o.o. za trgovinu i usluge</izvorni_sadrzaj>
    <derivirana_varijabla naziv="DomainObject.Predmet.ProtustrankaIDrugi_1">NINO MARINO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NINO MARINO d.o.o. za trgovinu i usluge, OIB 96609665003, Ivana Matetića Ronjgova  12, 23000 Zadar</izvorni_sadrzaj>
    <derivirana_varijabla naziv="DomainObject.Predmet.ProtustrankaIDrugiAdressOIB_1">NINO MARINO d.o.o. za trgovinu i usluge, OIB 96609665003, Ivana Matetića Ronjgova 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NINO MARINO d.o.o. za trgovinu i usluge</item>
      <item>Jadranka Čirjak</item>
      <item>Marinko Čirjak</item>
    </izvorni_sadrzaj>
    <derivirana_varijabla naziv="DomainObject.Predmet.SudioniciListNaziv_1">
      <item>FINA</item>
      <item>NINO MARINO d.o.o. za trgovinu i usluge</item>
      <item>Jadranka Čirjak</item>
      <item>Marinko Čirjak</item>
    </derivirana_varijabla>
  </DomainObject.Predmet.SudioniciListNaziv>
  <DomainObject.Predmet.SudioniciListAdressOIB>
    <izvorni_sadrzaj>
      <item>FINA, OIB 85821130368</item>
      <item>NINO MARINO d.o.o. za trgovinu i usluge, OIB 96609665003, Ivana Matetića Ronjgova  12,23000 Zadar</item>
      <item>Jadranka Čirjak, OIB 55103266368, Ivana Matetića Ronjgova 12,23000 Zadar</item>
      <item>Marinko Čirjak, OIB 65435619768, Ivana Matetića Ronjgova 12,23000 Zadar</item>
    </izvorni_sadrzaj>
    <derivirana_varijabla naziv="DomainObject.Predmet.SudioniciListAdressOIB_1">
      <item>FINA, OIB 85821130368</item>
      <item>NINO MARINO d.o.o. za trgovinu i usluge, OIB 96609665003, Ivana Matetića Ronjgova  12,23000 Zadar</item>
      <item>Jadranka Čirjak, OIB 55103266368, Ivana Matetića Ronjgova 12,23000 Zadar</item>
      <item>Marinko Čirjak, OIB 65435619768, Ivana Matetića Ronjgova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96609665003</item>
      <item>, OIB 55103266368</item>
      <item>, OIB 65435619768</item>
    </izvorni_sadrzaj>
    <derivirana_varijabla naziv="DomainObject.Predmet.SudioniciListNazivOIB_1">
      <item>, OIB 85821130368</item>
      <item>, OIB 96609665003</item>
      <item>, OIB 55103266368</item>
      <item>, OIB 65435619768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646</properties:Words>
  <properties:Characters>3405</properties:Characters>
  <properties:Lines>94</properties:Lines>
  <properties:Paragraphs>41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2016-07-15T06:23:00Z</dcterms:created>
  <dc:creator>Ardena Bajlo</dc:creator>
  <cp:lastModifiedBy>wsadmin</cp:lastModifiedBy>
  <cp:lastPrinted>2016-07-19T09:30:00Z</cp:lastPrinted>
  <dcterms:modified xmlns:xsi="http://www.w3.org/2001/XMLSchema-instance" xsi:type="dcterms:W3CDTF">2016-07-19T11:57:00Z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St-587/2016-12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