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ad72" w14:paraId="ccbad72" w:rsidRDefault="008A39CB" w:rsidP="00910611" w:rsidR="008A39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9CB" w:rsidP="00910611" w:rsidR="008A39CB">
      <w:r>
        <w:rPr>
          <w:rFonts w:eastAsia="MS Mincho"/>
          <w:szCs w:val="24"/>
        </w:rPr>
        <w:t>REPUBLIKA HRVATSKA</w:t>
      </w:r>
    </w:p>
    <w:p w:rsidRDefault="008A39CB" w:rsidP="00910611" w:rsidR="008A39CB">
      <w:r>
        <w:rPr>
          <w:rFonts w:eastAsia="MS Mincho"/>
          <w:szCs w:val="24"/>
        </w:rPr>
        <w:t>TRGOVAČKI SUD U RIJECI</w:t>
      </w:r>
    </w:p>
    <w:p w:rsidRDefault="008A39CB" w:rsidR="008A39C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066731" w:rsidRPr="00066731">
        <w:rPr>
          <w:sz w:val="24"/>
          <w:szCs w:val="24"/>
        </w:rPr>
        <w:t>EXCLUSIVA d. o. o. za trgovinu i usluge Baška (Općina Baška), Batomalj 72</w:t>
      </w:r>
      <w:r w:rsidR="0036315D" w:rsidRPr="00066731">
        <w:rPr>
          <w:sz w:val="24"/>
          <w:szCs w:val="24"/>
        </w:rPr>
        <w:t xml:space="preserve">, MBS: </w:t>
      </w:r>
      <w:r w:rsidR="00066731" w:rsidRPr="00066731">
        <w:rPr>
          <w:sz w:val="24"/>
          <w:szCs w:val="24"/>
        </w:rPr>
        <w:t>040242271</w:t>
      </w:r>
      <w:r w:rsidR="00D50E52" w:rsidRPr="00066731">
        <w:rPr>
          <w:sz w:val="24"/>
          <w:szCs w:val="24"/>
        </w:rPr>
        <w:t xml:space="preserve">, </w:t>
      </w:r>
      <w:r w:rsidR="009E57FF" w:rsidRPr="00066731">
        <w:rPr>
          <w:sz w:val="24"/>
          <w:szCs w:val="24"/>
        </w:rPr>
        <w:t xml:space="preserve">OIB: </w:t>
      </w:r>
      <w:r w:rsidR="00066731" w:rsidRPr="00066731">
        <w:rPr>
          <w:sz w:val="24"/>
          <w:szCs w:val="24"/>
        </w:rPr>
        <w:t>62382616279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66731" w:rsidRPr="00066731">
        <w:rPr>
          <w:sz w:val="24"/>
          <w:szCs w:val="24"/>
        </w:rPr>
        <w:t>EXCLUSIVA d. o. o. za trgovinu i usluge Baška (Općina Baška), Batomalj 72, MBS: 040242271, OIB: 62382616279</w:t>
      </w:r>
      <w:r w:rsidR="0006673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66731" w:rsidRPr="00066731">
        <w:rPr>
          <w:sz w:val="24"/>
          <w:szCs w:val="24"/>
        </w:rPr>
        <w:t>EXCLUSIVA d. o. o. za trgovinu i usluge Baška (Općina Baška), Batomalj 72, MBS: 040242271, OIB: 62382616279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E7B" w:rsidP="00C31925" w:rsidR="00944E7B">
      <w:r>
        <w:separator/>
      </w:r>
    </w:p>
  </w:endnote>
  <w:endnote w:id="0" w:type="continuationSeparator">
    <w:p w:rsidRDefault="00944E7B" w:rsidP="00C31925" w:rsidR="00944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731" w:rsidR="000667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9CB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731" w:rsidR="000667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E7B" w:rsidP="00C31925" w:rsidR="00944E7B">
      <w:r>
        <w:separator/>
      </w:r>
    </w:p>
  </w:footnote>
  <w:footnote w:id="0" w:type="continuationSeparator">
    <w:p w:rsidRDefault="00944E7B" w:rsidP="00C31925" w:rsidR="00944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731" w:rsidR="000667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066731">
      <w:rPr>
        <w:sz w:val="24"/>
        <w:szCs w:val="24"/>
      </w:rPr>
      <w:t>50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731" w:rsidR="000667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A39CB"/>
    <w:rsid w:val="008C6E81"/>
    <w:rsid w:val="008F6813"/>
    <w:rsid w:val="00942A0F"/>
    <w:rsid w:val="00944E7B"/>
    <w:rsid w:val="009E57FF"/>
    <w:rsid w:val="009E5D04"/>
    <w:rsid w:val="009E7247"/>
    <w:rsid w:val="00A54D91"/>
    <w:rsid w:val="00A84B7C"/>
    <w:rsid w:val="00A97BA6"/>
    <w:rsid w:val="00AE45C2"/>
    <w:rsid w:val="00B1127C"/>
    <w:rsid w:val="00B20C4D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B6CC5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EXCLUSIVA d.o.o.  Baška</izvorni_sadrzaj>
    <derivirana_varijabla naziv="DomainObject.Predmet.ProtustrankaFormated_1">  EXCLUSIVA d.o.o.  Baška</derivirana_varijabla>
  </DomainObject.Predmet.ProtustrankaFormated>
  <DomainObject.Predmet.ProtustrankaFormatedOIB>
    <izvorni_sadrzaj>  EXCLUSIVA d.o.o.  Baška, OIB 62382616279</izvorni_sadrzaj>
    <derivirana_varijabla naziv="DomainObject.Predmet.ProtustrankaFormatedOIB_1">  EXCLUSIVA d.o.o.  Baška, OIB 62382616279</derivirana_varijabla>
  </DomainObject.Predmet.ProtustrankaFormatedOIB>
  <DomainObject.Predmet.ProtustrankaFormatedWithAdress>
    <izvorni_sadrzaj> EXCLUSIVA d.o.o.  Baška, Batomalj 72, 51523 Baška</izvorni_sadrzaj>
    <derivirana_varijabla naziv="DomainObject.Predmet.ProtustrankaFormatedWithAdress_1"> EXCLUSIVA d.o.o.  Baška, Batomalj 72, 51523 Baška</derivirana_varijabla>
  </DomainObject.Predmet.ProtustrankaFormatedWithAdress>
  <DomainObject.Predmet.ProtustrankaFormatedWithAdressOIB>
    <izvorni_sadrzaj> EXCLUSIVA d.o.o.  Baška, OIB 62382616279, Batomalj 72, 51523 Baška</izvorni_sadrzaj>
    <derivirana_varijabla naziv="DomainObject.Predmet.ProtustrankaFormatedWithAdressOIB_1"> EXCLUSIVA d.o.o.  Baška, OIB 62382616279, Batomalj 72, 51523 Baška</derivirana_varijabla>
  </DomainObject.Predmet.ProtustrankaFormatedWithAdressOIB>
  <DomainObject.Predmet.ProtustrankaWithAdress>
    <izvorni_sadrzaj>EXCLUSIVA d.o.o.  Baška Batomalj 72, 51523 Baška</izvorni_sadrzaj>
    <derivirana_varijabla naziv="DomainObject.Predmet.ProtustrankaWithAdress_1">EXCLUSIVA d.o.o.  Baška Batomalj 72, 51523 Baška</derivirana_varijabla>
  </DomainObject.Predmet.ProtustrankaWithAdress>
  <DomainObject.Predmet.ProtustrankaWithAdressOIB>
    <izvorni_sadrzaj>EXCLUSIVA d.o.o.  Baška, OIB 62382616279, Batomalj 72, 51523 Baška</izvorni_sadrzaj>
    <derivirana_varijabla naziv="DomainObject.Predmet.ProtustrankaWithAdressOIB_1">EXCLUSIVA d.o.o.  Baška, OIB 62382616279, Batomalj 72, 51523 Baška</derivirana_varijabla>
  </DomainObject.Predmet.ProtustrankaWithAdressOIB>
  <DomainObject.Predmet.ProtustrankaNazivFormated>
    <izvorni_sadrzaj>EXCLUSIVA d.o.o.  Baška</izvorni_sadrzaj>
    <derivirana_varijabla naziv="DomainObject.Predmet.ProtustrankaNazivFormated_1">EXCLUSIVA d.o.o.  Baška</derivirana_varijabla>
  </DomainObject.Predmet.ProtustrankaNazivFormated>
  <DomainObject.Predmet.ProtustrankaNazivFormatedOIB>
    <izvorni_sadrzaj>EXCLUSIVA d.o.o.  Baška, OIB 62382616279</izvorni_sadrzaj>
    <derivirana_varijabla naziv="DomainObject.Predmet.ProtustrankaNazivFormatedOIB_1">EXCLUSIVA d.o.o.  Baška, OIB 62382616279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EXCLUSIVA d.o.o.  Baška</item>
    </izvorni_sadrzaj>
    <derivirana_varijabla naziv="DomainObject.Predmet.ProtuStrankaListFormated_1">
      <item>EXCLUSIVA d.o.o.  Baška</item>
    </derivirana_varijabla>
  </DomainObject.Predmet.ProtuStrankaListFormated>
  <DomainObject.Predmet.ProtuStrankaListFormatedOIB>
    <izvorni_sadrzaj>
      <item>EXCLUSIVA d.o.o.  Baška, OIB 62382616279</item>
    </izvorni_sadrzaj>
    <derivirana_varijabla naziv="DomainObject.Predmet.ProtuStrankaListFormatedOIB_1">
      <item>EXCLUSIVA d.o.o.  Baška, OIB 62382616279</item>
    </derivirana_varijabla>
  </DomainObject.Predmet.ProtuStrankaListFormatedOIB>
  <DomainObject.Predmet.ProtuStrankaListFormatedWithAdress>
    <izvorni_sadrzaj>
      <item>EXCLUSIVA d.o.o.  Baška, Batomalj 72, 51523 Baška</item>
    </izvorni_sadrzaj>
    <derivirana_varijabla naziv="DomainObject.Predmet.ProtuStrankaListFormatedWithAdress_1">
      <item>EXCLUSIVA d.o.o.  Baška, Batomalj 72, 51523 Baška</item>
    </derivirana_varijabla>
  </DomainObject.Predmet.ProtuStrankaListFormatedWithAdress>
  <DomainObject.Predmet.ProtuStrankaListFormatedWithAdressOIB>
    <izvorni_sadrzaj>
      <item>EXCLUSIVA d.o.o.  Baška, OIB 62382616279, Batomalj 72, 51523 Baška</item>
    </izvorni_sadrzaj>
    <derivirana_varijabla naziv="DomainObject.Predmet.ProtuStrankaListFormatedWithAdressOIB_1">
      <item>EXCLUSIVA d.o.o.  Baška, OIB 62382616279, Batomalj 72, 51523 Baška</item>
    </derivirana_varijabla>
  </DomainObject.Predmet.ProtuStrankaListFormatedWithAdressOIB>
  <DomainObject.Predmet.ProtuStrankaListNazivFormated>
    <izvorni_sadrzaj>
      <item>EXCLUSIVA d.o.o.  Baška</item>
    </izvorni_sadrzaj>
    <derivirana_varijabla naziv="DomainObject.Predmet.ProtuStrankaListNazivFormated_1">
      <item>EXCLUSIVA d.o.o.  Baška</item>
    </derivirana_varijabla>
  </DomainObject.Predmet.ProtuStrankaListNazivFormated>
  <DomainObject.Predmet.ProtuStrankaListNazivFormatedOIB>
    <izvorni_sadrzaj>
      <item>EXCLUSIVA d.o.o.  Baška, OIB 62382616279</item>
    </izvorni_sadrzaj>
    <derivirana_varijabla naziv="DomainObject.Predmet.ProtuStrankaListNazivFormatedOIB_1">
      <item>EXCLUSIVA d.o.o.  Baška, OIB 62382616279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EXCLUSIVA d.o.o.  Baška</izvorni_sadrzaj>
    <derivirana_varijabla naziv="DomainObject.Predmet.ProtustrankaIDrugi_1">EXCLUSIVA d.o.o.  Baška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EXCLUSIVA d.o.o.  Baška, OIB 62382616279, Batomalj 72, 51523 Baška</izvorni_sadrzaj>
    <derivirana_varijabla naziv="DomainObject.Predmet.ProtustrankaIDrugiAdressOIB_1">EXCLUSIVA d.o.o.  Baška, OIB 62382616279, Batomalj 72,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EXCLUSIVA d.o.o.  Baška</item>
    </izvorni_sadrzaj>
    <derivirana_varijabla naziv="DomainObject.Predmet.SudioniciListNaziv_1">
      <item>FINA Rijeka</item>
      <item>EXCLUSIVA d.o.o.  Baška</item>
    </derivirana_varijabla>
  </DomainObject.Predmet.SudioniciListNaziv>
  <DomainObject.Predmet.SudioniciListAdressOIB>
    <izvorni_sadrzaj>
      <item>FINA Rijeka, OIB 85821130368, Frana Kurelca 8,51000 Rijeka</item>
      <item>EXCLUSIVA d.o.o.  Baška, OIB 62382616279, Batomalj 72,51523 Baška</item>
    </izvorni_sadrzaj>
    <derivirana_varijabla naziv="DomainObject.Predmet.SudioniciListAdressOIB_1">
      <item>FINA Rijeka, OIB 85821130368, Frana Kurelca 8,51000 Rijeka</item>
      <item>EXCLUSIVA d.o.o.  Baška, OIB 62382616279, Batomalj 72,51523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62382616279</item>
    </izvorni_sadrzaj>
    <derivirana_varijabla naziv="DomainObject.Predmet.SudioniciListNazivOIB_1">
      <item>, OIB 85821130368</item>
      <item>, OIB 62382616279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1991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2015-12-04T08:18:00Z</dcterms:created>
  <dc:creator>Vera Jelenović</dc:creator>
  <cp:lastModifiedBy>Danijela Fumić</cp:lastModifiedBy>
  <dcterms:modified xmlns:xsi="http://www.w3.org/2001/XMLSchema-instance" xsi:type="dcterms:W3CDTF">2015-12-04T08:18:00Z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