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4e37" w14:paraId="2884e37" w:rsidRDefault="005901B2" w:rsidP="005901B2" w:rsidR="005901B2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1B2" w:rsidP="005901B2" w:rsidR="005901B2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901B2" w:rsidP="005901B2" w:rsidR="005901B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901B2" w:rsidP="005901B2" w:rsidR="005901B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901B2" w:rsidP="005901B2" w:rsidR="005901B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901B2" w:rsidP="005901B2" w:rsidR="005901B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901B2" w:rsidP="005901B2" w:rsidR="005901B2" w:rsidRPr="00111278">
      <w:pPr>
        <w:jc w:val="center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901B2" w:rsidP="005901B2" w:rsidR="005901B2" w:rsidRPr="00111278">
      <w:pPr>
        <w:rPr>
          <w:rFonts w:cs="Times New Roman" w:eastAsia="Times New Roman"/>
          <w:szCs w:val="24"/>
        </w:rPr>
      </w:pPr>
    </w:p>
    <w:p w:rsidRDefault="005901B2" w:rsidP="005901B2" w:rsidR="005901B2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14430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24.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8C7E91">
        <w:rPr>
          <w:rFonts w:cs="Times New Roman" w:eastAsia="Times New Roman"/>
          <w:szCs w:val="24"/>
        </w:rPr>
        <w:t xml:space="preserve"> AGRO DRAŽEN d. o. o. u likvidaciji</w:t>
      </w:r>
      <w:r>
        <w:rPr>
          <w:rFonts w:cs="Times New Roman" w:eastAsia="Times New Roman"/>
          <w:szCs w:val="24"/>
        </w:rPr>
        <w:t xml:space="preserve"> Pazin, Stancija Pataj bb, OIB 45755469672, MBS 130038042,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901B2" w:rsidP="005901B2" w:rsidR="005901B2" w:rsidRPr="00111278">
      <w:pPr>
        <w:ind w:firstLine="708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901B2" w:rsidP="005901B2" w:rsidR="005901B2" w:rsidRPr="00111278">
      <w:pPr>
        <w:rPr>
          <w:rFonts w:cs="Times New Roman" w:eastAsia="Times New Roman"/>
          <w:szCs w:val="24"/>
        </w:rPr>
      </w:pPr>
    </w:p>
    <w:p w:rsidRDefault="005901B2" w:rsidP="005901B2" w:rsidR="005901B2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8C7E91">
        <w:rPr>
          <w:rFonts w:cs="Times New Roman" w:eastAsia="Times New Roman"/>
          <w:szCs w:val="24"/>
        </w:rPr>
        <w:t xml:space="preserve">AGRO DRAŽEN d. o. o. </w:t>
      </w:r>
      <w:r>
        <w:rPr>
          <w:rFonts w:cs="Times New Roman" w:eastAsia="Times New Roman"/>
          <w:szCs w:val="24"/>
        </w:rPr>
        <w:t>u likvidaci</w:t>
      </w:r>
      <w:r w:rsidR="008C7E91">
        <w:rPr>
          <w:rFonts w:cs="Times New Roman" w:eastAsia="Times New Roman"/>
          <w:szCs w:val="24"/>
        </w:rPr>
        <w:t>ji</w:t>
      </w:r>
      <w:r>
        <w:rPr>
          <w:rFonts w:cs="Times New Roman" w:eastAsia="Times New Roman"/>
          <w:szCs w:val="24"/>
        </w:rPr>
        <w:t xml:space="preserve"> Pazin, Stancija Pataj bb, OIB 45755469672, MBS 130038042.</w:t>
      </w:r>
    </w:p>
    <w:p w:rsidRDefault="005901B2" w:rsidP="005901B2" w:rsidR="005901B2" w:rsidRPr="00651511">
      <w:pPr>
        <w:ind w:firstLine="708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901B2" w:rsidP="005901B2" w:rsidR="005901B2" w:rsidRPr="00111278">
      <w:pPr>
        <w:ind w:firstLine="708"/>
        <w:rPr>
          <w:rFonts w:cs="Times New Roman" w:eastAsia="Times New Roman"/>
          <w:szCs w:val="24"/>
        </w:rPr>
      </w:pPr>
    </w:p>
    <w:p w:rsidRDefault="005901B2" w:rsidP="005901B2" w:rsidR="005901B2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8C7E91">
        <w:rPr>
          <w:rFonts w:cs="Times New Roman" w:eastAsia="Times New Roman"/>
          <w:szCs w:val="24"/>
        </w:rPr>
        <w:t>AGRO DRAŽEN d. o. o. u likvidaciji</w:t>
      </w:r>
      <w:r>
        <w:rPr>
          <w:rFonts w:cs="Times New Roman" w:eastAsia="Times New Roman"/>
          <w:szCs w:val="24"/>
        </w:rPr>
        <w:t xml:space="preserve"> Pazin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744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4.811,78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901B2" w:rsidP="005901B2" w:rsidR="005901B2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901B2" w:rsidP="005901B2" w:rsidR="005901B2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Tt-15/4991.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901B2" w:rsidP="005901B2" w:rsidR="005901B2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901B2" w:rsidP="005901B2" w:rsidR="005901B2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901B2" w:rsidP="005901B2" w:rsidR="005901B2" w:rsidRPr="00111278">
      <w:pPr>
        <w:jc w:val="center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901B2" w:rsidP="005901B2" w:rsidR="005901B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574BC8">
        <w:rPr>
          <w:rFonts w:cs="Times New Roman" w:eastAsia="Times New Roman"/>
          <w:szCs w:val="24"/>
        </w:rPr>
        <w:t xml:space="preserve">, v. r. </w:t>
      </w:r>
    </w:p>
    <w:p w:rsidRDefault="00261B6C" w:rsidP="005901B2" w:rsidR="00261B6C">
      <w:pPr>
        <w:jc w:val="left"/>
        <w:rPr>
          <w:rFonts w:cs="Times New Roman" w:eastAsia="Times New Roman"/>
          <w:szCs w:val="24"/>
        </w:rPr>
      </w:pPr>
    </w:p>
    <w:p w:rsidRDefault="00261B6C" w:rsidP="005901B2" w:rsidR="00261B6C">
      <w:pPr>
        <w:jc w:val="left"/>
        <w:rPr>
          <w:rFonts w:cs="Times New Roman" w:eastAsia="Times New Roman"/>
          <w:szCs w:val="24"/>
        </w:rPr>
      </w:pPr>
    </w:p>
    <w:p w:rsidRDefault="00261B6C" w:rsidP="005901B2" w:rsidR="00261B6C">
      <w:pPr>
        <w:jc w:val="left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5901B2" w:rsidP="005901B2" w:rsidR="005901B2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901B2" w:rsidP="005901B2" w:rsidR="005901B2">
      <w:pPr>
        <w:ind w:firstLine="708"/>
        <w:rPr>
          <w:rFonts w:cs="Times New Roman" w:eastAsia="Times New Roman"/>
          <w:szCs w:val="24"/>
        </w:rPr>
      </w:pPr>
    </w:p>
    <w:p w:rsidRDefault="005901B2" w:rsidP="005901B2" w:rsidR="005901B2">
      <w:pPr>
        <w:ind w:firstLine="708"/>
        <w:rPr>
          <w:rFonts w:cs="Times New Roman" w:eastAsia="Times New Roman"/>
          <w:szCs w:val="24"/>
        </w:rPr>
      </w:pPr>
    </w:p>
    <w:p w:rsidRDefault="005901B2" w:rsidP="005901B2" w:rsidR="005901B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5901B2" w:rsidP="005901B2" w:rsidR="005901B2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901B2" w:rsidP="005901B2" w:rsidR="005901B2"/>
    <w:p w:rsidRDefault="005901B2" w:rsidP="005901B2" w:rsidR="005901B2"/>
    <w:p w:rsidRDefault="006124D9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1B2" w:rsidP="005901B2" w:rsidR="005901B2">
      <w:r>
        <w:separator/>
      </w:r>
    </w:p>
  </w:endnote>
  <w:endnote w:id="0" w:type="continuationSeparator">
    <w:p w:rsidRDefault="005901B2" w:rsidP="005901B2" w:rsidR="0059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1B2" w:rsidP="005901B2" w:rsidR="005901B2">
      <w:r>
        <w:separator/>
      </w:r>
    </w:p>
  </w:footnote>
  <w:footnote w:id="0" w:type="continuationSeparator">
    <w:p w:rsidRDefault="005901B2" w:rsidP="005901B2" w:rsidR="00590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1B2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124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St-1009/2015-3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1B2" w:rsidP="00B63FAD" w:rsidR="00B63FAD" w:rsidRPr="005153B5">
    <w:pPr>
      <w:pStyle w:val="Zaglavlje"/>
      <w:jc w:val="right"/>
    </w:pPr>
    <w:r>
      <w:rPr>
        <w:szCs w:val="24"/>
      </w:rPr>
      <w:t>11 St-1009/2015-3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338"/>
    <w:rsid w:val="00261B6C"/>
    <w:rsid w:val="00574BC8"/>
    <w:rsid w:val="005901B2"/>
    <w:rsid w:val="006124D9"/>
    <w:rsid w:val="0075528E"/>
    <w:rsid w:val="0079403F"/>
    <w:rsid w:val="008C7E91"/>
    <w:rsid w:val="00A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1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1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901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1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1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1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4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24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24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24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1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1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901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1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1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1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4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24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24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24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DRAŽEN d.o.o. u likvidaciji, PAZIN</izvorni_sadrzaj>
    <derivirana_varijabla naziv="DomainObject.Predmet.ProtustrankaFormated_1">  AGRO DRAŽEN d.o.o. u likvidaciji, PAZIN</derivirana_varijabla>
  </DomainObject.Predmet.ProtustrankaFormated>
  <DomainObject.Predmet.ProtustrankaFormatedOIB>
    <izvorni_sadrzaj>  AGRO DRAŽEN d.o.o. u likvidaciji, PAZIN, OIB 45755469672</izvorni_sadrzaj>
    <derivirana_varijabla naziv="DomainObject.Predmet.ProtustrankaFormatedOIB_1">  AGRO DRAŽEN d.o.o. u likvidaciji, PAZIN, OIB 45755469672</derivirana_varijabla>
  </DomainObject.Predmet.ProtustrankaFormatedOIB>
  <DomainObject.Predmet.ProtustrankaFormatedWithAdress>
    <izvorni_sadrzaj> AGRO DRAŽEN d.o.o. u likvidaciji, PAZIN, Stancija Pataj/bb, 52000 Pazin</izvorni_sadrzaj>
    <derivirana_varijabla naziv="DomainObject.Predmet.ProtustrankaFormatedWithAdress_1"> AGRO DRAŽEN d.o.o. u likvidaciji, PAZIN, Stancija Pataj/bb, 52000 Pazin</derivirana_varijabla>
  </DomainObject.Predmet.ProtustrankaFormatedWithAdress>
  <DomainObject.Predmet.ProtustrankaFormatedWithAdressOIB>
    <izvorni_sadrzaj> AGRO DRAŽEN d.o.o. u likvidaciji, PAZIN, OIB 45755469672, Stancija Pataj/bb, 52000 Pazin</izvorni_sadrzaj>
    <derivirana_varijabla naziv="DomainObject.Predmet.ProtustrankaFormatedWithAdressOIB_1"> AGRO DRAŽEN d.o.o. u likvidaciji, PAZIN, OIB 45755469672, Stancija Pataj/bb, 52000 Pazin</derivirana_varijabla>
  </DomainObject.Predmet.ProtustrankaFormatedWithAdressOIB>
  <DomainObject.Predmet.ProtustrankaWithAdress>
    <izvorni_sadrzaj>AGRO DRAŽEN d.o.o. u likvidaciji, PAZIN Stancija Pataj/bb, 52000 Pazin</izvorni_sadrzaj>
    <derivirana_varijabla naziv="DomainObject.Predmet.ProtustrankaWithAdress_1">AGRO DRAŽEN d.o.o. u likvidaciji, PAZIN Stancija Pataj/bb, 52000 Pazin</derivirana_varijabla>
  </DomainObject.Predmet.ProtustrankaWithAdress>
  <DomainObject.Predmet.ProtustrankaWithAdressOIB>
    <izvorni_sadrzaj>AGRO DRAŽEN d.o.o. u likvidaciji, PAZIN, OIB 45755469672, Stancija Pataj/bb, 52000 Pazin</izvorni_sadrzaj>
    <derivirana_varijabla naziv="DomainObject.Predmet.ProtustrankaWithAdressOIB_1">AGRO DRAŽEN d.o.o. u likvidaciji, PAZIN, OIB 45755469672, Stancija Pataj/bb, 52000 Pazin</derivirana_varijabla>
  </DomainObject.Predmet.ProtustrankaWithAdressOIB>
  <DomainObject.Predmet.ProtustrankaNazivFormated>
    <izvorni_sadrzaj>AGRO DRAŽEN d.o.o. u likvidaciji, PAZIN</izvorni_sadrzaj>
    <derivirana_varijabla naziv="DomainObject.Predmet.ProtustrankaNazivFormated_1">AGRO DRAŽEN d.o.o. u likvidaciji, PAZIN</derivirana_varijabla>
  </DomainObject.Predmet.ProtustrankaNazivFormated>
  <DomainObject.Predmet.ProtustrankaNazivFormatedOIB>
    <izvorni_sadrzaj>AGRO DRAŽEN d.o.o. u likvidaciji, PAZIN, OIB 45755469672</izvorni_sadrzaj>
    <derivirana_varijabla naziv="DomainObject.Predmet.ProtustrankaNazivFormatedOIB_1">AGRO DRAŽEN d.o.o. u likvidaciji, PAZIN, OIB 45755469672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4811.78</izvorni_sadrzaj>
    <derivirana_varijabla naziv="DomainObject.Predmet.TrenutnaVrijednost_1">4811.78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DRAŽEN d.o.o. u likvidaciji, PAZIN</item>
    </izvorni_sadrzaj>
    <derivirana_varijabla naziv="DomainObject.Predmet.ProtuStrankaListFormated_1">
      <item>AGRO DRAŽEN d.o.o. u likvidaciji, PAZIN</item>
    </derivirana_varijabla>
  </DomainObject.Predmet.ProtuStrankaListFormated>
  <DomainObject.Predmet.ProtuStrankaListFormatedOIB>
    <izvorni_sadrzaj>
      <item>AGRO DRAŽEN d.o.o. u likvidaciji, PAZIN, OIB 45755469672</item>
    </izvorni_sadrzaj>
    <derivirana_varijabla naziv="DomainObject.Predmet.ProtuStrankaListFormatedOIB_1">
      <item>AGRO DRAŽEN d.o.o. u likvidaciji, PAZIN, OIB 45755469672</item>
    </derivirana_varijabla>
  </DomainObject.Predmet.ProtuStrankaListFormatedOIB>
  <DomainObject.Predmet.ProtuStrankaListFormatedWithAdress>
    <izvorni_sadrzaj>
      <item>AGRO DRAŽEN d.o.o. u likvidaciji, PAZIN, Stancija Pataj/bb, 52000 Pazin</item>
    </izvorni_sadrzaj>
    <derivirana_varijabla naziv="DomainObject.Predmet.ProtuStrankaListFormatedWithAdress_1">
      <item>AGRO DRAŽEN d.o.o. u likvidaciji, PAZIN, Stancija Pataj/bb, 52000 Pazin</item>
    </derivirana_varijabla>
  </DomainObject.Predmet.ProtuStrankaListFormatedWithAdress>
  <DomainObject.Predmet.ProtuStrankaListFormatedWithAdressOIB>
    <izvorni_sadrzaj>
      <item>AGRO DRAŽEN d.o.o. u likvidaciji, PAZIN, OIB 45755469672, Stancija Pataj/bb, 52000 Pazin</item>
    </izvorni_sadrzaj>
    <derivirana_varijabla naziv="DomainObject.Predmet.ProtuStrankaListFormatedWithAdressOIB_1">
      <item>AGRO DRAŽEN d.o.o. u likvidaciji, PAZIN, OIB 45755469672, Stancija Pataj/bb, 52000 Pazin</item>
    </derivirana_varijabla>
  </DomainObject.Predmet.ProtuStrankaListFormatedWithAdressOIB>
  <DomainObject.Predmet.ProtuStrankaListNazivFormated>
    <izvorni_sadrzaj>
      <item>AGRO DRAŽEN d.o.o. u likvidaciji, PAZIN</item>
    </izvorni_sadrzaj>
    <derivirana_varijabla naziv="DomainObject.Predmet.ProtuStrankaListNazivFormated_1">
      <item>AGRO DRAŽEN d.o.o. u likvidaciji, PAZIN</item>
    </derivirana_varijabla>
  </DomainObject.Predmet.ProtuStrankaListNazivFormated>
  <DomainObject.Predmet.ProtuStrankaListNazivFormatedOIB>
    <izvorni_sadrzaj>
      <item>AGRO DRAŽEN d.o.o. u likvidaciji, PAZIN, OIB 45755469672</item>
    </izvorni_sadrzaj>
    <derivirana_varijabla naziv="DomainObject.Predmet.ProtuStrankaListNazivFormatedOIB_1">
      <item>AGRO DRAŽEN d.o.o. u likvidaciji, PAZIN, OIB 45755469672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DRAŽEN d.o.o. u likvidaciji, PAZIN</izvorni_sadrzaj>
    <derivirana_varijabla naziv="DomainObject.Predmet.ProtustrankaIDrugi_1">AGRO DRAŽEN d.o.o. u likvidaciji,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AGRO DRAŽEN d.o.o. u likvidaciji, PAZIN, OIB 45755469672, Stancija Pataj/bb, 52000 Pazin</izvorni_sadrzaj>
    <derivirana_varijabla naziv="DomainObject.Predmet.ProtustrankaIDrugiAdressOIB_1">AGRO DRAŽEN d.o.o. u likvidaciji, PAZIN, OIB 45755469672, Stancija Pataj/bb,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DRAŽEN d.o.o. u likvidaciji, PAZIN</item>
    </izvorni_sadrzaj>
    <derivirana_varijabla naziv="DomainObject.Predmet.SudioniciListNaziv_1">
      <item>FINANCIJSKA AGENCIJA, RC RIJEKA, PODRUŽNICA PULA, PULA</item>
      <item>AGRO DRAŽEN d.o.o. u likvidaciji,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AGRO DRAŽEN d.o.o. u likvidaciji, PAZIN, OIB 45755469672, Stancija Pataj/bb,52000 Pazin</item>
    </izvorni_sadrzaj>
    <derivirana_varijabla naziv="DomainObject.Predmet.SudioniciListAdressOIB_1">
      <item>FINANCIJSKA AGENCIJA, RC RIJEKA, PODRUŽNICA PULA, PULA, OIB 85821130368, Giardini 5,52100 Pula</item>
      <item>AGRO DRAŽEN d.o.o. u likvidaciji, PAZIN, OIB 45755469672, Stancija Pataj/bb,52000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45755469672</item>
    </izvorni_sadrzaj>
    <derivirana_varijabla naziv="DomainObject.Predmet.SudioniciListNazivOIB_1">
      <item>, OIB 85821130368</item>
      <item>, OIB 45755469672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2017</properties:Characters>
  <properties:Lines>58</properties:Lines>
  <properties:Paragraphs>19</properties:Paragraphs>
  <properties:TotalTime>5</properties:TotalTime>
  <properties:ScaleCrop>false</properties:ScaleCrop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2016-02-08T07:09:00Z</dcterms:created>
  <dc:creator>Mihaela Kaligari</dc:creator>
  <dc:description/>
  <cp:keywords/>
  <cp:lastModifiedBy>Mihaela Kaligari</cp:lastModifiedBy>
  <cp:lastPrinted>2016-02-08T09:21:00Z</cp:lastPrinted>
  <dcterms:modified xmlns:xsi="http://www.w3.org/2001/XMLSchema-instance" xsi:type="dcterms:W3CDTF">2016-02-09T12:31:00Z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