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f9a18" w14:paraId="abf9a18" w:rsidRDefault="00EA1091" w:rsidP="00910611" w:rsidR="00EA109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A1091" w:rsidP="00910611" w:rsidR="00EA1091">
      <w:r>
        <w:rPr>
          <w:rFonts w:eastAsia="MS Mincho"/>
        </w:rPr>
        <w:t>REPUBLIKA HRVATSKA</w:t>
      </w:r>
    </w:p>
    <w:p w:rsidRDefault="00EA1091" w:rsidP="00910611" w:rsidR="00EA1091">
      <w:r>
        <w:rPr>
          <w:rFonts w:eastAsia="MS Mincho"/>
        </w:rPr>
        <w:t>TRGOVAČKI SUD U RIJECI</w:t>
      </w:r>
    </w:p>
    <w:p w:rsidRDefault="00EA1091" w:rsidR="00EA1091" w:rsidRPr="00910611">
      <w:pPr>
        <w:rPr>
          <w:rFonts w:eastAsia="MS Mincho"/>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BF2F72" w:rsidP="00BF2F72" w:rsidR="00BF2F72">
      <w:pPr>
        <w:autoSpaceDE w:val="false"/>
        <w:autoSpaceDN w:val="false"/>
        <w:adjustRightInd w:val="false"/>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64608B" w:rsidRPr="0064608B">
        <w:rPr>
          <w:rFonts w:eastAsia="Calibri"/>
          <w:lang w:eastAsia="en-US"/>
        </w:rPr>
        <w:t>HMD GARAGE jednostavno društvo s ograničenom odgovornošću za pružanje usluga i trgovinu Viškovo (Općina Viškovo), Lučinići 43</w:t>
      </w:r>
      <w:r w:rsidR="0064608B">
        <w:t xml:space="preserve">, OIB </w:t>
      </w:r>
      <w:r w:rsidR="0064608B" w:rsidRPr="0064608B">
        <w:rPr>
          <w:rFonts w:eastAsia="Calibri"/>
          <w:lang w:eastAsia="en-US"/>
        </w:rPr>
        <w:t>47001476534, MBS: 040343171</w:t>
      </w:r>
      <w:r>
        <w:t>, dana 3. ožujka 201</w:t>
      </w:r>
      <w:r w:rsidR="00B75A3A">
        <w:t>7</w:t>
      </w:r>
      <w:r>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64608B" w:rsidRPr="0064608B">
        <w:rPr>
          <w:rFonts w:eastAsia="Calibri"/>
          <w:lang w:eastAsia="en-US"/>
        </w:rPr>
        <w:t>MARIN</w:t>
      </w:r>
      <w:r w:rsidR="0064608B">
        <w:rPr>
          <w:rFonts w:eastAsia="Calibri"/>
          <w:lang w:eastAsia="en-US"/>
        </w:rPr>
        <w:t>U</w:t>
      </w:r>
      <w:r w:rsidR="0064608B" w:rsidRPr="0064608B">
        <w:rPr>
          <w:rFonts w:eastAsia="Calibri"/>
          <w:lang w:eastAsia="en-US"/>
        </w:rPr>
        <w:t xml:space="preserve"> LONČARIĆ</w:t>
      </w:r>
      <w:r w:rsidR="0064608B">
        <w:rPr>
          <w:rFonts w:eastAsia="Calibri"/>
          <w:lang w:eastAsia="en-US"/>
        </w:rPr>
        <w:t>U</w:t>
      </w:r>
      <w:r w:rsidR="0064608B" w:rsidRPr="0064608B">
        <w:rPr>
          <w:rFonts w:eastAsia="Calibri"/>
          <w:lang w:eastAsia="en-US"/>
        </w:rPr>
        <w:t>, OIB: 70850886881, Sleme, SLEME 1</w:t>
      </w:r>
      <w:r w:rsidRPr="00F16BC7">
        <w:t xml:space="preserve">, osobi ovlaštenoj za zastupanje dužnika </w:t>
      </w:r>
      <w:r w:rsidR="0064608B" w:rsidRPr="0064608B">
        <w:rPr>
          <w:rFonts w:eastAsia="Calibri"/>
          <w:lang w:eastAsia="en-US"/>
        </w:rPr>
        <w:t>HMD GARAGE jednostavno društvo s ograničenom odgovornošću za pružanje usluga i trgovinu Viškovo (Općina Viškovo), Lučinići 43</w:t>
      </w:r>
      <w:r w:rsidR="0064608B">
        <w:t xml:space="preserve">, OIB </w:t>
      </w:r>
      <w:r w:rsidR="0064608B" w:rsidRPr="0064608B">
        <w:rPr>
          <w:rFonts w:eastAsia="Calibri"/>
          <w:lang w:eastAsia="en-US"/>
        </w:rPr>
        <w:t>47001476534, MBS: 040343171</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64608B">
        <w:t>445-2015</w:t>
      </w:r>
      <w:r w:rsidR="00ED4AC7" w:rsidRPr="00F16BC7">
        <w:t>. Potvrdu o uplati dostaviti će pri tome ovom sudu uz poziv na posl. br. 14 St-</w:t>
      </w:r>
      <w:r w:rsidR="0064608B">
        <w:t>445/2015</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64608B" w:rsidRPr="0064608B">
        <w:rPr>
          <w:rFonts w:eastAsia="Calibri"/>
          <w:lang w:eastAsia="en-US"/>
        </w:rPr>
        <w:t>MARIN</w:t>
      </w:r>
      <w:r w:rsidR="0064608B">
        <w:rPr>
          <w:rFonts w:eastAsia="Calibri"/>
          <w:lang w:eastAsia="en-US"/>
        </w:rPr>
        <w:t>U</w:t>
      </w:r>
      <w:r w:rsidR="0064608B" w:rsidRPr="0064608B">
        <w:rPr>
          <w:rFonts w:eastAsia="Calibri"/>
          <w:lang w:eastAsia="en-US"/>
        </w:rPr>
        <w:t xml:space="preserve"> LONČARIĆ</w:t>
      </w:r>
      <w:r w:rsidR="0064608B">
        <w:rPr>
          <w:rFonts w:eastAsia="Calibri"/>
          <w:lang w:eastAsia="en-US"/>
        </w:rPr>
        <w:t>U</w:t>
      </w:r>
      <w:r w:rsidR="0064608B" w:rsidRPr="0064608B">
        <w:rPr>
          <w:rFonts w:eastAsia="Calibri"/>
          <w:lang w:eastAsia="en-US"/>
        </w:rPr>
        <w:t>, OIB: 70850886881, Sleme, SLEME 1</w:t>
      </w:r>
      <w:r w:rsidRPr="00F16BC7">
        <w:t xml:space="preserve">, osobi ovlaštenoj za zastupanje dužnika </w:t>
      </w:r>
      <w:r w:rsidR="0064608B" w:rsidRPr="0064608B">
        <w:rPr>
          <w:rFonts w:eastAsia="Calibri"/>
          <w:lang w:eastAsia="en-US"/>
        </w:rPr>
        <w:t>HMD GARAGE jednostavno društvo s ograničenom odgovornošću za pružanje usluga i trgovinu Viškovo (Općina Viškovo), Lučinići 43</w:t>
      </w:r>
      <w:r w:rsidR="0064608B">
        <w:t xml:space="preserve">, OIB </w:t>
      </w:r>
      <w:r w:rsidR="0064608B" w:rsidRPr="0064608B">
        <w:rPr>
          <w:rFonts w:eastAsia="Calibri"/>
          <w:lang w:eastAsia="en-US"/>
        </w:rPr>
        <w:t>47001476534, MBS: 040343171</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64608B">
        <w:t>445-2015</w:t>
      </w:r>
      <w:r w:rsidR="00174EFE" w:rsidRPr="00F16BC7">
        <w:t>. Potvrdu o uplati dostaviti će pri tome ovom sudu uz poziv na posl. br. 14 St-</w:t>
      </w:r>
      <w:r w:rsidR="0064608B">
        <w:t>445/2015</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64608B" w:rsidRPr="0064608B">
        <w:rPr>
          <w:rFonts w:eastAsia="Calibri"/>
          <w:lang w:eastAsia="en-US"/>
        </w:rPr>
        <w:t>70850886881</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w:t>
      </w:r>
      <w:r w:rsidRPr="00F16BC7">
        <w:rPr>
          <w:bCs/>
        </w:rPr>
        <w:lastRenderedPageBreak/>
        <w:t xml:space="preserve">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64608B">
        <w:t>445-2015</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64608B">
        <w:t>445-2015</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lastRenderedPageBreak/>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64608B">
        <w:t>445/2015</w:t>
      </w:r>
      <w:r w:rsidR="00F16BC7" w:rsidRPr="00F16BC7">
        <w:t xml:space="preserve">od </w:t>
      </w:r>
      <w:r w:rsidR="00503C99">
        <w:t>3.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503C99">
        <w:t>3</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pPr>
        <w:ind w:firstLine="720"/>
        <w:jc w:val="both"/>
        <w:rPr>
          <w:bCs/>
        </w:rPr>
      </w:pPr>
    </w:p>
    <w:p w:rsidRDefault="00B75A3A" w:rsidP="00B64D87" w:rsidR="00B75A3A"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503C99">
        <w:rPr>
          <w:bCs/>
        </w:rPr>
        <w:t>3</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5333" w:rsidR="00BE5333">
      <w:r>
        <w:separator/>
      </w:r>
    </w:p>
  </w:endnote>
  <w:endnote w:id="0" w:type="continuationSeparator">
    <w:p w:rsidRDefault="00BE5333" w:rsidR="00BE53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1091">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5333" w:rsidR="00BE5333">
      <w:r>
        <w:separator/>
      </w:r>
    </w:p>
  </w:footnote>
  <w:footnote w:id="0" w:type="continuationSeparator">
    <w:p w:rsidRDefault="00BE5333" w:rsidR="00BE53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4608B">
      <w:t>445/2015</w:t>
    </w:r>
    <w:r w:rsidR="00B75A3A">
      <w:t>-16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A3A"/>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E5333"/>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091"/>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EA1091"/>
    <w:rPr>
      <w:color w:val="808080"/>
      <w:bdr w:space="0" w:sz="0" w:color="auto" w:val="none"/>
      <w:shd w:fill="auto" w:color="auto" w:val="clear"/>
    </w:rPr>
  </w:style>
  <w:style w:customStyle="true" w:styleId="eSPISCCParagraphDefaultFont" w:type="character">
    <w:name w:val="eSPIS_CC_Paragraph Default Font"/>
    <w:basedOn w:val="Zadanifontodlomka"/>
    <w:rsid w:val="00EA10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1091"/>
    <w:rPr>
      <w:bdr w:space="0" w:sz="0" w:color="auto" w:val="none"/>
      <w:shd w:fill="FFFFCC" w:color="auto" w:val="clear"/>
      <w:lang w:val="hr-HR"/>
    </w:rPr>
  </w:style>
  <w:style w:customStyle="true" w:styleId="PozadinaSvijetloCrvena" w:type="character">
    <w:name w:val="Pozadina_SvijetloCrvena"/>
    <w:basedOn w:val="eSPISCCParagraphDefaultFont"/>
    <w:rsid w:val="00EA10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10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EA1091"/>
    <w:rPr>
      <w:color w:val="808080"/>
      <w:bdr w:color="auto" w:space="0" w:sz="0" w:val="none"/>
      <w:shd w:color="auto" w:fill="auto" w:val="clear"/>
    </w:rPr>
  </w:style>
  <w:style w:customStyle="1" w:styleId="eSPISCCParagraphDefaultFont" w:type="character">
    <w:name w:val="eSPIS_CC_Paragraph Default Font"/>
    <w:basedOn w:val="Zadanifontodlomka"/>
    <w:rsid w:val="00EA10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1091"/>
    <w:rPr>
      <w:bdr w:color="auto" w:space="0" w:sz="0" w:val="none"/>
      <w:shd w:color="auto" w:fill="FFFFCC" w:val="clear"/>
      <w:lang w:val="hr-HR"/>
    </w:rPr>
  </w:style>
  <w:style w:customStyle="1" w:styleId="PozadinaSvijetloCrvena" w:type="character">
    <w:name w:val="Pozadina_SvijetloCrvena"/>
    <w:basedOn w:val="eSPISCCParagraphDefaultFont"/>
    <w:rsid w:val="00EA10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10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St-445/2015</izvorni_sadrzaj>
    <derivirana_varijabla naziv="DomainObject.Predmet.OznakaBroj_1">St-445/2015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HMD GARAGE j.d.o.o.  Viškovo</izvorni_sadrzaj>
    <derivirana_varijabla naziv="DomainObject.Predmet.ProtustrankaFormated_1">  HMD GARAGE j.d.o.o.  Viškovo</derivirana_varijabla>
  </DomainObject.Predmet.ProtustrankaFormated>
  <DomainObject.Predmet.ProtustrankaFormatedOIB>
    <izvorni_sadrzaj>  HMD GARAGE j.d.o.o.  Viškovo, OIB 47001476534</izvorni_sadrzaj>
    <derivirana_varijabla naziv="DomainObject.Predmet.ProtustrankaFormatedOIB_1">  HMD GARAGE j.d.o.o.  Viškovo, OIB 47001476534</derivirana_varijabla>
  </DomainObject.Predmet.ProtustrankaFormatedOIB>
  <DomainObject.Predmet.ProtustrankaFormatedWithAdress>
    <izvorni_sadrzaj> HMD GARAGE j.d.o.o.  Viškovo, Lučinići 43, 51216 Viškovo</izvorni_sadrzaj>
    <derivirana_varijabla naziv="DomainObject.Predmet.ProtustrankaFormatedWithAdress_1"> HMD GARAGE j.d.o.o.  Viškovo, Lučinići 43, 51216 Viškovo</derivirana_varijabla>
  </DomainObject.Predmet.ProtustrankaFormatedWithAdress>
  <DomainObject.Predmet.ProtustrankaFormatedWithAdressOIB>
    <izvorni_sadrzaj> HMD GARAGE j.d.o.o.  Viškovo, OIB 47001476534, Lučinići 43, 51216 Viškovo</izvorni_sadrzaj>
    <derivirana_varijabla naziv="DomainObject.Predmet.ProtustrankaFormatedWithAdressOIB_1"> HMD GARAGE j.d.o.o.  Viškovo, OIB 47001476534, Lučinići 43, 51216 Viškovo</derivirana_varijabla>
  </DomainObject.Predmet.ProtustrankaFormatedWithAdressOIB>
  <DomainObject.Predmet.ProtustrankaWithAdress>
    <izvorni_sadrzaj>HMD GARAGE j.d.o.o.  Viškovo Lučinići 43, 51216 Viškovo</izvorni_sadrzaj>
    <derivirana_varijabla naziv="DomainObject.Predmet.ProtustrankaWithAdress_1">HMD GARAGE j.d.o.o.  Viškovo Lučinići 43, 51216 Viškovo</derivirana_varijabla>
  </DomainObject.Predmet.ProtustrankaWithAdress>
  <DomainObject.Predmet.ProtustrankaWithAdressOIB>
    <izvorni_sadrzaj>HMD GARAGE j.d.o.o.  Viškovo, OIB 47001476534, Lučinići 43, 51216 Viškovo</izvorni_sadrzaj>
    <derivirana_varijabla naziv="DomainObject.Predmet.ProtustrankaWithAdressOIB_1">HMD GARAGE j.d.o.o.  Viškovo, OIB 47001476534, Lučinići 43, 51216 Viškovo</derivirana_varijabla>
  </DomainObject.Predmet.ProtustrankaWithAdressOIB>
  <DomainObject.Predmet.ProtustrankaNazivFormated>
    <izvorni_sadrzaj>HMD GARAGE j.d.o.o.  Viškovo</izvorni_sadrzaj>
    <derivirana_varijabla naziv="DomainObject.Predmet.ProtustrankaNazivFormated_1">HMD GARAGE j.d.o.o.  Viškovo</derivirana_varijabla>
  </DomainObject.Predmet.ProtustrankaNazivFormated>
  <DomainObject.Predmet.ProtustrankaNazivFormatedOIB>
    <izvorni_sadrzaj>HMD GARAGE j.d.o.o.  Viškovo, OIB 47001476534</izvorni_sadrzaj>
    <derivirana_varijabla naziv="DomainObject.Predmet.ProtustrankaNazivFormatedOIB_1">HMD GARAGE j.d.o.o.  Viškovo, OIB 47001476534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HMD GARAGE j.d.o.o.  Viškovo</item>
    </izvorni_sadrzaj>
    <derivirana_varijabla naziv="DomainObject.Predmet.ProtuStrankaListFormated_1">
      <item>HMD GARAGE j.d.o.o.  Viškovo</item>
    </derivirana_varijabla>
  </DomainObject.Predmet.ProtuStrankaListFormated>
  <DomainObject.Predmet.ProtuStrankaListFormatedOIB>
    <izvorni_sadrzaj>
      <item>HMD GARAGE j.d.o.o.  Viškovo, OIB 47001476534</item>
    </izvorni_sadrzaj>
    <derivirana_varijabla naziv="DomainObject.Predmet.ProtuStrankaListFormatedOIB_1">
      <item>HMD GARAGE j.d.o.o.  Viškovo, OIB 47001476534</item>
    </derivirana_varijabla>
  </DomainObject.Predmet.ProtuStrankaListFormatedOIB>
  <DomainObject.Predmet.ProtuStrankaListFormatedWithAdress>
    <izvorni_sadrzaj>
      <item>HMD GARAGE j.d.o.o.  Viškovo, Lučinići 43, 51216 Viškovo</item>
    </izvorni_sadrzaj>
    <derivirana_varijabla naziv="DomainObject.Predmet.ProtuStrankaListFormatedWithAdress_1">
      <item>HMD GARAGE j.d.o.o.  Viškovo, Lučinići 43, 51216 Viškovo</item>
    </derivirana_varijabla>
  </DomainObject.Predmet.ProtuStrankaListFormatedWithAdress>
  <DomainObject.Predmet.ProtuStrankaListFormatedWithAdressOIB>
    <izvorni_sadrzaj>
      <item>HMD GARAGE j.d.o.o.  Viškovo, OIB 47001476534, Lučinići 43, 51216 Viškovo</item>
    </izvorni_sadrzaj>
    <derivirana_varijabla naziv="DomainObject.Predmet.ProtuStrankaListFormatedWithAdressOIB_1">
      <item>HMD GARAGE j.d.o.o.  Viškovo, OIB 47001476534, Lučinići 43, 51216 Viškovo</item>
    </derivirana_varijabla>
  </DomainObject.Predmet.ProtuStrankaListFormatedWithAdressOIB>
  <DomainObject.Predmet.ProtuStrankaListNazivFormated>
    <izvorni_sadrzaj>
      <item>HMD GARAGE j.d.o.o.  Viškovo</item>
    </izvorni_sadrzaj>
    <derivirana_varijabla naziv="DomainObject.Predmet.ProtuStrankaListNazivFormated_1">
      <item>HMD GARAGE j.d.o.o.  Viškovo</item>
    </derivirana_varijabla>
  </DomainObject.Predmet.ProtuStrankaListNazivFormated>
  <DomainObject.Predmet.ProtuStrankaListNazivFormatedOIB>
    <izvorni_sadrzaj>
      <item>HMD GARAGE j.d.o.o.  Viškovo, OIB 47001476534</item>
    </izvorni_sadrzaj>
    <derivirana_varijabla naziv="DomainObject.Predmet.ProtuStrankaListNazivFormatedOIB_1">
      <item>HMD GARAGE j.d.o.o.  Viškovo, OIB 47001476534</item>
    </derivirana_varijabla>
  </DomainObject.Predmet.ProtuStrankaListNazivFormatedOIB>
  <DomainObject.Predmet.OstaliListFormated>
    <izvorni_sadrzaj>
      <item>Marin Lončarić</item>
    </izvorni_sadrzaj>
    <derivirana_varijabla naziv="DomainObject.Predmet.OstaliListFormated_1">
      <item>Marin Lončarić</item>
    </derivirana_varijabla>
  </DomainObject.Predmet.OstaliListFormated>
  <DomainObject.Predmet.OstaliListFormatedOIB>
    <izvorni_sadrzaj>
      <item>Marin Lončarić</item>
    </izvorni_sadrzaj>
    <derivirana_varijabla naziv="DomainObject.Predmet.OstaliListFormatedOIB_1">
      <item>Marin Lončarić</item>
    </derivirana_varijabla>
  </DomainObject.Predmet.OstaliListFormatedOIB>
  <DomainObject.Predmet.OstaliListFormatedWithAdress>
    <izvorni_sadrzaj>
      <item>Marin Lončarić, HMD Garage j.d.o.o., Lučinići 43, 51216 Viškovo</item>
    </izvorni_sadrzaj>
    <derivirana_varijabla naziv="DomainObject.Predmet.OstaliListFormatedWithAdress_1">
      <item>Marin Lončarić, HMD Garage j.d.o.o., Lučinići 43, 51216 Viškovo</item>
    </derivirana_varijabla>
  </DomainObject.Predmet.OstaliListFormatedWithAdress>
  <DomainObject.Predmet.OstaliListFormatedWithAdressOIB>
    <izvorni_sadrzaj>
      <item>Marin Lončarić, HMD Garage j.d.o.o., Lučinići 43, 51216 Viškovo</item>
    </izvorni_sadrzaj>
    <derivirana_varijabla naziv="DomainObject.Predmet.OstaliListFormatedWithAdressOIB_1">
      <item>Marin Lončarić, HMD Garage j.d.o.o., Lučinići 43, 51216 Viškovo</item>
    </derivirana_varijabla>
  </DomainObject.Predmet.OstaliListFormatedWithAdressOIB>
  <DomainObject.Predmet.OstaliListNazivFormated>
    <izvorni_sadrzaj>
      <item>Marin Lončarić</item>
    </izvorni_sadrzaj>
    <derivirana_varijabla naziv="DomainObject.Predmet.OstaliListNazivFormated_1">
      <item>Marin Lončarić</item>
    </derivirana_varijabla>
  </DomainObject.Predmet.OstaliListNazivFormated>
  <DomainObject.Predmet.OstaliListNazivFormatedOIB>
    <izvorni_sadrzaj>
      <item>Marin Lončarić</item>
    </izvorni_sadrzaj>
    <derivirana_varijabla naziv="DomainObject.Predmet.OstaliListNazivFormatedOIB_1">
      <item>Marin Lončarić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HMD GARAGE j.d.o.o.  Viškovo</izvorni_sadrzaj>
    <derivirana_varijabla naziv="DomainObject.Predmet.ProtustrankaIDrugi_1">HMD GARAGE j.d.o.o.  Viškovo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HMD GARAGE j.d.o.o.  Viškovo, OIB 47001476534, Lučinići 43, 51216 Viškovo</izvorni_sadrzaj>
    <derivirana_varijabla naziv="DomainObject.Predmet.ProtustrankaIDrugiAdressOIB_1">HMD GARAGE j.d.o.o.  Viškovo, OIB 47001476534, Lučinići 43,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HMD GARAGE j.d.o.o.  Viškovo</item>
      <item>Marin Lončarić</item>
    </izvorni_sadrzaj>
    <derivirana_varijabla naziv="DomainObject.Predmet.SudioniciListNaziv_1">
      <item>FINA  Rijeka</item>
      <item>HMD GARAGE j.d.o.o.  Viškovo</item>
      <item>Marin Lončarić</item>
    </derivirana_varijabla>
  </DomainObject.Predmet.SudioniciListNaziv>
  <DomainObject.Predmet.SudioniciListAdressOIB>
    <izvorni_sadrzaj>
      <item>FINA  Rijeka, OIB 85821130368, Frana Kurelca 8,51000 Rijeka</item>
      <item>HMD GARAGE j.d.o.o.  Viškovo, OIB 47001476534, Lučinići 43,51216 Viškovo</item>
      <item>Marin Lončarić, HMD Garage j.d.o.o., Lučinići 43,51216 Viškovo</item>
    </izvorni_sadrzaj>
    <derivirana_varijabla naziv="DomainObject.Predmet.SudioniciListAdressOIB_1">
      <item>FINA  Rijeka, OIB 85821130368, Frana Kurelca 8,51000 Rijeka</item>
      <item>HMD GARAGE j.d.o.o.  Viškovo, OIB 47001476534, Lučinići 43,51216 Viškovo</item>
      <item>Marin Lončarić, HMD Garage j.d.o.o., Lučinići 43,51216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47001476534</item>
      <item>, OIB null</item>
    </izvorni_sadrzaj>
    <derivirana_varijabla naziv="DomainObject.Predmet.SudioniciListNazivOIB_1">
      <item>, OIB 85821130368</item>
      <item>, OIB 47001476534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1070</properties:Words>
  <properties:Characters>5983</properties:Characters>
  <properties:Lines>146</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2017-03-03T09:16:00Z</dcterms:created>
  <dc:creator>korlevicd</dc:creator>
  <cp:lastModifiedBy>Danijela Fumić</cp:lastModifiedBy>
  <cp:lastPrinted>2017-03-03T09:15:00Z</cp:lastPrinted>
  <dcterms:modified xmlns:xsi="http://www.w3.org/2001/XMLSchema-instance" xsi:type="dcterms:W3CDTF">2017-03-03T09:17:00Z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