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d4e8" w14:paraId="5ced4e8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4B6FD4">
        <w:t>6</w:t>
      </w:r>
      <w:r w:rsidR="00E3211A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4B6FD4" w:rsidRPr="005D3532">
        <w:t>SISCIA j.d.o.o. za ugostiteljstvo i djelatnost</w:t>
      </w:r>
      <w:r w:rsidR="004B6FD4">
        <w:t xml:space="preserve"> turističke agencije</w:t>
      </w:r>
      <w:r w:rsidR="004B6FD4" w:rsidRPr="005D3532">
        <w:t xml:space="preserve">, Zadar, </w:t>
      </w:r>
      <w:r w:rsidR="004B6FD4">
        <w:t>Obala kneza Branimira 14</w:t>
      </w:r>
      <w:r w:rsidR="004B6FD4" w:rsidRPr="005D3532">
        <w:t xml:space="preserve">, OIB: </w:t>
      </w:r>
      <w:r w:rsidR="004B6FD4">
        <w:t>84849087990</w:t>
      </w:r>
      <w:r>
        <w:t xml:space="preserve">, zastupanom po </w:t>
      </w:r>
      <w:r w:rsidR="00A416C6" w:rsidRPr="004722C7">
        <w:t xml:space="preserve">članu uprave </w:t>
      </w:r>
      <w:r w:rsidR="004B6FD4">
        <w:t>Ivanu Mešnjaku</w:t>
      </w:r>
      <w:r w:rsidR="004F09BB">
        <w:t xml:space="preserve"> iz </w:t>
      </w:r>
      <w:r w:rsidR="004B6FD4">
        <w:t>Siska</w:t>
      </w:r>
      <w:r>
        <w:t xml:space="preserve">,  </w:t>
      </w:r>
      <w:r w:rsidR="00AD5A6A">
        <w:t>31</w:t>
      </w:r>
      <w:r w:rsidR="00B7471E">
        <w:t>. siječnja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E3211A">
        <w:rPr>
          <w:b/>
        </w:rPr>
        <w:t>22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E3211A">
        <w:rPr>
          <w:b/>
        </w:rPr>
        <w:t>veljače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E3211A">
        <w:rPr>
          <w:b/>
        </w:rPr>
        <w:t>8</w:t>
      </w:r>
      <w:r w:rsidR="00C6393F" w:rsidRPr="00C6393F">
        <w:rPr>
          <w:b/>
        </w:rPr>
        <w:t>,</w:t>
      </w:r>
      <w:r w:rsidR="004B6FD4">
        <w:rPr>
          <w:b/>
        </w:rPr>
        <w:t>50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4B6FD4">
        <w:t>Ivan Mešnjak iz Siska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Republika Hrvatska, Ministarstvo financija, Porezna uprava, Područni ured 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4B6FD4">
        <w:t>Ivan Mešnjak iz Siska</w:t>
      </w:r>
      <w:r w:rsidR="00372EF1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AD5A6A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4B6FD4" w:rsidRPr="005D3532">
        <w:t>SISCIA j.d.o.o. za ugostiteljstvo i djelatnost</w:t>
      </w:r>
      <w:r w:rsidR="004B6FD4">
        <w:t xml:space="preserve"> turističke agencije</w:t>
      </w:r>
      <w:r w:rsidR="004B6FD4" w:rsidRPr="005D3532">
        <w:t>, Zadar</w:t>
      </w:r>
      <w:r w:rsidR="00C6393F">
        <w:t xml:space="preserve">. Postupajući po prijedlogu sud je objavio oglas u smislu odredbe članka 430. Stečajnog zakona postupajući temeljem kojeg je Republika Hrvatska, Ministarstvo financija, Porezna uprava, Područni ured Dalmacija podnijela prijedlog za </w:t>
      </w:r>
      <w:r w:rsidR="00C6393F">
        <w:lastRenderedPageBreak/>
        <w:t>pokretanje steč</w:t>
      </w:r>
      <w:r w:rsidR="00E3211A">
        <w:t>ajnog postupka te je rješenjem 6</w:t>
      </w:r>
      <w:r w:rsidR="00C6393F">
        <w:t xml:space="preserve"> St-</w:t>
      </w:r>
      <w:r w:rsidR="004B6FD4">
        <w:t>363</w:t>
      </w:r>
      <w:r w:rsidR="00C6393F">
        <w:t>/</w:t>
      </w:r>
      <w:r w:rsidR="00E3211A">
        <w:t>20</w:t>
      </w:r>
      <w:r w:rsidR="004B6FD4">
        <w:t>17-8</w:t>
      </w:r>
      <w:r w:rsidR="00C6393F">
        <w:t xml:space="preserve"> od </w:t>
      </w:r>
      <w:r w:rsidR="004B6FD4">
        <w:t>20</w:t>
      </w:r>
      <w:r w:rsidR="00C6393F">
        <w:t xml:space="preserve">. </w:t>
      </w:r>
      <w:r w:rsidR="004F09BB">
        <w:t>studenog</w:t>
      </w:r>
      <w:r w:rsidR="00C6393F">
        <w:t xml:space="preserve"> 2017. obustavljen skraćeni stečajni postupak. </w:t>
      </w:r>
    </w:p>
    <w:p w:rsidRDefault="00C6393F" w:rsidP="00C6393F" w:rsidR="00C6393F">
      <w:pPr>
        <w:ind w:firstLine="708"/>
        <w:jc w:val="both"/>
      </w:pPr>
      <w:r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AD5A6A">
        <w:t>31</w:t>
      </w:r>
      <w:r w:rsidR="00B7471E">
        <w:t>. siječnja 2018.</w:t>
      </w:r>
    </w:p>
    <w:p w:rsidRDefault="00A576FE" w:rsidP="00A576FE" w:rsidR="00A576FE"/>
    <w:p w:rsidRDefault="00CB2B49" w:rsidP="004B6FD4" w:rsidR="00A576FE">
      <w:pPr>
        <w:jc w:val="both"/>
      </w:pPr>
      <w:r>
        <w:tab/>
      </w:r>
      <w:r>
        <w:tab/>
      </w:r>
      <w:r>
        <w:tab/>
      </w:r>
      <w:r>
        <w:tab/>
      </w:r>
      <w:r w:rsidR="004B6FD4">
        <w:tab/>
      </w:r>
      <w:r w:rsidR="004B6FD4">
        <w:tab/>
      </w:r>
      <w:r w:rsidR="004B6FD4">
        <w:tab/>
      </w:r>
      <w:r w:rsidR="004B6FD4">
        <w:tab/>
      </w:r>
      <w:r w:rsidR="004B6FD4">
        <w:tab/>
      </w:r>
      <w:r w:rsidR="004B6FD4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4B6FD4">
        <w:tab/>
      </w:r>
      <w:r w:rsidR="004B6FD4">
        <w:tab/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4B6FD4" w:rsidRPr="005D3532">
        <w:t>Ivan</w:t>
      </w:r>
      <w:r w:rsidR="004B6FD4">
        <w:t>u</w:t>
      </w:r>
      <w:r w:rsidR="004B6FD4" w:rsidRPr="005D3532">
        <w:t xml:space="preserve"> Mešnjak</w:t>
      </w:r>
      <w:r w:rsidR="004B6FD4">
        <w:t>u</w:t>
      </w:r>
      <w:r w:rsidR="004B6FD4" w:rsidRPr="005D3532">
        <w:t xml:space="preserve"> iz Siska, Ivana Meštrovića 20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C6393F">
        <w:t>i RH, MF, PU Dalmacija</w:t>
      </w:r>
      <w:r>
        <w:t xml:space="preserve">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204DE3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4B6FD4">
      <w:t>6</w:t>
    </w:r>
    <w:r w:rsidR="00E3211A">
      <w:t>/2018-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4DE3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0B3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E6EED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D5A6A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71E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211A"/>
    <w:rsid w:val="00E4366F"/>
    <w:rsid w:val="00E46171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4D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D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D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D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D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4D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D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D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D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D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St-6/2018</izvorni_sadrzaj>
    <derivirana_varijabla naziv="DomainObject.Predmet.OznakaBroj_1">St-6/2018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SISCIA j.d.o.o. za ugostiteljstvo i djelatnost turističke agencije</izvorni_sadrzaj>
    <derivirana_varijabla naziv="DomainObject.Predmet.ProtustrankaFormated_1">  SISCIA j.d.o.o. za ugostiteljstvo i djelatnost turističke agencije</derivirana_varijabla>
  </DomainObject.Predmet.ProtustrankaFormated>
  <DomainObject.Predmet.ProtustrankaFormatedOIB>
    <izvorni_sadrzaj>  SISCIA j.d.o.o. za ugostiteljstvo i djelatnost turističke agencije, OIB 84849087990</izvorni_sadrzaj>
    <derivirana_varijabla naziv="DomainObject.Predmet.ProtustrankaFormatedOIB_1">  SISCIA j.d.o.o. za ugostiteljstvo i djelatnost turističke agencije, OIB 84849087990</derivirana_varijabla>
  </DomainObject.Predmet.ProtustrankaFormatedOIB>
  <DomainObject.Predmet.ProtustrankaFormatedWithAdress>
    <izvorni_sadrzaj> SISCIA j.d.o.o. za ugostiteljstvo i djelatnost turističke agencije, Obala kneza Branimira 14, 23000 Zadar</izvorni_sadrzaj>
    <derivirana_varijabla naziv="DomainObject.Predmet.ProtustrankaFormatedWithAdress_1"> SISCIA j.d.o.o. za ugostiteljstvo i djelatnost turističke agencije, Obala kneza Branimira 14, 23000 Zadar</derivirana_varijabla>
  </DomainObject.Predmet.ProtustrankaFormatedWithAdress>
  <DomainObject.Predmet.ProtustrankaFormatedWithAdressOIB>
    <izvorni_sadrzaj> SISCIA j.d.o.o. za ugostiteljstvo i djelatnost turističke agencije, OIB 84849087990, Obala kneza Branimira 14, 23000 Zadar</izvorni_sadrzaj>
    <derivirana_varijabla naziv="DomainObject.Predmet.ProtustrankaFormatedWithAdressOIB_1"> SISCIA j.d.o.o. za ugostiteljstvo i djelatnost turističke agencije, OIB 84849087990, Obala kneza Branimira 14, 23000 Zadar</derivirana_varijabla>
  </DomainObject.Predmet.ProtustrankaFormatedWithAdressOIB>
  <DomainObject.Predmet.ProtustrankaWithAdress>
    <izvorni_sadrzaj>SISCIA j.d.o.o. za ugostiteljstvo i djelatnost turističke agencije Obala kneza Branimira 14, 23000 Zadar</izvorni_sadrzaj>
    <derivirana_varijabla naziv="DomainObject.Predmet.ProtustrankaWithAdress_1">SISCIA j.d.o.o. za ugostiteljstvo i djelatnost turističke agencije Obala kneza Branimira 14, 23000 Zadar</derivirana_varijabla>
  </DomainObject.Predmet.ProtustrankaWithAdress>
  <DomainObject.Predmet.ProtustrankaWithAdressOIB>
    <izvorni_sadrzaj>SISCIA j.d.o.o. za ugostiteljstvo i djelatnost turističke agencije, OIB 84849087990, Obala kneza Branimira 14, 23000 Zadar</izvorni_sadrzaj>
    <derivirana_varijabla naziv="DomainObject.Predmet.ProtustrankaWithAdressOIB_1">SISCIA j.d.o.o. za ugostiteljstvo i djelatnost turističke agencije, OIB 84849087990, Obala kneza Branimira 14, 23000 Zadar</derivirana_varijabla>
  </DomainObject.Predmet.ProtustrankaWithAdressOIB>
  <DomainObject.Predmet.ProtustrankaNazivFormated>
    <izvorni_sadrzaj>SISCIA j.d.o.o. za ugostiteljstvo i djelatnost turističke agencije</izvorni_sadrzaj>
    <derivirana_varijabla naziv="DomainObject.Predmet.ProtustrankaNazivFormated_1">SISCIA j.d.o.o. za ugostiteljstvo i djelatnost turističke agencije</derivirana_varijabla>
  </DomainObject.Predmet.ProtustrankaNazivFormated>
  <DomainObject.Predmet.ProtustrankaNazivFormatedOIB>
    <izvorni_sadrzaj>SISCIA j.d.o.o. za ugostiteljstvo i djelatnost turističke agencije, OIB 84849087990</izvorni_sadrzaj>
    <derivirana_varijabla naziv="DomainObject.Predmet.ProtustrankaNazivFormatedOIB_1">SISCIA j.d.o.o. za ugostiteljstvo i djelatnost turističke agencije, OIB 84849087990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SISCIA j.d.o.o. za ugostiteljstvo i djelatnost turističke agencije</item>
    </izvorni_sadrzaj>
    <derivirana_varijabla naziv="DomainObject.Predmet.ProtuStrankaListFormated_1">
      <item>SISCIA j.d.o.o. za ugostiteljstvo i djelatnost turističke agencije</item>
    </derivirana_varijabla>
  </DomainObject.Predmet.ProtuStrankaListFormated>
  <DomainObject.Predmet.ProtuStrankaListFormatedOIB>
    <izvorni_sadrzaj>
      <item>SISCIA j.d.o.o. za ugostiteljstvo i djelatnost turističke agencije, OIB 84849087990</item>
    </izvorni_sadrzaj>
    <derivirana_varijabla naziv="DomainObject.Predmet.ProtuStrankaListFormatedOIB_1">
      <item>SISCIA j.d.o.o. za ugostiteljstvo i djelatnost turističke agencije, OIB 84849087990</item>
    </derivirana_varijabla>
  </DomainObject.Predmet.ProtuStrankaListFormatedOIB>
  <DomainObject.Predmet.ProtuStrankaListFormatedWithAdress>
    <izvorni_sadrzaj>
      <item>SISCIA j.d.o.o. za ugostiteljstvo i djelatnost turističke agencije, Obala kneza Branimira 14, 23000 Zadar</item>
    </izvorni_sadrzaj>
    <derivirana_varijabla naziv="DomainObject.Predmet.ProtuStrankaListFormatedWithAdress_1">
      <item>SISCIA j.d.o.o. za ugostiteljstvo i djelatnost turističke agencije, Obala kneza Branimira 14, 23000 Zadar</item>
    </derivirana_varijabla>
  </DomainObject.Predmet.ProtuStrankaListFormatedWithAdress>
  <DomainObject.Predmet.ProtuStrankaListFormatedWithAdressOIB>
    <izvorni_sadrzaj>
      <item>SISCIA j.d.o.o. za ugostiteljstvo i djelatnost turističke agencije, OIB 84849087990, Obala kneza Branimira 14, 23000 Zadar</item>
    </izvorni_sadrzaj>
    <derivirana_varijabla naziv="DomainObject.Predmet.ProtuStrankaListFormatedWithAdressOIB_1">
      <item>SISCIA j.d.o.o. za ugostiteljstvo i djelatnost turističke agencije, OIB 84849087990, Obala kneza Branimira 14, 23000 Zadar</item>
    </derivirana_varijabla>
  </DomainObject.Predmet.ProtuStrankaListFormatedWithAdressOIB>
  <DomainObject.Predmet.ProtuStrankaListNazivFormated>
    <izvorni_sadrzaj>
      <item>SISCIA j.d.o.o. za ugostiteljstvo i djelatnost turističke agencije</item>
    </izvorni_sadrzaj>
    <derivirana_varijabla naziv="DomainObject.Predmet.ProtuStrankaListNazivFormated_1">
      <item>SISCIA j.d.o.o. za ugostiteljstvo i djelatnost turističke agencije</item>
    </derivirana_varijabla>
  </DomainObject.Predmet.ProtuStrankaListNazivFormated>
  <DomainObject.Predmet.ProtuStrankaListNazivFormatedOIB>
    <izvorni_sadrzaj>
      <item>SISCIA j.d.o.o. za ugostiteljstvo i djelatnost turističke agencije, OIB 84849087990</item>
    </izvorni_sadrzaj>
    <derivirana_varijabla naziv="DomainObject.Predmet.ProtuStrankaListNazivFormatedOIB_1">
      <item>SISCIA j.d.o.o. za ugostiteljstvo i djelatnost turističke agencije, OIB 84849087990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SISCIA j.d.o.o. za ugostiteljstvo i djelatnost turističke agencije</izvorni_sadrzaj>
    <derivirana_varijabla naziv="DomainObject.Predmet.ProtustrankaIDrugi_1">SISCIA j.d.o.o. za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SISCIA j.d.o.o. za ugostiteljstvo i djelatnost turističke agencije, OIB 84849087990, Obala kneza Branimira 14, 23000 Zadar</izvorni_sadrzaj>
    <derivirana_varijabla naziv="DomainObject.Predmet.ProtustrankaIDrugiAdressOIB_1">SISCIA j.d.o.o. za ugostiteljstvo i djelatnost turističke agencije, OIB 84849087990, Obala kneza Branimira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SISCIA j.d.o.o. za ugostiteljstvo i djelatnost turističke agencije</item>
      <item>FINA</item>
    </izvorni_sadrzaj>
    <derivirana_varijabla naziv="DomainObject.Predmet.SudioniciListNaziv_1">
      <item>SISCIA j.d.o.o. za ugostiteljstvo i djelatnost turističke agencije</item>
      <item>FINA</item>
    </derivirana_varijabla>
  </DomainObject.Predmet.SudioniciListNaziv>
  <DomainObject.Predmet.SudioniciListAdressOIB>
    <izvorni_sadrzaj>
      <item>SISCIA j.d.o.o. za ugostiteljstvo i djelatnost turističke agencije, OIB 84849087990, Obala kneza Branimira 14,23000 Zadar</item>
      <item>FINA, OIB 85821130368</item>
    </izvorni_sadrzaj>
    <derivirana_varijabla naziv="DomainObject.Predmet.SudioniciListAdressOIB_1">
      <item>SISCIA j.d.o.o. za ugostiteljstvo i djelatnost turističke agencije, OIB 84849087990, Obala kneza Branimira 14,23000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84849087990</item>
      <item>, OIB 85821130368</item>
    </izvorni_sadrzaj>
    <derivirana_varijabla naziv="DomainObject.Predmet.SudioniciListNazivOIB_1">
      <item>, OIB 84849087990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51DA9A-4C6B-4FFE-81CB-8170CDE6F7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466</properties:Words>
  <properties:Characters>2634</properties:Characters>
  <properties:Lines>79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2018-01-30T08:28:00Z</dcterms:created>
  <dc:creator>Administrator</dc:creator>
  <cp:lastModifiedBy>Nena Mužanović</cp:lastModifiedBy>
  <cp:lastPrinted>2017-12-27T13:36:00Z</cp:lastPrinted>
  <dcterms:modified xmlns:xsi="http://www.w3.org/2001/XMLSchema-instance" xsi:type="dcterms:W3CDTF">2018-02-02T08:04:00Z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