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a462" w14:paraId="6c9a462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 xml:space="preserve">Zagreb, </w:t>
      </w:r>
      <w:proofErr w:type="spellStart"/>
      <w:r w:rsidRPr="0029662A">
        <w:t>Amruševa</w:t>
      </w:r>
      <w:proofErr w:type="spellEnd"/>
      <w:r w:rsidRPr="0029662A">
        <w:t xml:space="preserve">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29662A" w:rsidRPr="0029662A">
        <w:t>3064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29662A" w:rsidRPr="0029662A">
        <w:rPr>
          <w:b/>
        </w:rPr>
        <w:t>NEKTAR PROMET</w:t>
      </w:r>
      <w:r w:rsidR="00AC4528" w:rsidRPr="0029662A">
        <w:rPr>
          <w:b/>
        </w:rPr>
        <w:t xml:space="preserve"> d.o.o</w:t>
      </w:r>
      <w:r w:rsidR="00AC4528" w:rsidRPr="0029662A">
        <w:t xml:space="preserve">., </w:t>
      </w:r>
      <w:r w:rsidR="001F3257" w:rsidRPr="0029662A">
        <w:t xml:space="preserve">Zagreb, </w:t>
      </w:r>
      <w:proofErr w:type="spellStart"/>
      <w:r w:rsidR="0029662A" w:rsidRPr="0029662A">
        <w:t>Srebrenjak</w:t>
      </w:r>
      <w:proofErr w:type="spellEnd"/>
      <w:r w:rsidR="0029662A" w:rsidRPr="0029662A">
        <w:t xml:space="preserve"> 124/A</w:t>
      </w:r>
      <w:r w:rsidR="00EF2719" w:rsidRPr="0029662A">
        <w:t>.,</w:t>
      </w:r>
      <w:r w:rsidR="00AC4528" w:rsidRPr="0029662A">
        <w:t xml:space="preserve"> (OIB </w:t>
      </w:r>
      <w:r w:rsidR="0029662A" w:rsidRPr="0029662A">
        <w:t>66882379565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29662A" w:rsidRPr="0029662A">
        <w:t>206.263,39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9662A">
      <w:rPr>
        <w:b/>
      </w:rPr>
      <w:t>3064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81B69"/>
    <w:rsid w:val="00920CA0"/>
    <w:rsid w:val="009419D8"/>
    <w:rsid w:val="00A147E6"/>
    <w:rsid w:val="00A17061"/>
    <w:rsid w:val="00A46C69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6226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3064</izvorni_sadrzaj>
    <derivirana_varijabla naziv="DomainObject.Predmet.Broj_1">3064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St-3064/2015</izvorni_sadrzaj>
    <derivirana_varijabla naziv="DomainObject.Predmet.OznakaBroj_1">St-3064/2015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PROMET d.o.o. zastupanog po punomoćniku Dževat Durmiši; Ana Cvetko</izvorni_sadrzaj>
    <derivirana_varijabla naziv="DomainObject.Predmet.ProtustrankaFormated_1">  NEKTAR PROMET d.o.o. zastupanog po punomoćniku Dževat Durmiši; Ana Cvetko</derivirana_varijabla>
  </DomainObject.Predmet.ProtustrankaFormated>
  <DomainObject.Predmet.ProtustrankaFormatedOIB>
    <izvorni_sadrzaj>  NEKTAR PROMET d.o.o., OIB 66882379565 zastupanog po punomoćniku Dževat Durmiši; Ana Cvetko</izvorni_sadrzaj>
    <derivirana_varijabla naziv="DomainObject.Predmet.ProtustrankaFormatedOIB_1">  NEKTAR PROMET d.o.o., OIB 66882379565 zastupanog po punomoćniku Dževat Durmiši; Ana Cvetko</derivirana_varijabla>
  </DomainObject.Predmet.ProtustrankaFormatedOIB>
  <DomainObject.Predmet.ProtustrankaFormatedWithAdress>
    <izvorni_sadrzaj> NEKTAR PROMET d.o.o., Srebrnjak 134/A, 10000 Zagreb zastupanog po punomoćniku Dževat Durmiši; Ana Cvetko</izvorni_sadrzaj>
    <derivirana_varijabla naziv="DomainObject.Predmet.ProtustrankaFormatedWithAdress_1"> NEKTAR PROMET d.o.o., Srebrnjak 134/A, 10000 Zagreb zastupanog po punomoćniku Dževat Durmiši; Ana Cvetko</derivirana_varijabla>
  </DomainObject.Predmet.ProtustrankaFormatedWithAdress>
  <DomainObject.Predmet.ProtustrankaFormatedWithAdressOIB>
    <izvorni_sadrzaj> NEKTAR PROMET d.o.o., OIB 66882379565, Srebrnjak 134/A, 10000 Zagreb zastupanog po punomoćniku Dževat Durmiši; Ana Cvetko</izvorni_sadrzaj>
    <derivirana_varijabla naziv="DomainObject.Predmet.ProtustrankaFormatedWithAdressOIB_1"> NEKTAR PROMET d.o.o., OIB 66882379565, Srebrnjak 134/A, 10000 Zagreb zastupanog po punomoćniku Dževat Durmiši; Ana Cvetko</derivirana_varijabla>
  </DomainObject.Predmet.ProtustrankaFormatedWithAdressOIB>
  <DomainObject.Predmet.ProtustrankaWithAdress>
    <izvorni_sadrzaj>NEKTAR PROMET d.o.o. Srebrnjak 134/A, 10000 Zagreb</izvorni_sadrzaj>
    <derivirana_varijabla naziv="DomainObject.Predmet.ProtustrankaWithAdress_1">NEKTAR PROMET d.o.o. Srebrnjak 134/A, 10000 Zagreb</derivirana_varijabla>
  </DomainObject.Predmet.ProtustrankaWithAdress>
  <DomainObject.Predmet.ProtustrankaWithAdressOIB>
    <izvorni_sadrzaj>NEKTAR PROMET d.o.o., OIB 66882379565, Srebrnjak 134/A, 10000 Zagreb</izvorni_sadrzaj>
    <derivirana_varijabla naziv="DomainObject.Predmet.ProtustrankaWithAdressOIB_1">NEKTAR PROMET d.o.o., OIB 66882379565, Srebrnjak 134/A, 10000 Zagreb</derivirana_varijabla>
  </DomainObject.Predmet.ProtustrankaWithAdressOIB>
  <DomainObject.Predmet.ProtustrankaNazivFormated>
    <izvorni_sadrzaj>NEKTAR PROMET d.o.o.</izvorni_sadrzaj>
    <derivirana_varijabla naziv="DomainObject.Predmet.ProtustrankaNazivFormated_1">NEKTAR PROMET d.o.o.</derivirana_varijabla>
  </DomainObject.Predmet.ProtustrankaNazivFormated>
  <DomainObject.Predmet.ProtustrankaNazivFormatedOIB>
    <izvorni_sadrzaj>NEKTAR PROMET d.o.o., OIB 66882379565</izvorni_sadrzaj>
    <derivirana_varijabla naziv="DomainObject.Predmet.ProtustrankaNazivFormatedOIB_1">NEKTAR PROMET d.o.o., OIB 66882379565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 PROMET d.o.o. zastupanog po punomoćniku Dževat Durmiši; Ana Cvetko</item>
    </izvorni_sadrzaj>
    <derivirana_varijabla naziv="DomainObject.Predmet.ProtuStrankaListFormated_1">
      <item>NEKTAR PROMET d.o.o. zastupanog po punomoćniku Dževat Durmiši; Ana Cvetko</item>
    </derivirana_varijabla>
  </DomainObject.Predmet.ProtuStrankaListFormated>
  <DomainObject.Predmet.ProtuStrankaListFormatedOIB>
    <izvorni_sadrzaj>
      <item>NEKTAR PROMET d.o.o., OIB 66882379565 zastupanog po punomoćniku Dževat Durmiši; Ana Cvetko</item>
    </izvorni_sadrzaj>
    <derivirana_varijabla naziv="DomainObject.Predmet.ProtuStrankaListFormatedOIB_1">
      <item>NEKTAR PROMET d.o.o., OIB 66882379565 zastupanog po punomoćniku Dževat Durmiši; Ana Cvetko</item>
    </derivirana_varijabla>
  </DomainObject.Predmet.ProtuStrankaListFormatedOIB>
  <DomainObject.Predmet.ProtuStrankaListFormatedWithAdress>
    <izvorni_sadrzaj>
      <item>NEKTAR PROMET d.o.o., Srebrnjak 134/A, 10000 Zagreb zastupanog po punomoćniku Dževat Durmiši; Ana Cvetko</item>
    </izvorni_sadrzaj>
    <derivirana_varijabla naziv="DomainObject.Predmet.ProtuStrankaListFormatedWithAdress_1">
      <item>NEKTAR PROMET d.o.o., Srebrnjak 134/A, 10000 Zagreb zastupanog po punomoćniku Dževat Durmiši; Ana Cvetko</item>
    </derivirana_varijabla>
  </DomainObject.Predmet.ProtuStrankaListFormatedWithAdress>
  <DomainObject.Predmet.ProtuStrankaListFormatedWithAdressOIB>
    <izvorni_sadrzaj>
      <item>NEKTAR PROMET d.o.o., OIB 66882379565, Srebrnjak 134/A, 10000 Zagreb zastupanog po punomoćniku Dževat Durmiši; Ana Cvetko</item>
    </izvorni_sadrzaj>
    <derivirana_varijabla naziv="DomainObject.Predmet.ProtuStrankaListFormatedWithAdressOIB_1">
      <item>NEKTAR PROMET d.o.o., OIB 66882379565, Srebrnjak 134/A, 10000 Zagreb zastupanog po punomoćniku Dževat Durmiši; Ana Cvetko</item>
    </derivirana_varijabla>
  </DomainObject.Predmet.ProtuStrankaListFormatedWithAdressOIB>
  <DomainObject.Predmet.ProtuStrankaListNazivFormated>
    <izvorni_sadrzaj>
      <item>NEKTAR PROMET d.o.o.</item>
    </izvorni_sadrzaj>
    <derivirana_varijabla naziv="DomainObject.Predmet.ProtuStrankaListNazivFormated_1">
      <item>NEKTAR PROMET d.o.o.</item>
    </derivirana_varijabla>
  </DomainObject.Predmet.ProtuStrankaListNazivFormated>
  <DomainObject.Predmet.ProtuStrankaListNazivFormatedOIB>
    <izvorni_sadrzaj>
      <item>NEKTAR PROMET d.o.o., OIB 66882379565</item>
    </izvorni_sadrzaj>
    <derivirana_varijabla naziv="DomainObject.Predmet.ProtuStrankaListNazivFormatedOIB_1">
      <item>NEKTAR PROMET d.o.o., OIB 66882379565</item>
    </derivirana_varijabla>
  </DomainObject.Predmet.ProtuStrankaListNazivFormatedOIB>
  <DomainObject.Predmet.OstaliListFormated>
    <izvorni_sadrzaj>
      <item>Ana Cvetko punomoćnik sudionika u postupku NEKTAR PROMET d.o.o.</item>
      <item>Dževat Durmiši punomoćnik sudionika u postupku NEKTAR PROMET d.o.o.</item>
    </izvorni_sadrzaj>
    <derivirana_varijabla naziv="DomainObject.Predmet.OstaliListFormated_1">
      <item>Ana Cvetko punomoćnik sudionika u postupku NEKTAR PROMET d.o.o.</item>
      <item>Dževat Durmiši punomoćnik sudionika u postupku NEKTAR PROMET d.o.o.</item>
    </derivirana_varijabla>
  </DomainObject.Predmet.OstaliListFormated>
  <DomainObject.Predmet.OstaliListFormatedOIB>
    <izvorni_sadrzaj>
      <item>Ana Cvetko punomoćnik sudionika u postupku NEKTAR PROMET d.o.o.</item>
      <item>Dževat Durmiši punomoćnik sudionika u postupku NEKTAR PROMET d.o.o.</item>
    </izvorni_sadrzaj>
    <derivirana_varijabla naziv="DomainObject.Predmet.OstaliListFormatedOIB_1">
      <item>Ana Cvetko punomoćnik sudionika u postupku NEKTAR PROMET d.o.o.</item>
      <item>Dževat Durmiši punomoćnik sudionika u postupku NEKTAR PROMET d.o.o.</item>
    </derivirana_varijabla>
  </DomainObject.Predmet.OstaliListFormatedOIB>
  <DomainObject.Predmet.OstaliListFormatedWithAdress>
    <izvorni_sadrzaj>
      <item>Ana Cvetko, Fažanska 42, 10000 Zagreb punomoćnik sudionika u postupku NEKTAR PROMET d.o.o.</item>
      <item>Dževat Durmiši, 1. Ferenščica 49, 10000 Zagreb punomoćnik sudionika u postupku NEKTAR PROMET d.o.o.</item>
    </izvorni_sadrzaj>
    <derivirana_varijabla naziv="DomainObject.Predmet.OstaliListFormatedWithAdress_1">
      <item>Ana Cvetko, Fažanska 42, 10000 Zagreb punomoćnik sudionika u postupku NEKTAR PROMET d.o.o.</item>
      <item>Dževat Durmiši, 1. Ferenščica 49, 10000 Zagreb punomoćnik sudionika u postupku NEKTAR PROMET d.o.o.</item>
    </derivirana_varijabla>
  </DomainObject.Predmet.OstaliListFormatedWithAdress>
  <DomainObject.Predmet.OstaliListFormatedWithAdressOIB>
    <izvorni_sadrzaj>
      <item>Ana Cvetko, Fažanska 42, 10000 Zagreb punomoćnik sudionika u postupku NEKTAR PROMET d.o.o.</item>
      <item>Dževat Durmiši, 1. Ferenščica 49, 10000 Zagreb punomoćnik sudionika u postupku NEKTAR PROMET d.o.o.</item>
    </izvorni_sadrzaj>
    <derivirana_varijabla naziv="DomainObject.Predmet.OstaliListFormatedWithAdressOIB_1">
      <item>Ana Cvetko, Fažanska 42, 10000 Zagreb punomoćnik sudionika u postupku NEKTAR PROMET d.o.o.</item>
      <item>Dževat Durmiši, 1. Ferenščica 49, 10000 Zagreb punomoćnik sudionika u postupku NEKTAR PROMET d.o.o.</item>
    </derivirana_varijabla>
  </DomainObject.Predmet.OstaliListFormatedWithAdressOIB>
  <DomainObject.Predmet.OstaliListNazivFormated>
    <izvorni_sadrzaj>
      <item>Ana Cvetko</item>
      <item>Dževat Durmiši</item>
    </izvorni_sadrzaj>
    <derivirana_varijabla naziv="DomainObject.Predmet.OstaliListNazivFormated_1">
      <item>Ana Cvetko</item>
      <item>Dževat Durmiši</item>
    </derivirana_varijabla>
  </DomainObject.Predmet.OstaliListNazivFormated>
  <DomainObject.Predmet.OstaliListNazivFormatedOIB>
    <izvorni_sadrzaj>
      <item>Ana Cvetko</item>
      <item>Dževat Durmiši</item>
    </izvorni_sadrzaj>
    <derivirana_varijabla naziv="DomainObject.Predmet.OstaliListNazivFormatedOIB_1">
      <item>Ana Cvetko</item>
      <item>Dževat Durmiši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 PROMET d.o.o.</izvorni_sadrzaj>
    <derivirana_varijabla naziv="DomainObject.Predmet.ProtustrankaIDrugi_1">NEKTAR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NEKTAR PROMET d.o.o., OIB 66882379565, Srebrnjak 134/A, 10000 Zagreb</izvorni_sadrzaj>
    <derivirana_varijabla naziv="DomainObject.Predmet.ProtustrankaIDrugiAdressOIB_1">NEKTAR PROMET d.o.o., OIB 66882379565, Srebrnjak 134/A,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NEKTAR PROMET d.o.o.</item>
      <item>Ana Cvetko</item>
      <item>Dževat Durmiši</item>
    </izvorni_sadrzaj>
    <derivirana_varijabla naziv="DomainObject.Predmet.SudioniciListNaziv_1">
      <item>FINA Regionalni centar Zagreb</item>
      <item>NEKTAR PROMET d.o.o.</item>
      <item>Ana Cvetko</item>
      <item>Dževat Durmiši</item>
    </derivirana_varijabla>
  </DomainObject.Predmet.SudioniciListNaziv>
  <DomainObject.Predmet.SudioniciListAdressOIB>
    <izvorni_sadrzaj>
      <item>FINA Regionalni centar Zagreb, OIB 85821130368, Trg svibanjskih žrtava 1995. 1,10000 Zagreb</item>
      <item>NEKTAR PROMET d.o.o., OIB 66882379565, Srebrnjak 134/A,10000 Zagreb</item>
      <item>Ana Cvetko, Fažanska 42,10000 Zagreb</item>
      <item>Dževat Durmiši, 1. Ferenščica 49,10000 Zagreb</item>
    </izvorni_sadrzaj>
    <derivirana_varijabla naziv="DomainObject.Predmet.SudioniciListAdressOIB_1">
      <item>FINA Regionalni centar Zagreb, OIB 85821130368, Trg svibanjskih žrtava 1995. 1,10000 Zagreb</item>
      <item>NEKTAR PROMET d.o.o., OIB 66882379565, Srebrnjak 134/A,10000 Zagreb</item>
      <item>Ana Cvetko, Fažanska 42,10000 Zagreb</item>
      <item>Dževat Durmiši, 1. Ferenščica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66882379565</item>
      <item>, OIB null</item>
      <item>, OIB null</item>
    </izvorni_sadrzaj>
    <derivirana_varijabla naziv="DomainObject.Predmet.SudioniciListNazivOIB_1">
      <item>, OIB 85821130368</item>
      <item>, OIB 66882379565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2015-12-30T12:24:00Z</dcterms:created>
  <dc:creator>ilukac</dc:creator>
  <cp:lastModifiedBy>Irena Benko</cp:lastModifiedBy>
  <cp:lastPrinted>2016-01-11T08:33:00Z</cp:lastPrinted>
  <dcterms:modified xmlns:xsi="http://www.w3.org/2001/XMLSchema-instance" xsi:type="dcterms:W3CDTF">2016-01-11T08:34:00Z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