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326c" w14:paraId="7fd326c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1B09DD">
        <w:rPr>
          <w:rStyle w:val="Strong"/>
          <w:b w:val="false"/>
        </w:rPr>
        <w:t>40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</w:t>
      </w:r>
      <w:r w:rsidR="003428B0">
        <w:rPr>
          <w:rStyle w:val="Strong"/>
          <w:b w:val="false"/>
        </w:rPr>
        <w:t>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1B09DD">
        <w:t>RIJO SISTEM društvo s ograničenom odgovornošću za graditeljstvo i usluge</w:t>
      </w:r>
      <w:r w:rsidR="00817CBD">
        <w:t xml:space="preserve">, </w:t>
      </w:r>
      <w:r w:rsidR="001B09DD">
        <w:t>Vojnovec, Vojnovec 116 A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1B09DD">
        <w:t>758231</w:t>
      </w:r>
      <w:r w:rsidR="006152FF">
        <w:t xml:space="preserve">, OIB: </w:t>
      </w:r>
      <w:r w:rsidR="001B09DD">
        <w:t>27054042911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4C5D42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B09DD">
        <w:t>RIJO SISTEM društvo s ograničenom odgovornošću za graditeljstvo i usluge, Vojnovec, Vojnovec 116 A, MBS: 080758231, OIB: 27054042911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B09DD">
        <w:t>80</w:t>
      </w:r>
      <w:r w:rsidR="00C36AFE">
        <w:t>.</w:t>
      </w:r>
      <w:r w:rsidR="001B09DD">
        <w:t>084</w:t>
      </w:r>
      <w:r w:rsidR="008E7CE7">
        <w:t>,</w:t>
      </w:r>
      <w:r w:rsidR="001B09DD">
        <w:t>2</w:t>
      </w:r>
      <w:r w:rsidR="009111A9">
        <w:t>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B09DD">
        <w:t>Ivan Rihtarić, Vojnovec Loborski, Vojnovec 116 A</w:t>
      </w:r>
      <w:r w:rsidR="00972262">
        <w:t>,</w:t>
      </w:r>
      <w:r w:rsidR="004E4352">
        <w:t xml:space="preserve"> </w:t>
      </w:r>
      <w:r w:rsidR="006C0D04">
        <w:t xml:space="preserve">OIB: </w:t>
      </w:r>
      <w:r w:rsidR="001B09DD">
        <w:t>50650005553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B09DD">
        <w:t>240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4C5D42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9DD" w:rsidR="001B09DD">
      <w:r>
        <w:separator/>
      </w:r>
    </w:p>
  </w:endnote>
  <w:endnote w:id="0" w:type="continuationSeparator">
    <w:p w:rsidRDefault="001B09DD" w:rsidR="001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9DD" w:rsidR="001B09DD">
      <w:r>
        <w:separator/>
      </w:r>
    </w:p>
  </w:footnote>
  <w:footnote w:id="0" w:type="continuationSeparator">
    <w:p w:rsidRDefault="001B09DD" w:rsidR="001B0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9DD" w:rsidP="001B70D9" w:rsidR="001B09D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1B09DD" w:rsidR="001B09DD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28B0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C5D42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560C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36B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85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8856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8856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85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8856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8856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RIJO SISTEM d.o.o.</izvorni_sadrzaj>
    <derivirana_varijabla naziv="DomainObject.Predmet.ProtustrankaFormated_1">  RIJO SISTEM d.o.o.</derivirana_varijabla>
  </DomainObject.Predmet.ProtustrankaFormated>
  <DomainObject.Predmet.ProtustrankaFormatedOIB>
    <izvorni_sadrzaj>  RIJO SISTEM d.o.o., OIB 27054042911</izvorni_sadrzaj>
    <derivirana_varijabla naziv="DomainObject.Predmet.ProtustrankaFormatedOIB_1">  RIJO SISTEM d.o.o., OIB 27054042911</derivirana_varijabla>
  </DomainObject.Predmet.ProtustrankaFormatedOIB>
  <DomainObject.Predmet.ProtustrankaFormatedWithAdress>
    <izvorni_sadrzaj> RIJO SISTEM d.o.o., Vojnovec 116 A, 49250 Vojnovec Loborski</izvorni_sadrzaj>
    <derivirana_varijabla naziv="DomainObject.Predmet.ProtustrankaFormatedWithAdress_1"> RIJO SISTEM d.o.o., Vojnovec 116 A, 49250 Vojnovec Loborski</derivirana_varijabla>
  </DomainObject.Predmet.ProtustrankaFormatedWithAdress>
  <DomainObject.Predmet.ProtustrankaFormatedWithAdressOIB>
    <izvorni_sadrzaj> RIJO SISTEM d.o.o., OIB 27054042911, Vojnovec 116 A, 49250 Vojnovec Loborski</izvorni_sadrzaj>
    <derivirana_varijabla naziv="DomainObject.Predmet.ProtustrankaFormatedWithAdressOIB_1"> RIJO SISTEM d.o.o., OIB 27054042911, Vojnovec 116 A, 49250 Vojnovec Loborski</derivirana_varijabla>
  </DomainObject.Predmet.ProtustrankaFormatedWithAdressOIB>
  <DomainObject.Predmet.ProtustrankaWithAdress>
    <izvorni_sadrzaj>RIJO SISTEM d.o.o. Vojnovec 116 A, 49250 Vojnovec Loborski</izvorni_sadrzaj>
    <derivirana_varijabla naziv="DomainObject.Predmet.ProtustrankaWithAdress_1">RIJO SISTEM d.o.o. Vojnovec 116 A, 49250 Vojnovec Loborski</derivirana_varijabla>
  </DomainObject.Predmet.ProtustrankaWithAdress>
  <DomainObject.Predmet.ProtustrankaWithAdressOIB>
    <izvorni_sadrzaj>RIJO SISTEM d.o.o., OIB 27054042911, Vojnovec 116 A, 49250 Vojnovec Loborski</izvorni_sadrzaj>
    <derivirana_varijabla naziv="DomainObject.Predmet.ProtustrankaWithAdressOIB_1">RIJO SISTEM d.o.o., OIB 27054042911, Vojnovec 116 A, 49250 Vojnovec Loborski</derivirana_varijabla>
  </DomainObject.Predmet.ProtustrankaWithAdressOIB>
  <DomainObject.Predmet.ProtustrankaNazivFormated>
    <izvorni_sadrzaj>RIJO SISTEM d.o.o.</izvorni_sadrzaj>
    <derivirana_varijabla naziv="DomainObject.Predmet.ProtustrankaNazivFormated_1">RIJO SISTEM d.o.o.</derivirana_varijabla>
  </DomainObject.Predmet.ProtustrankaNazivFormated>
  <DomainObject.Predmet.ProtustrankaNazivFormatedOIB>
    <izvorni_sadrzaj>RIJO SISTEM d.o.o., OIB 27054042911</izvorni_sadrzaj>
    <derivirana_varijabla naziv="DomainObject.Predmet.ProtustrankaNazivFormatedOIB_1">RIJO SISTEM d.o.o., OIB 27054042911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RIJO SISTEM d.o.o.</item>
    </izvorni_sadrzaj>
    <derivirana_varijabla naziv="DomainObject.Predmet.ProtuStrankaListFormated_1">
      <item>RIJO SISTEM d.o.o.</item>
    </derivirana_varijabla>
  </DomainObject.Predmet.ProtuStrankaListFormated>
  <DomainObject.Predmet.ProtuStrankaListFormatedOIB>
    <izvorni_sadrzaj>
      <item>RIJO SISTEM d.o.o., OIB 27054042911</item>
    </izvorni_sadrzaj>
    <derivirana_varijabla naziv="DomainObject.Predmet.ProtuStrankaListFormatedOIB_1">
      <item>RIJO SISTEM d.o.o., OIB 27054042911</item>
    </derivirana_varijabla>
  </DomainObject.Predmet.ProtuStrankaListFormatedOIB>
  <DomainObject.Predmet.ProtuStrankaListFormatedWithAdress>
    <izvorni_sadrzaj>
      <item>RIJO SISTEM d.o.o., Vojnovec 116 A, 49250 Vojnovec Loborski</item>
    </izvorni_sadrzaj>
    <derivirana_varijabla naziv="DomainObject.Predmet.ProtuStrankaListFormatedWithAdress_1">
      <item>RIJO SISTEM d.o.o., Vojnovec 116 A, 49250 Vojnovec Loborski</item>
    </derivirana_varijabla>
  </DomainObject.Predmet.ProtuStrankaListFormatedWithAdress>
  <DomainObject.Predmet.ProtuStrankaListFormatedWithAdressOIB>
    <izvorni_sadrzaj>
      <item>RIJO SISTEM d.o.o., OIB 27054042911, Vojnovec 116 A, 49250 Vojnovec Loborski</item>
    </izvorni_sadrzaj>
    <derivirana_varijabla naziv="DomainObject.Predmet.ProtuStrankaListFormatedWithAdressOIB_1">
      <item>RIJO SISTEM d.o.o., OIB 27054042911, Vojnovec 116 A, 49250 Vojnovec Loborski</item>
    </derivirana_varijabla>
  </DomainObject.Predmet.ProtuStrankaListFormatedWithAdressOIB>
  <DomainObject.Predmet.ProtuStrankaListNazivFormated>
    <izvorni_sadrzaj>
      <item>RIJO SISTEM d.o.o.</item>
    </izvorni_sadrzaj>
    <derivirana_varijabla naziv="DomainObject.Predmet.ProtuStrankaListNazivFormated_1">
      <item>RIJO SISTEM d.o.o.</item>
    </derivirana_varijabla>
  </DomainObject.Predmet.ProtuStrankaListNazivFormated>
  <DomainObject.Predmet.ProtuStrankaListNazivFormatedOIB>
    <izvorni_sadrzaj>
      <item>RIJO SISTEM d.o.o., OIB 27054042911</item>
    </izvorni_sadrzaj>
    <derivirana_varijabla naziv="DomainObject.Predmet.ProtuStrankaListNazivFormatedOIB_1">
      <item>RIJO SISTEM d.o.o., OIB 27054042911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RIJO SISTEM d.o.o.</izvorni_sadrzaj>
    <derivirana_varijabla naziv="DomainObject.Predmet.ProtustrankaIDrugi_1">RIJO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RIJO SISTEM d.o.o., OIB 27054042911, Vojnovec 116 A, 49250 Vojnovec Loborski</izvorni_sadrzaj>
    <derivirana_varijabla naziv="DomainObject.Predmet.ProtustrankaIDrugiAdressOIB_1">RIJO SISTEM d.o.o., OIB 27054042911, Vojnovec 116 A,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RIJO SISTEM d.o.o.</item>
      <item>FINA Regionalni centar Zagreb</item>
    </izvorni_sadrzaj>
    <derivirana_varijabla naziv="DomainObject.Predmet.SudioniciListNaziv_1">
      <item>RIJO SISTEM d.o.o.</item>
      <item>FINA Regionalni centar Zagreb</item>
    </derivirana_varijabla>
  </DomainObject.Predmet.SudioniciListNaziv>
  <DomainObject.Predmet.SudioniciListAdressOIB>
    <izvorni_sadrzaj>
      <item>RIJO SISTEM d.o.o., OIB 27054042911, Vojnovec 116 A,49250 Vojnovec Loborski</item>
      <item>FINA Regionalni centar Zagreb, OIB 85821130368, Trg svibanjskih žrtava 1995. br. 1,10000 Zagreb</item>
    </izvorni_sadrzaj>
    <derivirana_varijabla naziv="DomainObject.Predmet.SudioniciListAdressOIB_1">
      <item>RIJO SISTEM d.o.o., OIB 27054042911, Vojnovec 116 A,49250 Vojnovec Loborski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27054042911</item>
      <item>, OIB 85821130368</item>
    </izvorni_sadrzaj>
    <derivirana_varijabla naziv="DomainObject.Predmet.SudioniciListNazivOIB_1">
      <item>, OIB 27054042911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B6F99-326E-4564-B392-2300302EF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2184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2017-02-10T13:03:00Z</dcterms:created>
  <dc:creator>Korisnik</dc:creator>
  <cp:lastModifiedBy>Maja Videnović</cp:lastModifiedBy>
  <cp:lastPrinted>2017-02-10T12:50:00Z</cp:lastPrinted>
  <dcterms:modified xmlns:xsi="http://www.w3.org/2001/XMLSchema-instance" xsi:type="dcterms:W3CDTF">2017-02-13T06:18:00Z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