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4388" w14:paraId="65b4388" w:rsidRDefault="00AE649C" w:rsidP="005433E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433E6" w:rsidP="005433E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433E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433E6" w:rsidP="005433E6" w:rsidR="005433E6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St-145/15-10</w:t>
      </w:r>
    </w:p>
    <w:p w:rsidRDefault="005433E6" w:rsidP="005433E6" w:rsidR="005433E6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5433E6" w:rsidP="005433E6" w:rsidR="005433E6">
      <w:pPr>
        <w:spacing w:after="0"/>
        <w:rPr>
          <w:rFonts w:cs="Times New Roman"/>
        </w:rPr>
      </w:pPr>
    </w:p>
    <w:p w:rsidRDefault="005433E6" w:rsidP="005433E6" w:rsidR="005433E6">
      <w:pPr>
        <w:spacing w:after="0"/>
        <w:ind w:firstLine="720"/>
        <w:rPr>
          <w:rFonts w:cs="Times New Roman"/>
          <w:b/>
        </w:rPr>
      </w:pPr>
    </w:p>
    <w:p w:rsidRDefault="005433E6" w:rsidP="005433E6" w:rsidR="005433E6">
      <w:pPr>
        <w:spacing w:after="0"/>
        <w:ind w:firstLine="720"/>
        <w:rPr>
          <w:rFonts w:cs="Times New Roman"/>
          <w:b/>
        </w:rPr>
      </w:pPr>
    </w:p>
    <w:p w:rsidRDefault="005433E6" w:rsidP="005433E6" w:rsidR="005433E6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433E6" w:rsidP="005433E6" w:rsidR="005433E6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433E6" w:rsidP="005433E6" w:rsidR="005433E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433E6" w:rsidP="005433E6" w:rsidR="005433E6">
      <w:pPr>
        <w:spacing w:after="0"/>
        <w:jc w:val="both"/>
        <w:rPr>
          <w:rFonts w:cs="Times New Roman"/>
          <w:lang w:val="pt-BR"/>
        </w:rPr>
      </w:pPr>
    </w:p>
    <w:p w:rsidRDefault="005433E6" w:rsidP="005433E6" w:rsidR="005433E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5433E6" w:rsidP="005433E6" w:rsidR="005433E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5433E6" w:rsidP="005433E6" w:rsidR="005433E6">
      <w:pPr>
        <w:spacing w:after="0"/>
        <w:jc w:val="both"/>
        <w:rPr>
          <w:rFonts w:cs="Times New Roman"/>
        </w:rPr>
      </w:pPr>
    </w:p>
    <w:p w:rsidRDefault="005433E6" w:rsidP="005433E6" w:rsidR="005433E6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5433E6" w:rsidP="005433E6" w:rsidR="005433E6">
      <w:pPr>
        <w:spacing w:after="0"/>
        <w:jc w:val="center"/>
        <w:rPr>
          <w:rFonts w:cs="Times New Roman"/>
        </w:rPr>
      </w:pPr>
    </w:p>
    <w:p w:rsidRDefault="005433E6" w:rsidP="005433E6" w:rsidR="005433E6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SIVI MAČAK j.d.o.o., Čakovec, Trg Eugena Kvaternika 5, OIB: 39086379733, za otvaranjem stečajnog postupka, dana 23. ožujka 2016.</w:t>
      </w:r>
    </w:p>
    <w:p w:rsidRDefault="005433E6" w:rsidP="005433E6" w:rsidR="005433E6">
      <w:pPr>
        <w:tabs>
          <w:tab w:pos="516" w:val="left"/>
        </w:tabs>
        <w:spacing w:after="0"/>
        <w:rPr>
          <w:rFonts w:cs="Times New Roman"/>
        </w:rPr>
      </w:pPr>
    </w:p>
    <w:p w:rsidRDefault="005433E6" w:rsidP="005433E6" w:rsidR="005433E6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5433E6" w:rsidP="005433E6" w:rsidR="005433E6">
      <w:pPr>
        <w:spacing w:after="0"/>
        <w:jc w:val="both"/>
        <w:rPr>
          <w:rFonts w:cs="Times New Roman"/>
        </w:rPr>
      </w:pPr>
    </w:p>
    <w:p w:rsidRDefault="005433E6" w:rsidP="005433E6" w:rsidR="005433E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SIVI MAČAK j.d.o.o., Čakovec, Trg Eugena Kvaternika 5, OIB: 39086379733,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-22014516, iznos od 5.000,00 kn na ime predujmljivanja troškova prethodnog i otvorenog stečajnog postupka.</w:t>
      </w:r>
    </w:p>
    <w:p w:rsidRDefault="005433E6" w:rsidP="005433E6" w:rsidR="005433E6">
      <w:pPr>
        <w:spacing w:after="0"/>
        <w:jc w:val="both"/>
        <w:rPr>
          <w:rFonts w:cs="Times New Roman"/>
        </w:rPr>
      </w:pPr>
    </w:p>
    <w:p w:rsidRDefault="005433E6" w:rsidP="005433E6" w:rsidR="005433E6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5433E6" w:rsidP="005433E6" w:rsidR="005433E6">
      <w:pPr>
        <w:spacing w:after="0"/>
        <w:ind w:firstLine="708"/>
        <w:jc w:val="both"/>
        <w:rPr>
          <w:rFonts w:cs="Times New Roman"/>
        </w:rPr>
      </w:pPr>
    </w:p>
    <w:p w:rsidRDefault="005433E6" w:rsidP="005433E6" w:rsidR="005433E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ožujka 2016.</w:t>
      </w:r>
    </w:p>
    <w:p w:rsidRDefault="005433E6" w:rsidP="005433E6" w:rsidR="005433E6">
      <w:pPr>
        <w:spacing w:after="0"/>
        <w:jc w:val="center"/>
        <w:rPr>
          <w:rFonts w:cs="Times New Roman"/>
        </w:rPr>
      </w:pPr>
    </w:p>
    <w:p w:rsidRDefault="005433E6" w:rsidP="005433E6" w:rsidR="005433E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5433E6" w:rsidP="005433E6" w:rsidR="005433E6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5433E6" w:rsidP="005433E6" w:rsidR="005433E6">
      <w:pPr>
        <w:spacing w:after="0"/>
        <w:ind w:firstLine="708" w:left="5664"/>
        <w:jc w:val="both"/>
        <w:rPr>
          <w:rFonts w:cs="Times New Roman"/>
        </w:rPr>
      </w:pPr>
    </w:p>
    <w:p w:rsidRDefault="005433E6" w:rsidP="005433E6" w:rsidR="005433E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433E6" w:rsidP="005433E6" w:rsidR="005433E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5433E6" w:rsidP="005433E6" w:rsidR="005433E6">
      <w:pPr>
        <w:spacing w:after="0"/>
        <w:jc w:val="both"/>
        <w:rPr>
          <w:rFonts w:cs="Times New Roman"/>
        </w:rPr>
      </w:pPr>
    </w:p>
    <w:p w:rsidRDefault="00CB0EA4" w:rsidP="005433E6" w:rsidR="00CB0EA4">
      <w:pPr>
        <w:pStyle w:val="Naslovdokumenta"/>
        <w:spacing w:after="0"/>
      </w:pPr>
    </w:p>
    <w:p w:rsidRDefault="0071688E" w:rsidP="005433E6" w:rsidR="0071688E">
      <w:pPr>
        <w:pStyle w:val="Poetniodjeljak"/>
        <w:spacing w:after="0"/>
      </w:pPr>
    </w:p>
    <w:p w:rsidRDefault="00A21F0D" w:rsidP="005433E6" w:rsidR="00A21F0D">
      <w:pPr>
        <w:pStyle w:val="NormaleSPIS"/>
        <w:spacing w:after="0"/>
        <w:rPr>
          <w:noProof/>
        </w:rPr>
      </w:pPr>
    </w:p>
    <w:p w:rsidRDefault="00DA0242" w:rsidP="005433E6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3E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74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St-145/2016-10</izvorni_sadrzaj>
    <derivirana_varijabla naziv="DomainObject.Oznaka_1">St-145/2016-10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SIVI MAČAK jednostavno društvo s ograničenom odgovornošću za usluge i trgovinu zastupanog po punomoćniku Mario Drenić</izvorni_sadrzaj>
    <derivirana_varijabla naziv="DomainObject.Predmet.ProtustrankaFormated_1">  SIVI MAČAK jednostavno društvo s ograničenom odgovornošću za usluge i trgovinu zastupanog po punomoćniku Mario Drenić</derivirana_varijabla>
  </DomainObject.Predmet.ProtustrankaFormated>
  <DomainObject.Predmet.ProtustrankaFormatedOIB>
    <izvorni_sadrzaj>  SIVI MAČAK jednostavno društvo s ograničenom odgovornošću za usluge i trgovinu, OIB 39086379733 zastupanog po punomoćniku Mario Drenić</izvorni_sadrzaj>
    <derivirana_varijabla naziv="DomainObject.Predmet.ProtustrankaFormatedOIB_1">  SIVI MAČAK jednostavno društvo s ograničenom odgovornošću za usluge i trgovinu, OIB 39086379733 zastupanog po punomoćniku Mario Drenić</derivirana_varijabla>
  </DomainObject.Predmet.ProtustrankaFormatedOIB>
  <DomainObject.Predmet.ProtustrankaFormatedWithAdress>
    <izvorni_sadrzaj> SIVI MAČAK jednostavno društvo s ograničenom odgovornošću za usluge i trgovinu, Trg Eugena Kvaternika 5, 40000 Čakovec zastupanog po punomoćniku Mario Drenić</izvorni_sadrzaj>
    <derivirana_varijabla naziv="DomainObject.Predmet.ProtustrankaFormatedWithAdress_1"> SIVI MAČAK jednostavno društvo s ograničenom odgovornošću za usluge i trgovinu, Trg Eugena Kvaternika 5, 40000 Čakovec zastupanog po punomoćniku Mario Drenić</derivirana_varijabla>
  </DomainObject.Predmet.ProtustrankaFormatedWithAdress>
  <DomainObject.Predmet.ProtustrankaFormatedWithAdressOIB>
    <izvorni_sadrzaj> SIVI MAČAK jednostavno društvo s ograničenom odgovornošću za usluge i trgovinu, OIB 39086379733, Trg Eugena Kvaternika 5, 40000 Čakovec zastupanog po punomoćniku Mario Drenić</izvorni_sadrzaj>
    <derivirana_varijabla naziv="DomainObject.Predmet.ProtustrankaFormatedWithAdressOIB_1"> SIVI MAČAK jednostavno društvo s ograničenom odgovornošću za usluge i trgovinu, OIB 39086379733, Trg Eugena Kvaternika 5, 40000 Čakovec zastupanog po punomoćniku Mario Drenić</derivirana_varijabla>
  </DomainObject.Predmet.ProtustrankaFormatedWithAdressOIB>
  <DomainObject.Predmet.ProtustrankaWithAdress>
    <izvorni_sadrzaj>SIVI MAČAK jednostavno društvo s ograničenom odgovornošću za usluge i trgovinu Trg Eugena Kvaternika 5, 40000 Čakovec</izvorni_sadrzaj>
    <derivirana_varijabla naziv="DomainObject.Predmet.ProtustrankaWithAdress_1">SIVI MAČAK jednostavno društvo s ograničenom odgovornošću za usluge i trgovinu Trg Eugena Kvaternika 5, 40000 Čakovec</derivirana_varijabla>
  </DomainObject.Predmet.ProtustrankaWithAdress>
  <DomainObject.Predmet.ProtustrankaWithAdressOIB>
    <izvorni_sadrzaj>SIVI MAČAK jednostavno društvo s ograničenom odgovornošću za usluge i trgovinu, OIB 39086379733, Trg Eugena Kvaternika 5, 40000 Čakovec</izvorni_sadrzaj>
    <derivirana_varijabla naziv="DomainObject.Predmet.ProtustrankaWithAdressOIB_1">SIVI MAČAK jednostavno društvo s ograničenom odgovornošću za usluge i trgovinu, OIB 39086379733, Trg Eugena Kvaternika 5, 40000 Čakovec</derivirana_varijabla>
  </DomainObject.Predmet.ProtustrankaWithAdressOIB>
  <DomainObject.Predmet.ProtustrankaNazivFormated>
    <izvorni_sadrzaj>SIVI MAČAK jednostavno društvo s ograničenom odgovornošću za usluge i trgovinu</izvorni_sadrzaj>
    <derivirana_varijabla naziv="DomainObject.Predmet.ProtustrankaNazivFormated_1">SIVI MAČAK jednostavno društvo s ograničenom odgovornošću za usluge i trgovinu</derivirana_varijabla>
  </DomainObject.Predmet.ProtustrankaNazivFormated>
  <DomainObject.Predmet.ProtustrankaNazivFormatedOIB>
    <izvorni_sadrzaj>SIVI MAČAK jednostavno društvo s ograničenom odgovornošću za usluge i trgovinu, OIB 39086379733</izvorni_sadrzaj>
    <derivirana_varijabla naziv="DomainObject.Predmet.ProtustrankaNazivFormatedOIB_1">SIVI MAČAK jednostavno društvo s ograničenom odgovornošću za usluge i trgovinu, OIB 39086379733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15955.88</izvorni_sadrzaj>
    <derivirana_varijabla naziv="DomainObject.Predmet.TrenutnaVrijednost_1">15955.88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SIVI MAČAK jednostavno društvo s ograničenom odgovornošću za usluge i trgovinu zastupanog po punomoćniku Mario Drenić</item>
    </izvorni_sadrzaj>
    <derivirana_varijabla naziv="DomainObject.Predmet.ProtuStrankaListFormated_1">
      <item>SIVI MAČAK jednostavno društvo s ograničenom odgovornošću za usluge i trgovinu zastupanog po punomoćniku Mario Drenić</item>
    </derivirana_varijabla>
  </DomainObject.Predmet.ProtuStrankaListFormated>
  <DomainObject.Predmet.ProtuStrankaListFormatedOIB>
    <izvorni_sadrzaj>
      <item>SIVI MAČAK jednostavno društvo s ograničenom odgovornošću za usluge i trgovinu, OIB 39086379733 zastupanog po punomoćniku Mario Drenić</item>
    </izvorni_sadrzaj>
    <derivirana_varijabla naziv="DomainObject.Predmet.ProtuStrankaListFormatedOIB_1">
      <item>SIVI MAČAK jednostavno društvo s ograničenom odgovornošću za usluge i trgovinu, OIB 39086379733 zastupanog po punomoćniku Mario Drenić</item>
    </derivirana_varijabla>
  </DomainObject.Predmet.ProtuStrankaListFormatedOIB>
  <DomainObject.Predmet.ProtuStrankaListFormatedWithAdress>
    <izvorni_sadrzaj>
      <item>SIVI MAČAK jednostavno društvo s ograničenom odgovornošću za usluge i trgovinu, Trg Eugena Kvaternika 5, 40000 Čakovec zastupanog po punomoćniku Mario Drenić</item>
    </izvorni_sadrzaj>
    <derivirana_varijabla naziv="DomainObject.Predmet.ProtuStrankaListFormatedWithAdress_1">
      <item>SIVI MAČAK jednostavno društvo s ograničenom odgovornošću za usluge i trgovinu, Trg Eugena Kvaternika 5, 40000 Čakovec zastupanog po punomoćniku Mario Drenić</item>
    </derivirana_varijabla>
  </DomainObject.Predmet.ProtuStrankaListFormatedWithAdress>
  <DomainObject.Predmet.ProtuStrankaListFormatedWithAdressOIB>
    <izvorni_sadrzaj>
      <item>SIVI MAČAK jednostavno društvo s ograničenom odgovornošću za usluge i trgovinu, OIB 39086379733, Trg Eugena Kvaternika 5, 40000 Čakovec zastupanog po punomoćniku Mario Drenić</item>
    </izvorni_sadrzaj>
    <derivirana_varijabla naziv="DomainObject.Predmet.ProtuStrankaListFormatedWithAdressOIB_1">
      <item>SIVI MAČAK jednostavno društvo s ograničenom odgovornošću za usluge i trgovinu, OIB 39086379733, Trg Eugena Kvaternika 5, 40000 Čakovec zastupanog po punomoćniku Mario Drenić</item>
    </derivirana_varijabla>
  </DomainObject.Predmet.ProtuStrankaListFormatedWithAdressOIB>
  <DomainObject.Predmet.ProtuStrankaListNazivFormated>
    <izvorni_sadrzaj>
      <item>SIVI MAČAK jednostavno društvo s ograničenom odgovornošću za usluge i trgovinu</item>
    </izvorni_sadrzaj>
    <derivirana_varijabla naziv="DomainObject.Predmet.ProtuStrankaListNazivFormated_1">
      <item>SIVI MAČAK jednostavno društvo s ograničenom odgovornošću za usluge i trgovinu</item>
    </derivirana_varijabla>
  </DomainObject.Predmet.ProtuStrankaListNazivFormated>
  <DomainObject.Predmet.ProtuStrankaListNazivFormatedOIB>
    <izvorni_sadrzaj>
      <item>SIVI MAČAK jednostavno društvo s ograničenom odgovornošću za usluge i trgovinu, OIB 39086379733</item>
    </izvorni_sadrzaj>
    <derivirana_varijabla naziv="DomainObject.Predmet.ProtuStrankaListNazivFormatedOIB_1">
      <item>SIVI MAČAK jednostavno društvo s ograničenom odgovornošću za usluge i trgovinu, OIB 39086379733</item>
    </derivirana_varijabla>
  </DomainObject.Predmet.ProtuStrankaListNazivFormatedOIB>
  <DomainObject.Predmet.OstaliListFormated>
    <izvorni_sadrzaj>
      <item>Sudski registar, Trgovački sud u Varaždinu</item>
      <item>Mario Drenić punomoćnik sudionika u postupku SIVI MAČAK jednostavno društvo s ograničenom odgovornošću za usluge i trgovinu</item>
      <item>Zagrebačka banka d.d.</item>
      <item>Hypo Alpe-Adria-Bank d.d.</item>
      <item>ŽDO Varaždin, Građansko upravni odjel</item>
    </izvorni_sadrzaj>
    <derivirana_varijabla naziv="DomainObject.Predmet.OstaliListFormated_1">
      <item>Sudski registar, Trgovački sud u Varaždinu</item>
      <item>Mario Drenić punomoćnik sudionika u postupku SIVI MAČAK jednostavno društvo s ograničenom odgovornošću za usluge i trgovinu</item>
      <item>Zagrebačka banka d.d.</item>
      <item>Hypo Alpe-Adria-Bank d.d.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Mario Drenić, OIB 37059054980 punomoćnik sudionika u postupku SIVI MAČAK jednostavno društvo s ograničenom odgovornošću za usluge i trgovinu</item>
      <item>Zagrebačka banka d.d.</item>
      <item>Hypo Alpe-Adria-Bank d.d.</item>
      <item>ŽDO Varaždin, Građansko upravni odjel</item>
    </izvorni_sadrzaj>
    <derivirana_varijabla naziv="DomainObject.Predmet.OstaliListFormatedOIB_1">
      <item>Sudski registar, Trgovački sud u Varaždinu</item>
      <item>Mario Drenić, OIB 37059054980 punomoćnik sudionika u postupku SIVI MAČAK jednostavno društvo s ograničenom odgovornošću za usluge i trgovinu</item>
      <item>Zagrebačka banka d.d.</item>
      <item>Hypo Alpe-Adria-Bank d.d.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Mario Drenić, Bana Josipa Jelačića 10, 40000 Čakovec punomoćnik sudionika u postupku SIVI MAČAK jednostavno društvo s ograničenom odgovornošću za usluge i trgovinu</item>
      <item>Zagrebačka banka d.d., Trg bana J. Jelačića 10, 10000 Zagreb</item>
      <item>Hypo Alpe-Adria-Bank d.d., Koturaška ul. 47, 10000 Zagreb</item>
      <item>ŽDO Varaždin, Građansko upravni odjel</item>
    </izvorni_sadrzaj>
    <derivirana_varijabla naziv="DomainObject.Predmet.OstaliListFormatedWithAdress_1">
      <item>Sudski registar, Trgovački sud u Varaždinu</item>
      <item>Mario Drenić, Bana Josipa Jelačića 10, 40000 Čakovec punomoćnik sudionika u postupku SIVI MAČAK jednostavno društvo s ograničenom odgovornošću za usluge i trgovinu</item>
      <item>Zagrebačka banka d.d., Trg bana J. Jelačića 10, 10000 Zagreb</item>
      <item>Hypo Alpe-Adria-Bank d.d., Koturaška ul. 47, 10000 Zagreb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Mario Drenić, OIB 37059054980, Bana Josipa Jelačića 10, 40000 Čakovec punomoćnik sudionika u postupku SIVI MAČAK jednostavno društvo s ograničenom odgovornošću za usluge i trgovinu</item>
      <item>Zagrebačka banka d.d., Trg bana J. Jelačića 10, 10000 Zagreb</item>
      <item>Hypo Alpe-Adria-Bank d.d., Koturaška ul. 47, 10000 Zagreb</item>
      <item>ŽDO Varaždin, Građansko upravni odjel</item>
    </izvorni_sadrzaj>
    <derivirana_varijabla naziv="DomainObject.Predmet.OstaliListFormatedWithAdressOIB_1">
      <item>Sudski registar, Trgovački sud u Varaždinu</item>
      <item>Mario Drenić, OIB 37059054980, Bana Josipa Jelačića 10, 40000 Čakovec punomoćnik sudionika u postupku SIVI MAČAK jednostavno društvo s ograničenom odgovornošću za usluge i trgovinu</item>
      <item>Zagrebačka banka d.d., Trg bana J. Jelačića 10, 10000 Zagreb</item>
      <item>Hypo Alpe-Adria-Bank d.d., Koturaška ul. 47, 10000 Zagreb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Mario Drenić</item>
      <item>Zagrebačka banka d.d.</item>
      <item>Hypo Alpe-Adria-Bank d.d.</item>
      <item>ŽDO Varaždin, Građansko upravni odjel</item>
    </izvorni_sadrzaj>
    <derivirana_varijabla naziv="DomainObject.Predmet.OstaliListNazivFormated_1">
      <item>Sudski registar, Trgovački sud u Varaždinu</item>
      <item>Mario Drenić</item>
      <item>Zagrebačka banka d.d.</item>
      <item>Hypo Alpe-Adria-Bank d.d.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Mario Drenić, OIB 37059054980</item>
      <item>Zagrebačka banka d.d.</item>
      <item>Hypo Alpe-Adria-Bank d.d.</item>
      <item>ŽDO Varaždin, Građansko upravni odjel</item>
    </izvorni_sadrzaj>
    <derivirana_varijabla naziv="DomainObject.Predmet.OstaliListNazivFormatedOIB_1">
      <item>Sudski registar, Trgovački sud u Varaždinu</item>
      <item>Mario Drenić, OIB 37059054980</item>
      <item>Zagrebačka banka d.d.</item>
      <item>Hypo Alpe-Adria-Bank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St-145/2016-10</izvorni_sadrzaj>
    <derivirana_varijabla naziv="DomainObject.PoslovniBrojDokumenta_1">St-145/2016-10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SIVI MAČAK jednostavno društvo s ograničenom odgovornošću za usluge i trgovinu</izvorni_sadrzaj>
    <derivirana_varijabla naziv="DomainObject.Predmet.ProtustrankaIDrugi_1">SIVI MAČAK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SIVI MAČAK jednostavno društvo s ograničenom odgovornošću za usluge i trgovinu, OIB 39086379733, Trg Eugena Kvaternika 5, 40000 Čakovec</izvorni_sadrzaj>
    <derivirana_varijabla naziv="DomainObject.Predmet.ProtustrankaIDrugiAdressOIB_1">SIVI MAČAK jednostavno društvo s ograničenom odgovornošću za usluge i trgovinu, OIB 39086379733, Trg Eugena Kvaternika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SIVI MAČAK jednostavno društvo s ograničenom odgovornošću za usluge i trgovinu</item>
      <item>Sudski registar, Trgovački sud u Varaždinu</item>
      <item>Mario Drenić</item>
      <item>Zagrebačka banka d.d.</item>
      <item>Hypo Alpe-Adria-Bank d.d.</item>
      <item>ŽDO Varaždin, Građansko upravni odjel</item>
    </izvorni_sadrzaj>
    <derivirana_varijabla naziv="DomainObject.Predmet.SudioniciListNaziv_1">
      <item>Financijska agencija</item>
      <item>SIVI MAČAK jednostavno društvo s ograničenom odgovornošću za usluge i trgovinu</item>
      <item>Sudski registar, Trgovački sud u Varaždinu</item>
      <item>Mario Drenić</item>
      <item>Zagrebačka banka d.d.</item>
      <item>Hypo Alpe-Adria-Bank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SIVI MAČAK jednostavno društvo s ograničenom odgovornošću za usluge i trgovinu, OIB 39086379733, Trg Eugena Kvaternika 5,40000 Čakovec</item>
      <item>Sudski registar, Trgovački sud u Varaždinu</item>
      <item>Mario Drenić, OIB 37059054980, Bana Josipa Jelačića 10,40000 Čakovec</item>
      <item>Zagrebačka banka d.d., Trg bana J. Jelačića 10,10000 Zagreb</item>
      <item>Hypo Alpe-Adria-Bank d.d., Koturaška ul. 47,10000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SIVI MAČAK jednostavno društvo s ograničenom odgovornošću za usluge i trgovinu, OIB 39086379733, Trg Eugena Kvaternika 5,40000 Čakovec</item>
      <item>Sudski registar, Trgovački sud u Varaždinu</item>
      <item>Mario Drenić, OIB 37059054980, Bana Josipa Jelačića 10,40000 Čakovec</item>
      <item>Zagrebačka banka d.d., Trg bana J. Jelačića 10,10000 Zagreb</item>
      <item>Hypo Alpe-Adria-Bank d.d., Koturaška ul. 47,10000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1B9A0-B805-412D-907E-739F2DBEC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1268</properties:Characters>
  <properties:Lines>48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2016-03-24T11:36:00Z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