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0e30" w14:paraId="db90e30" w:rsidRDefault="00780EDE" w:rsidP="00F349AA" w:rsidR="003E43D7" w:rsidRPr="00BC7247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C724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C7247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4835</w:t>
      </w:r>
      <w:r w:rsidR="00A60399" w:rsidRPr="00BC7247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12</w:t>
      </w:r>
    </w:p>
    <w:p w:rsidRDefault="00F349AA" w:rsidP="00F349AA" w:rsidR="00F349AA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C724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C724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C724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C7247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BC7247" w:rsidRPr="00BC7247">
        <w:rPr>
          <w:rFonts w:hAnsi="Times New Roman" w:ascii="Times New Roman"/>
          <w:sz w:val="24"/>
          <w:szCs w:val="24"/>
        </w:rPr>
        <w:t>FATUM d.o.o., Zagreb, Matetić Rongovljeva 39</w:t>
      </w:r>
      <w:r w:rsidR="00684648" w:rsidRPr="00BC7247">
        <w:rPr>
          <w:rFonts w:hAnsi="Times New Roman" w:ascii="Times New Roman"/>
          <w:sz w:val="24"/>
          <w:szCs w:val="24"/>
        </w:rPr>
        <w:t xml:space="preserve">, </w:t>
      </w:r>
      <w:r w:rsidR="00BC7247" w:rsidRPr="00BC7247">
        <w:rPr>
          <w:rFonts w:hAnsi="Times New Roman" w:ascii="Times New Roman"/>
          <w:sz w:val="24"/>
          <w:szCs w:val="24"/>
        </w:rPr>
        <w:t>OIB: 73209576306, 24. listopada</w:t>
      </w:r>
      <w:r w:rsidR="00684648" w:rsidRPr="00BC7247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C724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C724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C724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C724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C7247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BC7247" w:rsidRPr="00BC7247">
        <w:t xml:space="preserve"> 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FATUM d.o.o., Zagreb, Matetić Rongovljeva 39, OIB: 73209576306</w:t>
      </w:r>
      <w:r w:rsidR="00F349AA" w:rsidRPr="00BC7247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483516</w:t>
      </w:r>
      <w:r w:rsidR="00464ED8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BC7247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C7247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C7247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C724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C7247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C724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C724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C7247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C724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C7247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C7247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C724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C724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C7247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08. lipnja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747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61.561,30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15. lipnja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4835</w:t>
      </w:r>
      <w:r w:rsidR="001B1651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20. ožujka 2017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C7247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24. listopada</w:t>
      </w:r>
      <w:r w:rsidR="000E510A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BC7247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21. ožujka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1314</w:t>
      </w:r>
      <w:r w:rsidR="000D40CD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67.557,40</w:t>
      </w:r>
      <w:r w:rsidR="000D40CD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BC7247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C7247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BC7247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C7247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C724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BC7247" w:rsidRPr="00BC7247">
        <w:rPr>
          <w:rFonts w:hAnsi="Times New Roman" w:ascii="Times New Roman"/>
          <w:color w:val="auto"/>
          <w:sz w:val="24"/>
          <w:szCs w:val="24"/>
          <w:lang w:val="hr-HR"/>
        </w:rPr>
        <w:t>24. listopada</w:t>
      </w:r>
      <w:r w:rsidR="00993A4D"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C724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C724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C724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146D6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C724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724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C724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146D6" w:rsidP="00E146D6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E146D6" w:rsidP="00E146D6" w:rsidR="00E146D6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65A" w:rsidR="00F0265A">
      <w:r>
        <w:separator/>
      </w:r>
    </w:p>
  </w:endnote>
  <w:endnote w:id="0" w:type="continuationSeparator">
    <w:p w:rsidRDefault="00F0265A" w:rsidR="00F02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65A" w:rsidR="00F0265A">
      <w:r>
        <w:separator/>
      </w:r>
    </w:p>
  </w:footnote>
  <w:footnote w:id="0" w:type="continuationSeparator">
    <w:p w:rsidRDefault="00F0265A" w:rsidR="00F026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E146D6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BC7247" w:rsidRPr="00BC7247">
      <w:rPr>
        <w:rFonts w:hAnsi="Verdana" w:ascii="Verdana"/>
        <w:color w:val="000000"/>
      </w:rPr>
      <w:t>4835</w:t>
    </w:r>
    <w:r w:rsidR="00C8420E" w:rsidRPr="00BC7247">
      <w:rPr>
        <w:rFonts w:hAnsi="Verdana" w:ascii="Verdana"/>
        <w:color w:val="000000"/>
      </w:rPr>
      <w:t>/16</w:t>
    </w:r>
    <w:r w:rsidR="00BC7247">
      <w:rPr>
        <w:rFonts w:hAnsi="Verdana" w:ascii="Verdana"/>
        <w:color w:val="000000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C7247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146D6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265A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14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6D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6D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6D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6D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14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6D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6D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6D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6D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4835</izvorni_sadrzaj>
    <derivirana_varijabla naziv="DomainObject.Predmet.Broj_1">4835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St-4835/2016</izvorni_sadrzaj>
    <derivirana_varijabla naziv="DomainObject.Predmet.OznakaBroj_1">St-4835/2016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FATUM d.o.o. zastupanog po punomoćniku Jasmin Gavranović; Edina Krpan</izvorni_sadrzaj>
    <derivirana_varijabla naziv="DomainObject.Predmet.ProtustrankaFormated_1">  FATUM d.o.o. zastupanog po punomoćniku Jasmin Gavranović; Edina Krpan</derivirana_varijabla>
  </DomainObject.Predmet.ProtustrankaFormated>
  <DomainObject.Predmet.ProtustrankaFormatedOIB>
    <izvorni_sadrzaj>  FATUM d.o.o., OIB 73209576306 zastupanog po punomoćniku Jasmin Gavranović; Edina Krpan</izvorni_sadrzaj>
    <derivirana_varijabla naziv="DomainObject.Predmet.ProtustrankaFormatedOIB_1">  FATUM d.o.o., OIB 73209576306 zastupanog po punomoćniku Jasmin Gavranović; Edina Krpan</derivirana_varijabla>
  </DomainObject.Predmet.ProtustrankaFormatedOIB>
  <DomainObject.Predmet.ProtustrankaFormatedWithAdress>
    <izvorni_sadrzaj> FATUM d.o.o., Matetić Rongovljeva 39, 10000 Zagreb zastupanog po punomoćniku Jasmin Gavranović; Edina Krpan</izvorni_sadrzaj>
    <derivirana_varijabla naziv="DomainObject.Predmet.ProtustrankaFormatedWithAdress_1"> FATUM d.o.o., Matetić Rongovljeva 39, 10000 Zagreb zastupanog po punomoćniku Jasmin Gavranović; Edina Krpan</derivirana_varijabla>
  </DomainObject.Predmet.ProtustrankaFormatedWithAdress>
  <DomainObject.Predmet.ProtustrankaFormatedWithAdressOIB>
    <izvorni_sadrzaj> FATUM d.o.o., OIB 73209576306, Matetić Rongovljeva 39, 10000 Zagreb zastupanog po punomoćniku Jasmin Gavranović; Edina Krpan</izvorni_sadrzaj>
    <derivirana_varijabla naziv="DomainObject.Predmet.ProtustrankaFormatedWithAdressOIB_1"> FATUM d.o.o., OIB 73209576306, Matetić Rongovljeva 39, 10000 Zagreb zastupanog po punomoćniku Jasmin Gavranović; Edina Krpan</derivirana_varijabla>
  </DomainObject.Predmet.ProtustrankaFormatedWithAdressOIB>
  <DomainObject.Predmet.ProtustrankaWithAdress>
    <izvorni_sadrzaj>FATUM d.o.o. Matetić Rongovljeva 39, 10000 Zagreb</izvorni_sadrzaj>
    <derivirana_varijabla naziv="DomainObject.Predmet.ProtustrankaWithAdress_1">FATUM d.o.o. Matetić Rongovljeva 39, 10000 Zagreb</derivirana_varijabla>
  </DomainObject.Predmet.ProtustrankaWithAdress>
  <DomainObject.Predmet.ProtustrankaWithAdressOIB>
    <izvorni_sadrzaj>FATUM d.o.o., OIB 73209576306, Matetić Rongovljeva 39, 10000 Zagreb</izvorni_sadrzaj>
    <derivirana_varijabla naziv="DomainObject.Predmet.ProtustrankaWithAdressOIB_1">FATUM d.o.o., OIB 73209576306, Matetić Rongovljeva 39, 10000 Zagreb</derivirana_varijabla>
  </DomainObject.Predmet.ProtustrankaWithAdressOIB>
  <DomainObject.Predmet.ProtustrankaNazivFormated>
    <izvorni_sadrzaj>FATUM d.o.o.</izvorni_sadrzaj>
    <derivirana_varijabla naziv="DomainObject.Predmet.ProtustrankaNazivFormated_1">FATUM d.o.o.</derivirana_varijabla>
  </DomainObject.Predmet.ProtustrankaNazivFormated>
  <DomainObject.Predmet.ProtustrankaNazivFormatedOIB>
    <izvorni_sadrzaj>FATUM d.o.o., OIB 73209576306</izvorni_sadrzaj>
    <derivirana_varijabla naziv="DomainObject.Predmet.ProtustrankaNazivFormatedOIB_1">FATUM d.o.o., OIB 73209576306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 Gavranović; Edina Krpan</izvorni_sadrzaj>
    <derivirana_varijabla naziv="DomainObject.Predmet.StrankaFormated_1">  FINA Regionalni centar Zagreb; Jasmin Gavranović; Edina Krpan</derivirana_varijabla>
  </DomainObject.Predmet.StrankaFormated>
  <DomainObject.Predmet.StrankaFormatedOIB>
    <izvorni_sadrzaj>  FINA Regionalni centar Zagreb, OIB 85821130368; Jasmin Gavranović, OIB 27992337569; Edina Krpan, OIB 26706868799</izvorni_sadrzaj>
    <derivirana_varijabla naziv="DomainObject.Predmet.StrankaFormatedOIB_1">  FINA Regionalni centar Zagreb, OIB 85821130368; Jasmin Gavranović, OIB 27992337569; Edina Krpan, OIB 26706868799</derivirana_varijabla>
  </DomainObject.Predmet.StrankaFormatedOIB>
  <DomainObject.Predmet.StrankaFormatedWithAdress>
    <izvorni_sadrzaj> FINA Regionalni centar Zagreb, Trg svibanjskih žrtava 1995. 1, 10000 Zagreb; Jasmin Gavranović, Ulica Ivana Matetića Ronjgova 39, 10000 Zagreb; Edina Krpan, Basaričekova 38, 51260 Crikvenica</izvorni_sadrzaj>
    <derivirana_varijabla naziv="DomainObject.Predmet.StrankaFormatedWithAdress_1"> FINA Regionalni centar Zagreb, Trg svibanjskih žrtava 1995. 1, 10000 Zagreb; Jasmin Gavranović, Ulica Ivana Matetića Ronjgova 39, 10000 Zagreb; Edina Krpan, Basaričekova 38, 51260 Crikvenica</derivirana_varijabla>
  </DomainObject.Predmet.StrankaFormatedWithAdress>
  <DomainObject.Predmet.StrankaFormatedWithAdressOIB>
    <izvorni_sadrzaj> FINA Regionalni centar Zagreb, OIB 85821130368, Trg svibanjskih žrtava 1995. 1, 10000 Zagreb; Jasmin Gavranović, OIB 27992337569, Ulica Ivana Matetića Ronjgova 39, 10000 Zagreb; Edina Krpan, OIB 26706868799, Basaričekova 38, 51260 Crikvenica</izvorni_sadrzaj>
    <derivirana_varijabla naziv="DomainObject.Predmet.StrankaFormatedWithAdressOIB_1"> FINA Regionalni centar Zagreb, OIB 85821130368, Trg svibanjskih žrtava 1995. 1, 10000 Zagreb; Jasmin Gavranović, OIB 27992337569, Ulica Ivana Matetića Ronjgova 39, 10000 Zagreb; Edina Krpan, OIB 26706868799, Basaričekova 38, 51260 Crikvenica</derivirana_varijabla>
  </DomainObject.Predmet.StrankaFormatedWithAdressOIB>
  <DomainObject.Predmet.StrankaWithAdress>
    <izvorni_sadrzaj>FINA Regionalni centar Zagreb Trg svibanjskih žrtava 1995. 1,10000 Zagreb,Jasmin Gavranović Ulica Ivana Matetića Ronjgova 39,10000 Zagreb,Edina Krpan Basaričekova 38,51260 Crikvenica</izvorni_sadrzaj>
    <derivirana_varijabla naziv="DomainObject.Predmet.StrankaWithAdress_1">FINA Regionalni centar Zagreb Trg svibanjskih žrtava 1995. 1,10000 Zagreb,Jasmin Gavranović Ulica Ivana Matetića Ronjgova 39,10000 Zagreb,Edina Krpan Basaričekova 38,51260 Crikvenica</derivirana_varijabla>
  </DomainObject.Predmet.StrankaWithAdress>
  <DomainObject.Predmet.StrankaWithAdressOIB>
    <izvorni_sadrzaj>FINA Regionalni centar Zagreb, OIB 85821130368, Trg svibanjskih žrtava 1995. 1,10000 Zagreb,Jasmin Gavranović, OIB 27992337569, Ulica Ivana Matetića Ronjgova 39,10000 Zagreb,Edina Krpan, OIB 26706868799, Basaričekova 38,51260 Crikvenica</izvorni_sadrzaj>
    <derivirana_varijabla naziv="DomainObject.Predmet.StrankaWithAdressOIB_1">FINA Regionalni centar Zagreb, OIB 85821130368, Trg svibanjskih žrtava 1995. 1,10000 Zagreb,Jasmin Gavranović, OIB 27992337569, Ulica Ivana Matetića Ronjgova 39,10000 Zagreb,Edina Krpan, OIB 26706868799, Basaričekova 38,51260 Crikvenica</derivirana_varijabla>
  </DomainObject.Predmet.StrankaWithAdressOIB>
  <DomainObject.Predmet.StrankaNazivFormated>
    <izvorni_sadrzaj>FINA Regionalni centar Zagreb,Jasmin Gavranović,Edina Krpan</izvorni_sadrzaj>
    <derivirana_varijabla naziv="DomainObject.Predmet.StrankaNazivFormated_1">FINA Regionalni centar Zagreb,Jasmin Gavranović,Edina Krpan</derivirana_varijabla>
  </DomainObject.Predmet.StrankaNazivFormated>
  <DomainObject.Predmet.StrankaNazivFormatedOIB>
    <izvorni_sadrzaj>FINA Regionalni centar Zagreb, OIB 85821130368,Jasmin Gavranović, OIB 27992337569,Edina Krpan, OIB 26706868799</izvorni_sadrzaj>
    <derivirana_varijabla naziv="DomainObject.Predmet.StrankaNazivFormatedOIB_1">FINA Regionalni centar Zagreb, OIB 85821130368,Jasmin Gavranović, OIB 27992337569,Edina Krpan, OIB 26706868799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Jasmin Gavranović</item>
      <item>Edina Krpan</item>
    </izvorni_sadrzaj>
    <derivirana_varijabla naziv="DomainObject.Predmet.StrankaListFormated_1">
      <item>FINA Regionalni centar Zagreb</item>
      <item>Jasmin Gavranović</item>
      <item>Edina Krpan</item>
    </derivirana_varijabla>
  </DomainObject.Predmet.StrankaListFormated>
  <DomainObject.Predmet.StrankaListFormatedOIB>
    <izvorni_sadrzaj>
      <item>FINA Regionalni centar Zagreb, OIB 85821130368</item>
      <item>Jasmin Gavranović, OIB 27992337569</item>
      <item>Edina Krpan, OIB 26706868799</item>
    </izvorni_sadrzaj>
    <derivirana_varijabla naziv="DomainObject.Predmet.StrankaListFormatedOIB_1">
      <item>FINA Regionalni centar Zagreb, OIB 85821130368</item>
      <item>Jasmin Gavranović, OIB 27992337569</item>
      <item>Edina Krpan, OIB 26706868799</item>
    </derivirana_varijabla>
  </DomainObject.Predmet.StrankaListFormatedOIB>
  <DomainObject.Predmet.StrankaListFormatedWithAdress>
    <izvorni_sadrzaj>
      <item>FINA Regionalni centar Zagreb, Trg svibanjskih žrtava 1995. 1, 10000 Zagreb</item>
      <item>Jasmin Gavranović, Ulica Ivana Matetića Ronjgova 39, 10000 Zagreb</item>
      <item>Edina Krpan, Basaričekova 38, 51260 Crikvenica</item>
    </izvorni_sadrzaj>
    <derivirana_varijabla naziv="DomainObject.Predmet.StrankaListFormatedWithAdress_1">
      <item>FINA Regionalni centar Zagreb, Trg svibanjskih žrtava 1995. 1, 10000 Zagreb</item>
      <item>Jasmin Gavranović, Ulica Ivana Matetića Ronjgova 39, 10000 Zagreb</item>
      <item>Edina Krpan, Basaričekova 38, 51260 Crikvenica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Jasmin Gavranović, OIB 27992337569, Ulica Ivana Matetića Ronjgova 39, 10000 Zagreb</item>
      <item>Edina Krpan, OIB 26706868799, Basaričekova 38, 51260 Crikvenica</item>
    </izvorni_sadrzaj>
    <derivirana_varijabla naziv="DomainObject.Predmet.StrankaListFormatedWithAdressOIB_1">
      <item>FINA Regionalni centar Zagreb, OIB 85821130368, Trg svibanjskih žrtava 1995. 1, 10000 Zagreb</item>
      <item>Jasmin Gavranović, OIB 27992337569, Ulica Ivana Matetića Ronjgova 39, 10000 Zagreb</item>
      <item>Edina Krpan, OIB 26706868799, Basaričekova 38, 51260 Crikvenica</item>
    </derivirana_varijabla>
  </DomainObject.Predmet.StrankaListFormatedWithAdressOIB>
  <DomainObject.Predmet.StrankaListNazivFormated>
    <izvorni_sadrzaj>
      <item>FINA Regionalni centar Zagreb</item>
      <item>Jasmin Gavranović</item>
      <item>Edina Krpan</item>
    </izvorni_sadrzaj>
    <derivirana_varijabla naziv="DomainObject.Predmet.StrankaListNazivFormated_1">
      <item>FINA Regionalni centar Zagreb</item>
      <item>Jasmin Gavranović</item>
      <item>Edina Krpan</item>
    </derivirana_varijabla>
  </DomainObject.Predmet.StrankaListNazivFormated>
  <DomainObject.Predmet.StrankaListNazivFormatedOIB>
    <izvorni_sadrzaj>
      <item>FINA Regionalni centar Zagreb, OIB 85821130368</item>
      <item>Jasmin Gavranović, OIB 27992337569</item>
      <item>Edina Krpan, OIB 26706868799</item>
    </izvorni_sadrzaj>
    <derivirana_varijabla naziv="DomainObject.Predmet.StrankaListNazivFormatedOIB_1">
      <item>FINA Regionalni centar Zagreb, OIB 85821130368</item>
      <item>Jasmin Gavranović, OIB 27992337569</item>
      <item>Edina Krpan, OIB 26706868799</item>
    </derivirana_varijabla>
  </DomainObject.Predmet.StrankaListNazivFormatedOIB>
  <DomainObject.Predmet.ProtuStrankaListFormated>
    <izvorni_sadrzaj>
      <item>FATUM d.o.o. zastupanog po punomoćniku Jasmin Gavranović; Edina Krpan</item>
    </izvorni_sadrzaj>
    <derivirana_varijabla naziv="DomainObject.Predmet.ProtuStrankaListFormated_1">
      <item>FATUM d.o.o. zastupanog po punomoćniku Jasmin Gavranović; Edina Krpan</item>
    </derivirana_varijabla>
  </DomainObject.Predmet.ProtuStrankaListFormated>
  <DomainObject.Predmet.ProtuStrankaListFormatedOIB>
    <izvorni_sadrzaj>
      <item>FATUM d.o.o., OIB 73209576306 zastupanog po punomoćniku Jasmin Gavranović; Edina Krpan</item>
    </izvorni_sadrzaj>
    <derivirana_varijabla naziv="DomainObject.Predmet.ProtuStrankaListFormatedOIB_1">
      <item>FATUM d.o.o., OIB 73209576306 zastupanog po punomoćniku Jasmin Gavranović; Edina Krpan</item>
    </derivirana_varijabla>
  </DomainObject.Predmet.ProtuStrankaListFormatedOIB>
  <DomainObject.Predmet.ProtuStrankaListFormatedWithAdress>
    <izvorni_sadrzaj>
      <item>FATUM d.o.o., Matetić Rongovljeva 39, 10000 Zagreb zastupanog po punomoćniku Jasmin Gavranović; Edina Krpan</item>
    </izvorni_sadrzaj>
    <derivirana_varijabla naziv="DomainObject.Predmet.ProtuStrankaListFormatedWithAdress_1">
      <item>FATUM d.o.o., Matetić Rongovljeva 39, 10000 Zagreb zastupanog po punomoćniku Jasmin Gavranović; Edina Krpan</item>
    </derivirana_varijabla>
  </DomainObject.Predmet.ProtuStrankaListFormatedWithAdress>
  <DomainObject.Predmet.ProtuStrankaListFormatedWithAdressOIB>
    <izvorni_sadrzaj>
      <item>FATUM d.o.o., OIB 73209576306, Matetić Rongovljeva 39, 10000 Zagreb zastupanog po punomoćniku Jasmin Gavranović; Edina Krpan</item>
    </izvorni_sadrzaj>
    <derivirana_varijabla naziv="DomainObject.Predmet.ProtuStrankaListFormatedWithAdressOIB_1">
      <item>FATUM d.o.o., OIB 73209576306, Matetić Rongovljeva 39, 10000 Zagreb zastupanog po punomoćniku Jasmin Gavranović; Edina Krpan</item>
    </derivirana_varijabla>
  </DomainObject.Predmet.ProtuStrankaListFormatedWithAdressOIB>
  <DomainObject.Predmet.ProtuStrankaListNazivFormated>
    <izvorni_sadrzaj>
      <item>FATUM d.o.o.</item>
    </izvorni_sadrzaj>
    <derivirana_varijabla naziv="DomainObject.Predmet.ProtuStrankaListNazivFormated_1">
      <item>FATUM d.o.o.</item>
    </derivirana_varijabla>
  </DomainObject.Predmet.ProtuStrankaListNazivFormated>
  <DomainObject.Predmet.ProtuStrankaListNazivFormatedOIB>
    <izvorni_sadrzaj>
      <item>FATUM d.o.o., OIB 73209576306</item>
    </izvorni_sadrzaj>
    <derivirana_varijabla naziv="DomainObject.Predmet.ProtuStrankaListNazivFormatedOIB_1">
      <item>FATUM d.o.o., OIB 73209576306</item>
    </derivirana_varijabla>
  </DomainObject.Predmet.ProtuStrankaListNazivFormatedOIB>
  <DomainObject.Predmet.OstaliListFormated>
    <izvorni_sadrzaj>
      <item>Jasmin Gavranović punomoćnik sudionika u postupku FATUM d.o.o.</item>
      <item>Edina Krpan punomoćnik sudionika u postupku FATUM d.o.o.</item>
    </izvorni_sadrzaj>
    <derivirana_varijabla naziv="DomainObject.Predmet.OstaliListFormated_1">
      <item>Jasmin Gavranović punomoćnik sudionika u postupku FATUM d.o.o.</item>
      <item>Edina Krpan punomoćnik sudionika u postupku FATUM d.o.o.</item>
    </derivirana_varijabla>
  </DomainObject.Predmet.OstaliListFormated>
  <DomainObject.Predmet.OstaliListFormatedOIB>
    <izvorni_sadrzaj>
      <item>Jasmin Gavranović, OIB 27992337569 punomoćnik sudionika u postupku FATUM d.o.o.</item>
      <item>Edina Krpan, OIB 26706868799 punomoćnik sudionika u postupku FATUM d.o.o.</item>
    </izvorni_sadrzaj>
    <derivirana_varijabla naziv="DomainObject.Predmet.OstaliListFormatedOIB_1">
      <item>Jasmin Gavranović, OIB 27992337569 punomoćnik sudionika u postupku FATUM d.o.o.</item>
      <item>Edina Krpan, OIB 26706868799 punomoćnik sudionika u postupku FATUM d.o.o.</item>
    </derivirana_varijabla>
  </DomainObject.Predmet.OstaliListFormatedOIB>
  <DomainObject.Predmet.OstaliListFormatedWithAdress>
    <izvorni_sadrzaj>
      <item>Jasmin Gavranović, Ulica Ivana Matetića Ronjgova 39, 10000 Zagreb punomoćnik sudionika u postupku FATUM d.o.o.</item>
      <item>Edina Krpan, Basaričekova 38, 51260 Crikvenica punomoćnik sudionika u postupku FATUM d.o.o.</item>
    </izvorni_sadrzaj>
    <derivirana_varijabla naziv="DomainObject.Predmet.OstaliListFormatedWithAdress_1">
      <item>Jasmin Gavranović, Ulica Ivana Matetića Ronjgova 39, 10000 Zagreb punomoćnik sudionika u postupku FATUM d.o.o.</item>
      <item>Edina Krpan, Basaričekova 38, 51260 Crikvenica punomoćnik sudionika u postupku FATUM d.o.o.</item>
    </derivirana_varijabla>
  </DomainObject.Predmet.OstaliListFormatedWithAdress>
  <DomainObject.Predmet.OstaliListFormatedWithAdressOIB>
    <izvorni_sadrzaj>
      <item>Jasmin Gavranović, OIB 27992337569, Ulica Ivana Matetića Ronjgova 39, 10000 Zagreb punomoćnik sudionika u postupku FATUM d.o.o.</item>
      <item>Edina Krpan, OIB 26706868799, Basaričekova 38, 51260 Crikvenica punomoćnik sudionika u postupku FATUM d.o.o.</item>
    </izvorni_sadrzaj>
    <derivirana_varijabla naziv="DomainObject.Predmet.OstaliListFormatedWithAdressOIB_1">
      <item>Jasmin Gavranović, OIB 27992337569, Ulica Ivana Matetića Ronjgova 39, 10000 Zagreb punomoćnik sudionika u postupku FATUM d.o.o.</item>
      <item>Edina Krpan, OIB 26706868799, Basaričekova 38, 51260 Crikvenica punomoćnik sudionika u postupku FATUM d.o.o.</item>
    </derivirana_varijabla>
  </DomainObject.Predmet.OstaliListFormatedWithAdressOIB>
  <DomainObject.Predmet.OstaliListNazivFormated>
    <izvorni_sadrzaj>
      <item>Jasmin Gavranović</item>
      <item>Edina Krpan</item>
    </izvorni_sadrzaj>
    <derivirana_varijabla naziv="DomainObject.Predmet.OstaliListNazivFormated_1">
      <item>Jasmin Gavranović</item>
      <item>Edina Krpan</item>
    </derivirana_varijabla>
  </DomainObject.Predmet.OstaliListNazivFormated>
  <DomainObject.Predmet.OstaliListNazivFormatedOIB>
    <izvorni_sadrzaj>
      <item>Jasmin Gavranović, OIB 27992337569</item>
      <item>Edina Krpan, OIB 26706868799</item>
    </izvorni_sadrzaj>
    <derivirana_varijabla naziv="DomainObject.Predmet.OstaliListNazivFormatedOIB_1">
      <item>Jasmin Gavranović, OIB 27992337569</item>
      <item>Edina Krpan, OIB 26706868799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FATUM d.o.o.</izvorni_sadrzaj>
    <derivirana_varijabla naziv="DomainObject.Predmet.ProtustrankaIDrugi_1">FATUM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FATUM d.o.o., OIB 73209576306, Matetić Rongovljeva 39, 10000 Zagreb</izvorni_sadrzaj>
    <derivirana_varijabla naziv="DomainObject.Predmet.ProtustrankaIDrugiAdressOIB_1">FATUM d.o.o., OIB 73209576306, Matetić Rongovljeva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FATUM d.o.o.</item>
      <item>Jasmin Gavranović</item>
      <item>Jasmin Gavranović</item>
      <item>Edina Krpan</item>
      <item>Edina Krpan</item>
    </izvorni_sadrzaj>
    <derivirana_varijabla naziv="DomainObject.Predmet.SudioniciListNaziv_1">
      <item>FINA Regionalni centar Zagreb</item>
      <item>FATUM d.o.o.</item>
      <item>Jasmin Gavranović</item>
      <item>Jasmin Gavranović</item>
      <item>Edina Krpan</item>
      <item>Edina Krpan</item>
    </derivirana_varijabla>
  </DomainObject.Predmet.SudioniciListNaziv>
  <DomainObject.Predmet.SudioniciListAdressOIB>
    <izvorni_sadrzaj>
      <item>FINA Regionalni centar Zagreb, OIB 85821130368, Trg svibanjskih žrtava 1995. 1,10000 Zagreb</item>
      <item>FATUM d.o.o., OIB 73209576306, Matetić Rongovljeva 39,10000 Zagreb</item>
      <item>Jasmin Gavranović, OIB 27992337569, Ulica Ivana Matetića Ronjgova 39,10000 Zagreb</item>
      <item>Jasmin Gavranović, OIB 27992337569, Ulica Ivana Matetića Ronjgova 39,10000 Zagreb</item>
      <item>Edina Krpan, OIB 26706868799, Basaričekova 38,51260 Crikvenica</item>
      <item>Edina Krpan, OIB 26706868799, Basaričekova 38,51260 Crikvenica</item>
    </izvorni_sadrzaj>
    <derivirana_varijabla naziv="DomainObject.Predmet.SudioniciListAdressOIB_1">
      <item>FINA Regionalni centar Zagreb, OIB 85821130368, Trg svibanjskih žrtava 1995. 1,10000 Zagreb</item>
      <item>FATUM d.o.o., OIB 73209576306, Matetić Rongovljeva 39,10000 Zagreb</item>
      <item>Jasmin Gavranović, OIB 27992337569, Ulica Ivana Matetića Ronjgova 39,10000 Zagreb</item>
      <item>Jasmin Gavranović, OIB 27992337569, Ulica Ivana Matetića Ronjgova 39,10000 Zagreb</item>
      <item>Edina Krpan, OIB 26706868799, Basaričekova 38,51260 Crikvenica</item>
      <item>Edina Krpan, OIB 26706868799, Basaričekova 38,51260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73209576306</item>
      <item>, OIB 27992337569</item>
      <item>, OIB 27992337569</item>
      <item>, OIB 26706868799</item>
      <item>, OIB 26706868799</item>
    </izvorni_sadrzaj>
    <derivirana_varijabla naziv="DomainObject.Predmet.SudioniciListNazivOIB_1">
      <item>, OIB 85821130368</item>
      <item>, OIB 73209576306</item>
      <item>, OIB 27992337569</item>
      <item>, OIB 27992337569</item>
      <item>, OIB 26706868799</item>
      <item>, OIB 26706868799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644</properties:Words>
  <properties:Characters>3486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2017-10-24T10:43:00Z</dcterms:created>
  <dc:creator>MINISTARSTVO PRAVOSUĐA</dc:creator>
  <cp:lastModifiedBy>Maja Renić</cp:lastModifiedBy>
  <cp:lastPrinted>2017-10-24T10:43:00Z</cp:lastPrinted>
  <dcterms:modified xmlns:xsi="http://www.w3.org/2001/XMLSchema-instance" xsi:type="dcterms:W3CDTF">2017-10-24T10:44:00Z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