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10e19" w14:paraId="b010e19" w:rsidRDefault="00167E67" w:rsidP="00167E67" w:rsidR="00167E67" w:rsidRPr="00FD5064">
      <w:pPr>
        <w:jc w:val="center"/>
        <w15:collapsed w:val="false"/>
      </w:pPr>
      <w:bookmarkStart w:name="_GoBack" w:id="0"/>
      <w:bookmarkEnd w:id="0"/>
    </w:p>
    <w:p w:rsidRDefault="00167E67" w:rsidP="00167E67" w:rsidR="00167E67" w:rsidRPr="00FD5064">
      <w:pPr>
        <w:jc w:val="both"/>
      </w:pPr>
      <w:r w:rsidRPr="00FD5064">
        <w:t xml:space="preserve">                 </w:t>
      </w:r>
      <w:r>
        <w:rPr>
          <w:noProof/>
        </w:rPr>
        <w:drawing>
          <wp:inline distR="0" distL="0" distB="0" distT="0">
            <wp:extent cy="694944" cx="604258"/>
            <wp:effectExtent b="0" r="5715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7604" cx="6065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5064">
        <w:t xml:space="preserve">                                                         </w:t>
      </w:r>
    </w:p>
    <w:p w:rsidRDefault="00167E67" w:rsidP="00167E67" w:rsidR="00167E67" w:rsidRPr="00FD5064">
      <w:r w:rsidRPr="00FD5064">
        <w:t xml:space="preserve">    REPUBLIKA HRVATSKA</w:t>
      </w:r>
      <w:r w:rsidRPr="00775E47"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</w:t>
      </w:r>
    </w:p>
    <w:p w:rsidRDefault="00167E67" w:rsidP="00167E67" w:rsidR="00167E67" w:rsidRPr="00FD5064">
      <w:r w:rsidRPr="00FD5064">
        <w:t xml:space="preserve"> TRGOVAČKI SUD U PAZINU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2 St-53/2015-75</w:t>
      </w:r>
    </w:p>
    <w:p w:rsidRDefault="00167E67" w:rsidP="00167E67" w:rsidR="00167E67" w:rsidRPr="00FD5064">
      <w:r>
        <w:t xml:space="preserve">      52000 </w:t>
      </w:r>
      <w:r w:rsidRPr="00FD5064">
        <w:t>Pazin, Dršćevka 1</w:t>
      </w:r>
      <w:r w:rsidRPr="00DF700F"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</w:p>
    <w:p w:rsidRDefault="00167E67" w:rsidP="00167E67" w:rsidR="00167E67">
      <w:pPr>
        <w:jc w:val="center"/>
      </w:pPr>
    </w:p>
    <w:p w:rsidRDefault="004F33CE" w:rsidP="00167E67" w:rsidR="004F33CE" w:rsidRPr="00FD5064">
      <w:pPr>
        <w:jc w:val="center"/>
      </w:pPr>
    </w:p>
    <w:p w:rsidRDefault="00167E67" w:rsidP="00167E67" w:rsidR="00167E67" w:rsidRPr="00FD5064">
      <w:pPr>
        <w:jc w:val="center"/>
      </w:pPr>
      <w:r w:rsidRPr="00FD5064">
        <w:t>R E P U B L I K A  H R V A T S K A</w:t>
      </w:r>
    </w:p>
    <w:p w:rsidRDefault="00167E67" w:rsidP="00167E67" w:rsidR="00167E67" w:rsidRPr="00FD5064">
      <w:pPr>
        <w:jc w:val="center"/>
      </w:pPr>
    </w:p>
    <w:p w:rsidRDefault="00167E67" w:rsidP="00167E67" w:rsidR="00167E67">
      <w:pPr>
        <w:jc w:val="center"/>
      </w:pPr>
      <w:r w:rsidRPr="00FD5064">
        <w:t>R J E Š E NJ E</w:t>
      </w:r>
    </w:p>
    <w:p w:rsidRDefault="004F33CE" w:rsidP="00167E67" w:rsidR="004F33CE">
      <w:pPr>
        <w:jc w:val="center"/>
      </w:pPr>
    </w:p>
    <w:p w:rsidRDefault="004F33CE" w:rsidP="00167E67" w:rsidR="004F33CE" w:rsidRPr="00FD5064">
      <w:pPr>
        <w:jc w:val="center"/>
      </w:pPr>
    </w:p>
    <w:p w:rsidRDefault="00167E67" w:rsidP="00167E67" w:rsidR="00167E67" w:rsidRPr="00FD5064">
      <w:pPr>
        <w:ind w:firstLine="708"/>
        <w:jc w:val="both"/>
      </w:pPr>
      <w:r w:rsidRPr="00FD5064">
        <w:t xml:space="preserve">Trgovački sud u Pazinu, po stečajnom sucu </w:t>
      </w:r>
      <w:r>
        <w:t>Adrijani Labinjan Skok</w:t>
      </w:r>
      <w:r w:rsidRPr="00FD5064">
        <w:t xml:space="preserve">, u stečajnom postupku nad </w:t>
      </w:r>
      <w:r>
        <w:t xml:space="preserve">stečajnim </w:t>
      </w:r>
      <w:r w:rsidRPr="00FD5064">
        <w:t>dužnikom</w:t>
      </w:r>
      <w:r w:rsidRPr="000362CA">
        <w:t xml:space="preserve"> </w:t>
      </w:r>
      <w:r w:rsidRPr="007D0794">
        <w:t>PROJEKT KOLOMBANIJA d.o.o.</w:t>
      </w:r>
      <w:r>
        <w:t xml:space="preserve"> u stečaju</w:t>
      </w:r>
      <w:r w:rsidRPr="007D0794">
        <w:t>, Poreč, Partizanska 13, OIB: 82650629529</w:t>
      </w:r>
      <w:r w:rsidRPr="00FD5064">
        <w:t xml:space="preserve">, </w:t>
      </w:r>
      <w:r>
        <w:t xml:space="preserve">19. listopada </w:t>
      </w:r>
      <w:r w:rsidRPr="00FD5064">
        <w:t xml:space="preserve">2017. </w:t>
      </w:r>
    </w:p>
    <w:p w:rsidRDefault="00167E67" w:rsidP="00167E67" w:rsidR="00167E67">
      <w:pPr>
        <w:ind w:firstLine="708"/>
        <w:jc w:val="both"/>
      </w:pPr>
    </w:p>
    <w:p w:rsidRDefault="004F33CE" w:rsidP="00167E67" w:rsidR="004F33CE" w:rsidRPr="00FD5064">
      <w:pPr>
        <w:ind w:firstLine="708"/>
        <w:jc w:val="both"/>
      </w:pPr>
    </w:p>
    <w:p w:rsidRDefault="00167E67" w:rsidP="00167E67" w:rsidR="00167E67" w:rsidRPr="00FD5064">
      <w:pPr>
        <w:jc w:val="center"/>
      </w:pPr>
      <w:r w:rsidRPr="00FD5064">
        <w:t>r i j e š i o  j e</w:t>
      </w:r>
    </w:p>
    <w:p w:rsidRDefault="00167E67" w:rsidP="00167E67" w:rsidR="00167E67"/>
    <w:p w:rsidRDefault="004F33CE" w:rsidP="00167E67" w:rsidR="004F33CE" w:rsidRPr="00FD5064"/>
    <w:p w:rsidRDefault="00167E67" w:rsidP="00167E67" w:rsidR="00167E67">
      <w:pPr>
        <w:ind w:firstLine="708"/>
        <w:jc w:val="both"/>
      </w:pPr>
      <w:r w:rsidRPr="00A54A86">
        <w:rPr>
          <w:bCs w:val="false"/>
        </w:rPr>
        <w:t>I</w:t>
      </w:r>
      <w:r>
        <w:rPr>
          <w:bCs w:val="false"/>
        </w:rPr>
        <w:t>.</w:t>
      </w:r>
      <w:r w:rsidRPr="00A54A86">
        <w:rPr>
          <w:bCs w:val="false"/>
        </w:rPr>
        <w:tab/>
      </w:r>
      <w:r>
        <w:t xml:space="preserve">Kupcu </w:t>
      </w:r>
      <w:r w:rsidR="0042753D">
        <w:t>AUTO – HRVATSKA – STANICA ZA TEHNIČKI PREGLED d.o.o., Osječka 50, Rijeka, OIB: 62750394385</w:t>
      </w:r>
      <w:r w:rsidRPr="00A54A86">
        <w:t>,</w:t>
      </w:r>
      <w:r w:rsidRPr="00A54A86">
        <w:rPr>
          <w:i/>
        </w:rPr>
        <w:t xml:space="preserve"> </w:t>
      </w:r>
      <w:r w:rsidRPr="00A54A86">
        <w:t xml:space="preserve">dosuđuju se </w:t>
      </w:r>
      <w:r>
        <w:t xml:space="preserve">sljedeće </w:t>
      </w:r>
      <w:r w:rsidRPr="00A54A86">
        <w:t>nekretnine</w:t>
      </w:r>
      <w:r>
        <w:t>:</w:t>
      </w:r>
      <w:r w:rsidRPr="00A54A86">
        <w:t xml:space="preserve"> </w:t>
      </w:r>
    </w:p>
    <w:p w:rsidRDefault="0042753D" w:rsidP="00167E67" w:rsidR="00167E67">
      <w:pPr>
        <w:ind w:firstLine="708"/>
        <w:jc w:val="both"/>
      </w:pPr>
      <w:r>
        <w:t xml:space="preserve">- </w:t>
      </w:r>
      <w:r w:rsidRPr="00131D32">
        <w:t>k.č.zgr. 2/3 i k.č.zgr. 2/4 upisane u zk.ul. 834, k.o. Kaštel</w:t>
      </w:r>
      <w:r>
        <w:t>.</w:t>
      </w:r>
    </w:p>
    <w:p w:rsidRDefault="0042753D" w:rsidP="00167E67" w:rsidR="0042753D">
      <w:pPr>
        <w:ind w:firstLine="708"/>
        <w:jc w:val="both"/>
      </w:pPr>
    </w:p>
    <w:p w:rsidRDefault="00167E67" w:rsidP="00167E67" w:rsidR="00167E67" w:rsidRPr="0092469E">
      <w:pPr>
        <w:jc w:val="both"/>
      </w:pPr>
      <w:r w:rsidRPr="0092469E">
        <w:rPr>
          <w:bCs w:val="false"/>
        </w:rPr>
        <w:tab/>
        <w:t>II.</w:t>
      </w:r>
      <w:r w:rsidRPr="0092469E">
        <w:rPr>
          <w:bCs w:val="false"/>
        </w:rPr>
        <w:tab/>
      </w:r>
      <w:r>
        <w:rPr>
          <w:bCs w:val="false"/>
        </w:rPr>
        <w:t xml:space="preserve">Kupac </w:t>
      </w:r>
      <w:r w:rsidR="0042753D">
        <w:t>AUTO – HRVATSKA – STANICA ZA TEHNIČKI PREGLED d.o.o., Osječka 50, Rijeka, OIB: 62750394385</w:t>
      </w:r>
      <w:r w:rsidRPr="0092469E">
        <w:t>, duž</w:t>
      </w:r>
      <w:r>
        <w:t>an</w:t>
      </w:r>
      <w:r w:rsidRPr="0092469E">
        <w:t xml:space="preserve"> je u roku od 30 dana</w:t>
      </w:r>
      <w:r w:rsidR="0042753D">
        <w:t xml:space="preserve"> od pravomoćnosti ovog rješenja</w:t>
      </w:r>
      <w:r w:rsidRPr="0092469E">
        <w:t xml:space="preserve"> uplatiti razliku kupovnine preko iznosa uplaćene jamčevine (osiguranja), i to iznos od</w:t>
      </w:r>
      <w:r>
        <w:rPr>
          <w:bCs w:val="false"/>
        </w:rPr>
        <w:t xml:space="preserve"> </w:t>
      </w:r>
      <w:r w:rsidR="0042753D">
        <w:rPr>
          <w:bCs w:val="false"/>
        </w:rPr>
        <w:t>183.269,00</w:t>
      </w:r>
      <w:r w:rsidRPr="0092469E">
        <w:rPr>
          <w:bCs w:val="false"/>
        </w:rPr>
        <w:t xml:space="preserve"> </w:t>
      </w:r>
      <w:r w:rsidRPr="0092469E">
        <w:t>kuna</w:t>
      </w:r>
      <w:r w:rsidR="0042753D">
        <w:t xml:space="preserve"> (slovima: stoosamdesettritisuće i dvjestošezdesetdevet kuna)</w:t>
      </w:r>
      <w:r w:rsidRPr="0092469E">
        <w:t xml:space="preserve">, na poseban račun Financijske agencije br. HR1123900011300028787, Model: HR11, poziv na broj </w:t>
      </w:r>
      <w:r w:rsidR="0042753D">
        <w:t>46639-10073</w:t>
      </w:r>
      <w:r w:rsidRPr="0092469E">
        <w:t xml:space="preserve">. </w:t>
      </w:r>
    </w:p>
    <w:p w:rsidRDefault="00167E67" w:rsidP="00167E67" w:rsidR="00167E67" w:rsidRPr="0092469E">
      <w:pPr>
        <w:jc w:val="both"/>
        <w:rPr>
          <w:bCs w:val="false"/>
        </w:rPr>
      </w:pPr>
      <w:r w:rsidRPr="0092469E">
        <w:tab/>
        <w:t>Prilikom uplate potrebno je da uplatitelj u polje 71A na SWIFT-u ili na obrascu naloga za plaćanje u polje „Opcija troška“ naznači opciju „OUR“.</w:t>
      </w:r>
    </w:p>
    <w:p w:rsidRDefault="00167E67" w:rsidP="00167E67" w:rsidR="00167E67" w:rsidRPr="00A54A86">
      <w:pPr>
        <w:jc w:val="both"/>
        <w:rPr>
          <w:color w:themeTint="99" w:themeColor="text2" w:val="548DD4"/>
        </w:rPr>
      </w:pPr>
    </w:p>
    <w:p w:rsidRDefault="00167E67" w:rsidP="00167E67" w:rsidR="00167E67" w:rsidRPr="0092469E">
      <w:pPr>
        <w:jc w:val="both"/>
      </w:pPr>
      <w:r w:rsidRPr="0092469E">
        <w:tab/>
        <w:t>Ako kupac u određenom roku ne položi kupovninu, sud će rješenjem prodaju oglasiti nevažećom i odrediti novu prodaju, uz uvjete određene za prodaju koja je oglašena nevažećom. U tom će se slučaju iz položene jamčevine namiriti troškovi nove prodaje i naknaditi razlika između kupovnine postignute na prijašnjoj i novoj prodaji. O tome odluku donosi sud i dostavlja je Financijskoj agenciji radi prijenosa novčanih sredstava.</w:t>
      </w:r>
    </w:p>
    <w:p w:rsidRDefault="00167E67" w:rsidP="00167E67" w:rsidR="00167E67" w:rsidRPr="00A54A86">
      <w:pPr>
        <w:jc w:val="both"/>
        <w:rPr>
          <w:color w:themeTint="99" w:themeColor="text2" w:val="548DD4"/>
        </w:rPr>
      </w:pPr>
    </w:p>
    <w:p w:rsidRDefault="00167E67" w:rsidP="00167E67" w:rsidR="00167E67" w:rsidRPr="00CA4B12">
      <w:pPr>
        <w:ind w:firstLine="708"/>
        <w:jc w:val="both"/>
      </w:pPr>
      <w:r w:rsidRPr="0092469E">
        <w:t>III.</w:t>
      </w:r>
      <w:r w:rsidRPr="0092469E">
        <w:tab/>
        <w:t xml:space="preserve">Nakon što ovo rješenje postane pravomoćno i nakon što </w:t>
      </w:r>
      <w:r>
        <w:t>k</w:t>
      </w:r>
      <w:r>
        <w:rPr>
          <w:bCs w:val="false"/>
        </w:rPr>
        <w:t xml:space="preserve">upac </w:t>
      </w:r>
      <w:r w:rsidR="0042753D">
        <w:t>AUTO – HRVATSKA – STANICA ZA TEHNIČKI PREGLED d.o.o., Osječka 50, Rijeka, OIB: 62750394385</w:t>
      </w:r>
      <w:r w:rsidRPr="0092469E">
        <w:t xml:space="preserve">, uplati iznos iz točke II. ovog rješenja, upisat će se u zemljišnoj knjizi u </w:t>
      </w:r>
      <w:r>
        <w:t>njegovu</w:t>
      </w:r>
      <w:r w:rsidRPr="0092469E">
        <w:t xml:space="preserve"> korist pravo vlasništva na nekretninama iz točke I ovog rješenja te će se iz zemljišne </w:t>
      </w:r>
      <w:r w:rsidRPr="00CA4B12">
        <w:t>knjige brisati sljedeći tereti:</w:t>
      </w:r>
    </w:p>
    <w:p w:rsidRDefault="00CA4B12" w:rsidP="008E3C2A" w:rsidR="008E3C2A" w:rsidRPr="00867976">
      <w:pPr>
        <w:ind w:firstLine="708"/>
        <w:jc w:val="both"/>
      </w:pPr>
      <w:r w:rsidRPr="00CA4B12">
        <w:t>- zabilježbe</w:t>
      </w:r>
      <w:r w:rsidR="008E3C2A" w:rsidRPr="00CA4B12">
        <w:t xml:space="preserve"> otva</w:t>
      </w:r>
      <w:r w:rsidRPr="00CA4B12">
        <w:t>ranja stečajnog postupka upisane</w:t>
      </w:r>
      <w:r w:rsidR="008E3C2A" w:rsidRPr="00CA4B12">
        <w:t xml:space="preserve"> na temelju rješenja Trgovačkog suda </w:t>
      </w:r>
      <w:r w:rsidR="008E3C2A" w:rsidRPr="00867976">
        <w:t>u Pazinu po</w:t>
      </w:r>
      <w:r w:rsidRPr="00867976">
        <w:t>sl.br. 2 St-53</w:t>
      </w:r>
      <w:r w:rsidR="008E3C2A" w:rsidRPr="00867976">
        <w:t>/15-</w:t>
      </w:r>
      <w:r w:rsidRPr="00867976">
        <w:t>21</w:t>
      </w:r>
      <w:r w:rsidR="008E3C2A" w:rsidRPr="00867976">
        <w:t xml:space="preserve"> od 19. listopada 2015., </w:t>
      </w:r>
    </w:p>
    <w:p w:rsidRDefault="008E3C2A" w:rsidP="008E3C2A" w:rsidR="008E3C2A">
      <w:pPr>
        <w:ind w:firstLine="708"/>
        <w:jc w:val="both"/>
      </w:pPr>
      <w:r w:rsidRPr="00867976">
        <w:lastRenderedPageBreak/>
        <w:t xml:space="preserve">- pravo zaloga upisano na temelju rješenja o </w:t>
      </w:r>
      <w:r w:rsidR="00867976" w:rsidRPr="00867976">
        <w:t>osiguranju</w:t>
      </w:r>
      <w:r w:rsidRPr="00867976">
        <w:t xml:space="preserve"> Ovr</w:t>
      </w:r>
      <w:r w:rsidR="00867976" w:rsidRPr="00867976">
        <w:t>-578</w:t>
      </w:r>
      <w:r w:rsidRPr="00867976">
        <w:t>/</w:t>
      </w:r>
      <w:r w:rsidR="00867976" w:rsidRPr="00867976">
        <w:t>11</w:t>
      </w:r>
      <w:r w:rsidRPr="00867976">
        <w:t xml:space="preserve">-2 od </w:t>
      </w:r>
      <w:r w:rsidR="00867976" w:rsidRPr="00867976">
        <w:t>3. lipnja</w:t>
      </w:r>
      <w:r w:rsidRPr="00867976">
        <w:t xml:space="preserve"> 20</w:t>
      </w:r>
      <w:r w:rsidR="00867976" w:rsidRPr="00867976">
        <w:t>11</w:t>
      </w:r>
      <w:r w:rsidRPr="00867976">
        <w:t xml:space="preserve">., radi osiguranja novčane tražbine REPUBLIKE HRVATSKE – MINISTARSTVA FINANCIJA, POREZNE UPRAVE, PODRUČNI URED PAZIN, u iznosu od </w:t>
      </w:r>
      <w:r w:rsidR="00867976" w:rsidRPr="00867976">
        <w:t>53.274,45</w:t>
      </w:r>
      <w:r w:rsidRPr="00867976">
        <w:t xml:space="preserve"> kn </w:t>
      </w:r>
      <w:r w:rsidR="00867976" w:rsidRPr="00867976">
        <w:t>i daljnjih zakonskih</w:t>
      </w:r>
      <w:r w:rsidRPr="00867976">
        <w:t xml:space="preserve"> zatezni</w:t>
      </w:r>
      <w:r w:rsidR="00867976" w:rsidRPr="00867976">
        <w:t>h</w:t>
      </w:r>
      <w:r w:rsidRPr="00867976">
        <w:t xml:space="preserve"> kamata do </w:t>
      </w:r>
      <w:r w:rsidR="00867976" w:rsidRPr="00867976">
        <w:t xml:space="preserve">dana </w:t>
      </w:r>
      <w:r w:rsidRPr="00867976">
        <w:t xml:space="preserve">namirenja, i troškova </w:t>
      </w:r>
      <w:r w:rsidR="00867976" w:rsidRPr="00867976">
        <w:t xml:space="preserve">tog </w:t>
      </w:r>
      <w:r w:rsidRPr="00867976">
        <w:t xml:space="preserve">postupka </w:t>
      </w:r>
      <w:r w:rsidR="00867976" w:rsidRPr="00867976">
        <w:t xml:space="preserve">u iznosu od 1.000,00 </w:t>
      </w:r>
      <w:r w:rsidRPr="00867976">
        <w:t>kn</w:t>
      </w:r>
      <w:r w:rsidR="00867976" w:rsidRPr="00867976">
        <w:t>,</w:t>
      </w:r>
      <w:r w:rsidRPr="00867976">
        <w:t xml:space="preserve"> uz zabilježbu ovršivosti tražbine, </w:t>
      </w:r>
    </w:p>
    <w:p w:rsidRDefault="006E455A" w:rsidP="008E3C2A" w:rsidR="006E455A">
      <w:pPr>
        <w:ind w:firstLine="708"/>
        <w:jc w:val="both"/>
      </w:pPr>
      <w:r>
        <w:t>- zabilježba ovrhe upisana na temelju rješenja o ovrsi Ovr-1127/11-2 od 30. siječnja 2012.,</w:t>
      </w:r>
    </w:p>
    <w:p w:rsidRDefault="006E455A" w:rsidP="008E3C2A" w:rsidR="006E455A">
      <w:pPr>
        <w:ind w:firstLine="708"/>
        <w:jc w:val="both"/>
      </w:pPr>
      <w:r>
        <w:t>- zabilježba rješenja o odbijanju prijedloga od 29. travnja 2014.,</w:t>
      </w:r>
    </w:p>
    <w:p w:rsidRDefault="006E455A" w:rsidP="006E455A" w:rsidR="006E455A">
      <w:pPr>
        <w:ind w:firstLine="708"/>
        <w:jc w:val="both"/>
      </w:pPr>
      <w:r>
        <w:t>- zabilježba rješenja o odbijanju prijedloga od 30. travnja 2014.,</w:t>
      </w:r>
    </w:p>
    <w:p w:rsidRDefault="006E455A" w:rsidP="008E3C2A" w:rsidR="006E455A" w:rsidRPr="00867976">
      <w:pPr>
        <w:ind w:firstLine="708"/>
        <w:jc w:val="both"/>
      </w:pPr>
      <w:r>
        <w:t>- zabilježba rješenja o odbijanju prijedloga od 24. lipnja</w:t>
      </w:r>
      <w:r w:rsidR="00895E53">
        <w:t xml:space="preserve"> 2014.,</w:t>
      </w:r>
    </w:p>
    <w:p w:rsidRDefault="008E3C2A" w:rsidP="008E3C2A" w:rsidR="008E3C2A" w:rsidRPr="0071650E">
      <w:pPr>
        <w:ind w:firstLine="708"/>
        <w:jc w:val="both"/>
      </w:pPr>
      <w:r w:rsidRPr="005878A9">
        <w:t xml:space="preserve">- založno pravo upisano na temelju </w:t>
      </w:r>
      <w:r w:rsidR="00895E53" w:rsidRPr="005878A9">
        <w:t xml:space="preserve">rješenja o osiguranju Ovr-348/14-2 od 18. lipnja 2014. </w:t>
      </w:r>
      <w:r w:rsidRPr="005878A9">
        <w:t>radi osiguranja tražbine u iznosu od 24.075.696,00 eur</w:t>
      </w:r>
      <w:r w:rsidR="005878A9" w:rsidRPr="005878A9">
        <w:t>a</w:t>
      </w:r>
      <w:r w:rsidRPr="005878A9">
        <w:t xml:space="preserve"> plativo u kunskoj protuvrijednosti po srednjem tečaju HNB na dan plaćanja, sa zakonskim zateznim kamatama i ostalim uvjetima prema </w:t>
      </w:r>
      <w:r w:rsidR="005878A9" w:rsidRPr="005878A9">
        <w:t>rješenju</w:t>
      </w:r>
      <w:r w:rsidRPr="005878A9">
        <w:t xml:space="preserve">, u korist KERMAS ULAGANJA D.O.O., OIB: </w:t>
      </w:r>
      <w:r w:rsidRPr="0071650E">
        <w:t>42403091909, PULA, DOBRILINA 9,</w:t>
      </w:r>
      <w:r w:rsidR="005878A9" w:rsidRPr="0071650E">
        <w:t xml:space="preserve"> uz zabilježbu ovršivosti tražbine,</w:t>
      </w:r>
    </w:p>
    <w:p w:rsidRDefault="0071650E" w:rsidP="0071650E" w:rsidR="0071650E" w:rsidRPr="006A0E5A">
      <w:pPr>
        <w:ind w:firstLine="708"/>
        <w:jc w:val="both"/>
      </w:pPr>
      <w:r w:rsidRPr="0071650E">
        <w:t xml:space="preserve">- založno pravo upisano na temelju pravomoćne i ovršne presude na temelju priznanja Trgovačkog suda u Rijeci, Stalne službe u Pazinu, posl.br. 20 P-2741/11-27 od 23. travnja 2014., radi osiguranja novčane tražbine u iznosu od 11.000.000,00 eura u kunskoj protuvrijednosti prema srednjem tečaju HNB na dan isplate zajedno sa zakonskom zateznom kamatom i ostalim uvjetima prema navedenoj presudi u korist KERMAS ULAGANJA </w:t>
      </w:r>
      <w:r w:rsidRPr="006A0E5A">
        <w:t>D.O.O., OIB: 42403091909, PULA, DOBRILINA 9,</w:t>
      </w:r>
    </w:p>
    <w:p w:rsidRDefault="008E3C2A" w:rsidP="008E3C2A" w:rsidR="008E3C2A">
      <w:pPr>
        <w:ind w:firstLine="708"/>
        <w:jc w:val="both"/>
      </w:pPr>
      <w:r w:rsidRPr="006A0E5A">
        <w:t xml:space="preserve">- založno pravo upisano na temelju </w:t>
      </w:r>
      <w:r w:rsidR="006A0E5A" w:rsidRPr="006A0E5A">
        <w:t xml:space="preserve">rješenja o osiguranju Ovr-477/14-2 od 18. srpnja 2014. </w:t>
      </w:r>
      <w:r w:rsidRPr="006A0E5A">
        <w:t>radi osiguranja tražbine u iznosu od 11.269.301,00 eur</w:t>
      </w:r>
      <w:r w:rsidR="006A0E5A" w:rsidRPr="006A0E5A">
        <w:t>a</w:t>
      </w:r>
      <w:r w:rsidRPr="006A0E5A">
        <w:t xml:space="preserve"> plativo u kunskoj protuvrijednosti po srednjem tečaju HNB na dan plaćanja, zajedno sa zakonskom zateznom kamatom u visini eskontne stope HNB-a koja je vrijedila na zadnji dan polugodišta koje je prethodilo tekućem polugodištu uvećanoj za osam postotnih poena, koje teku od dana </w:t>
      </w:r>
      <w:r w:rsidR="006A0E5A" w:rsidRPr="006A0E5A">
        <w:t>sklapanja ugovora do namirenja zajedno sa troškovima,</w:t>
      </w:r>
      <w:r w:rsidRPr="006A0E5A">
        <w:t xml:space="preserve"> u korist KERMAS HOLDING LIMITED, OIB: 43896993551, MALTA, FLORIANA FRN 1400, ST. ANNE STREET, EUROPA CENTRE, 2ND FLOOR,</w:t>
      </w:r>
      <w:r w:rsidR="006A0E5A" w:rsidRPr="006A0E5A">
        <w:t xml:space="preserve"> uz zabilježbu ovršivosti tražbine,</w:t>
      </w:r>
    </w:p>
    <w:p w:rsidRDefault="00295D4E" w:rsidP="008E3C2A" w:rsidR="00295D4E" w:rsidRPr="00295D4E">
      <w:pPr>
        <w:ind w:firstLine="708"/>
        <w:jc w:val="both"/>
      </w:pPr>
      <w:r w:rsidRPr="00295D4E">
        <w:t xml:space="preserve">- zabilježba odbijanja zahtjeva za određivanje privremene mjere, upisana temeljem rješenja Općinskog suda u Pazinu Ovr-155/12 od 15. svibnja 2012., </w:t>
      </w:r>
    </w:p>
    <w:p w:rsidRDefault="00CA4B12" w:rsidP="008E3C2A" w:rsidR="00CA4B12" w:rsidRPr="00295D4E">
      <w:pPr>
        <w:ind w:firstLine="708"/>
        <w:jc w:val="both"/>
      </w:pPr>
      <w:r w:rsidRPr="00295D4E">
        <w:t>- zabilježba</w:t>
      </w:r>
      <w:r w:rsidR="00295D4E" w:rsidRPr="00295D4E">
        <w:t xml:space="preserve"> rješenja o prodaji </w:t>
      </w:r>
      <w:r w:rsidRPr="00295D4E">
        <w:t>Trgovačko</w:t>
      </w:r>
      <w:r w:rsidR="00295D4E" w:rsidRPr="00295D4E">
        <w:t>g suda u Pazinu posl.br. 2 St-53/15-39</w:t>
      </w:r>
      <w:r w:rsidRPr="00295D4E">
        <w:t xml:space="preserve"> od </w:t>
      </w:r>
      <w:r w:rsidR="00295D4E" w:rsidRPr="00295D4E">
        <w:t>5. svibnja 2016</w:t>
      </w:r>
      <w:r w:rsidR="00295D4E">
        <w:t>.</w:t>
      </w:r>
    </w:p>
    <w:p w:rsidRDefault="0042753D" w:rsidP="00167E67" w:rsidR="0042753D">
      <w:pPr>
        <w:ind w:firstLine="708"/>
        <w:jc w:val="both"/>
      </w:pPr>
    </w:p>
    <w:p w:rsidRDefault="00167E67" w:rsidP="00167E67" w:rsidR="00167E67" w:rsidRPr="007A5956">
      <w:pPr>
        <w:ind w:firstLine="708"/>
        <w:jc w:val="both"/>
      </w:pPr>
      <w:r w:rsidRPr="007A5956">
        <w:t>IV.</w:t>
      </w:r>
      <w:r>
        <w:tab/>
        <w:t>Nekretnine</w:t>
      </w:r>
      <w:r w:rsidRPr="007A5956">
        <w:t xml:space="preserve"> iz točke I. izreke ovog rješenja predati će se </w:t>
      </w:r>
      <w:r>
        <w:t xml:space="preserve">kupcu </w:t>
      </w:r>
      <w:r w:rsidR="00063E48">
        <w:t>AUTO – HRVATSKA – STANICA ZA TEHNIČKI PREGLED d.o.o., Osječka 50, Rijeka, OIB: 62750394385</w:t>
      </w:r>
      <w:r w:rsidRPr="007A5956">
        <w:t xml:space="preserve">, nakon što uplati iznos iz točke II. izreke ovog rješenja i nakon što ovo rješenje postane pravomoćno. </w:t>
      </w:r>
    </w:p>
    <w:p w:rsidRDefault="00167E67" w:rsidP="00167E67" w:rsidR="00167E67" w:rsidRPr="00A54A86">
      <w:pPr>
        <w:jc w:val="both"/>
        <w:rPr>
          <w:color w:themeTint="99" w:themeColor="text2" w:val="548DD4"/>
        </w:rPr>
      </w:pPr>
    </w:p>
    <w:p w:rsidRDefault="00167E67" w:rsidP="00167E67" w:rsidR="00167E67">
      <w:pPr>
        <w:ind w:firstLine="708"/>
        <w:jc w:val="both"/>
      </w:pPr>
      <w:r w:rsidRPr="007A5956">
        <w:t>V.</w:t>
      </w:r>
      <w:r w:rsidRPr="007A5956">
        <w:tab/>
        <w:t xml:space="preserve">Nalaže se zemljišnoknjižnom odjelu Općinskog suda u Puli – Pola, </w:t>
      </w:r>
      <w:r w:rsidR="00063E48">
        <w:t xml:space="preserve">Stalnoj službi u Bujama – Buie, </w:t>
      </w:r>
      <w:r w:rsidRPr="007A5956">
        <w:t>da u zemljišnoj knjizi upiše zabilježbu dosude na nekretninama iz točke I. izreke ovog rješenja.</w:t>
      </w:r>
    </w:p>
    <w:p w:rsidRDefault="00167E67" w:rsidP="00167E67" w:rsidR="00167E67">
      <w:pPr>
        <w:ind w:firstLine="708"/>
        <w:jc w:val="both"/>
      </w:pPr>
    </w:p>
    <w:p w:rsidRDefault="00167E67" w:rsidP="00167E67" w:rsidR="00167E67" w:rsidRPr="007A5956">
      <w:pPr>
        <w:ind w:firstLine="708"/>
        <w:jc w:val="both"/>
      </w:pPr>
      <w:r>
        <w:t>VI.</w:t>
      </w:r>
      <w:r>
        <w:tab/>
        <w:t xml:space="preserve">Zemljišnoknjižni odjel </w:t>
      </w:r>
      <w:r w:rsidRPr="007A5956">
        <w:t>Općinskog suda u Puli – Pola</w:t>
      </w:r>
      <w:r w:rsidR="00063E48">
        <w:t>, Stalne službe u Bujama – Buie</w:t>
      </w:r>
      <w:r w:rsidRPr="007A5956">
        <w:t xml:space="preserve">, </w:t>
      </w:r>
      <w:r>
        <w:t>obaviti će upis iz točke III. izreke na temelju ovog pravomoćnog rješenja o dosudi nekretnina i na temelju potvrde stečajnog suda da je kupac položio kupovninu u skladu s točkom II. izreke ovog rješenja.</w:t>
      </w:r>
    </w:p>
    <w:p w:rsidRDefault="00167E67" w:rsidP="00167E67" w:rsidR="00167E67" w:rsidRPr="00A54A86">
      <w:pPr>
        <w:ind w:firstLine="708"/>
        <w:jc w:val="both"/>
        <w:rPr>
          <w:color w:themeTint="99" w:themeColor="text2" w:val="548DD4"/>
        </w:rPr>
      </w:pPr>
    </w:p>
    <w:p w:rsidRDefault="00167E67" w:rsidP="004F33CE" w:rsidR="00167E67" w:rsidRPr="004F33CE">
      <w:pPr>
        <w:ind w:firstLine="708"/>
        <w:jc w:val="both"/>
      </w:pPr>
      <w:r w:rsidRPr="005A2508">
        <w:lastRenderedPageBreak/>
        <w:t>VI</w:t>
      </w:r>
      <w:r>
        <w:t>I</w:t>
      </w:r>
      <w:r w:rsidRPr="005A2508">
        <w:t>.</w:t>
      </w:r>
      <w:r w:rsidRPr="005A2508">
        <w:tab/>
        <w:t xml:space="preserve">Nalaže se stečajnom upravitelju </w:t>
      </w:r>
      <w:r w:rsidR="00063E48">
        <w:t>Kristijanu Mijandrušiću iz Pazina, Stari trg 7, OIB: 96007816779</w:t>
      </w:r>
      <w:r w:rsidRPr="005A2508">
        <w:t>, da u roku od osam dana od dana pravomoćnosti ovog rješenja dostavi sudu obračun troškova unovčenja nekretnina (čl. 254. Stečajnog zakona).</w:t>
      </w:r>
    </w:p>
    <w:p w:rsidRDefault="004F33CE" w:rsidP="00167E67" w:rsidR="004F33CE">
      <w:pPr>
        <w:rPr>
          <w:color w:themeTint="99" w:themeColor="text2" w:val="548DD4"/>
        </w:rPr>
      </w:pPr>
    </w:p>
    <w:p w:rsidRDefault="004F33CE" w:rsidP="00167E67" w:rsidR="004F33CE" w:rsidRPr="00A54A86">
      <w:pPr>
        <w:rPr>
          <w:color w:themeTint="99" w:themeColor="text2" w:val="548DD4"/>
        </w:rPr>
      </w:pPr>
    </w:p>
    <w:p w:rsidRDefault="00167E67" w:rsidP="004F33CE" w:rsidR="00167E67" w:rsidRPr="004F33CE">
      <w:pPr>
        <w:jc w:val="center"/>
      </w:pPr>
      <w:r w:rsidRPr="005A2508">
        <w:t>Obrazloženje</w:t>
      </w:r>
    </w:p>
    <w:p w:rsidRDefault="004F33CE" w:rsidP="00167E67" w:rsidR="004F33CE" w:rsidRPr="00A54A86">
      <w:pPr>
        <w:ind w:left="360"/>
        <w:jc w:val="both"/>
        <w:rPr>
          <w:color w:themeTint="99" w:themeColor="text2" w:val="548DD4"/>
        </w:rPr>
      </w:pPr>
    </w:p>
    <w:p w:rsidRDefault="00167E67" w:rsidP="00167E67" w:rsidR="00167E67">
      <w:pPr>
        <w:jc w:val="both"/>
      </w:pPr>
      <w:r w:rsidRPr="005A2508">
        <w:tab/>
        <w:t>Ovosudnim zaključkom o prodaji 2 St-</w:t>
      </w:r>
      <w:r w:rsidR="00063E48">
        <w:t>53</w:t>
      </w:r>
      <w:r w:rsidRPr="005A2508">
        <w:t>/15-</w:t>
      </w:r>
      <w:r w:rsidR="00063E48">
        <w:t>48</w:t>
      </w:r>
      <w:r w:rsidRPr="005A2508">
        <w:t xml:space="preserve"> od </w:t>
      </w:r>
      <w:r w:rsidR="00063E48">
        <w:t>16. studenog 2016</w:t>
      </w:r>
      <w:r w:rsidRPr="005A2508">
        <w:t xml:space="preserve">., na temelju odredbe čl. 247. st. 3. Stečajnog zakona (dalje: SZ), </w:t>
      </w:r>
      <w:r w:rsidR="00063E48">
        <w:t>utvrđena je</w:t>
      </w:r>
      <w:r w:rsidR="00063E48" w:rsidRPr="005A2508">
        <w:t xml:space="preserve"> </w:t>
      </w:r>
      <w:r w:rsidRPr="005A2508">
        <w:t xml:space="preserve">vrijednost </w:t>
      </w:r>
      <w:r w:rsidR="00063E48" w:rsidRPr="00131D32">
        <w:t>k.č.zgr. 2/3 i k.č.zgr. 2/4 upisane u zk.ul. 834, k.o. Kaštel</w:t>
      </w:r>
      <w:r w:rsidR="00063E48">
        <w:t>, u iznosu od 1.088.464,98 kn.</w:t>
      </w:r>
    </w:p>
    <w:p w:rsidRDefault="00063E48" w:rsidP="00167E67" w:rsidR="00167E67" w:rsidRPr="005A2508">
      <w:pPr>
        <w:jc w:val="both"/>
      </w:pPr>
      <w:r>
        <w:tab/>
        <w:t xml:space="preserve">Prodaju tih nekretnina provela je </w:t>
      </w:r>
      <w:r w:rsidR="00167E67" w:rsidRPr="005A2508">
        <w:t>Financijska agencija elektroničkom javnom dražbom</w:t>
      </w:r>
      <w:r>
        <w:t>.</w:t>
      </w:r>
      <w:r w:rsidR="00167E67" w:rsidRPr="005A2508">
        <w:t xml:space="preserve"> </w:t>
      </w:r>
    </w:p>
    <w:p w:rsidRDefault="00167E67" w:rsidP="00167E67" w:rsidR="00167E67" w:rsidRPr="00650ACF">
      <w:pPr>
        <w:ind w:firstLine="708"/>
        <w:jc w:val="both"/>
      </w:pPr>
      <w:r w:rsidRPr="00650ACF">
        <w:t xml:space="preserve">Nakon završetka elektroničke javne </w:t>
      </w:r>
      <w:r w:rsidR="006C677A">
        <w:t xml:space="preserve">dražbe Financijska agencija </w:t>
      </w:r>
      <w:r w:rsidRPr="00650ACF">
        <w:t xml:space="preserve">dostavila </w:t>
      </w:r>
      <w:r w:rsidR="006C677A">
        <w:t>je</w:t>
      </w:r>
      <w:r w:rsidR="006C677A" w:rsidRPr="00650ACF">
        <w:t xml:space="preserve"> </w:t>
      </w:r>
      <w:r w:rsidRPr="00650ACF">
        <w:t>sudu izvještaj o provedenoj elektroničkoj javnoj dražbi.</w:t>
      </w:r>
    </w:p>
    <w:p w:rsidRDefault="00167E67" w:rsidP="00167E67" w:rsidR="00167E67">
      <w:pPr>
        <w:jc w:val="both"/>
      </w:pPr>
      <w:r w:rsidRPr="001303BC">
        <w:tab/>
        <w:t xml:space="preserve">Na temelju tog izvještaja utvrđeno je da </w:t>
      </w:r>
      <w:r>
        <w:t xml:space="preserve">su predmetne nekretnine prodane na </w:t>
      </w:r>
      <w:r w:rsidR="006C677A">
        <w:t>trećoj</w:t>
      </w:r>
      <w:r>
        <w:t xml:space="preserve"> elektroničkoj javnoj dražbi, identifikatora predmeta prodaje </w:t>
      </w:r>
      <w:r w:rsidR="006C677A">
        <w:t>1295</w:t>
      </w:r>
      <w:r>
        <w:t xml:space="preserve">. </w:t>
      </w:r>
    </w:p>
    <w:p w:rsidRDefault="004F33CE" w:rsidP="00167E67" w:rsidR="004F33CE">
      <w:pPr>
        <w:jc w:val="both"/>
      </w:pPr>
    </w:p>
    <w:p w:rsidRDefault="006C677A" w:rsidP="006C677A" w:rsidR="006C677A">
      <w:pPr>
        <w:jc w:val="both"/>
      </w:pPr>
      <w:r>
        <w:tab/>
        <w:t>Valjanim ponudama utvrđene su ponude:</w:t>
      </w:r>
    </w:p>
    <w:p w:rsidRDefault="006C677A" w:rsidP="006C677A" w:rsidR="006C677A">
      <w:pPr>
        <w:jc w:val="both"/>
      </w:pPr>
      <w:r>
        <w:tab/>
        <w:t xml:space="preserve">- ponuditelja INTER CREDO d.o.o., Zagrebačka 7, Varaždin, OIB: 88448651075, </w:t>
      </w:r>
      <w:r w:rsidR="00EA40E1">
        <w:t>u iznosu od 277.116,00 kn,</w:t>
      </w:r>
    </w:p>
    <w:p w:rsidRDefault="006C677A" w:rsidP="006C677A" w:rsidR="006C677A">
      <w:pPr>
        <w:jc w:val="both"/>
      </w:pPr>
      <w:r>
        <w:tab/>
        <w:t xml:space="preserve">- ponuditelja AUTO – HRVATSKA – STANICA ZA TEHNIČKI PREGLED d.o.o., Osječka 50, Rijeka, OIB: 62750394385, </w:t>
      </w:r>
      <w:r w:rsidR="00EA40E1">
        <w:t>u iznosu od 292.116,00 kn.</w:t>
      </w:r>
    </w:p>
    <w:p w:rsidRDefault="00167E67" w:rsidP="00167E67" w:rsidR="00167E67">
      <w:pPr>
        <w:jc w:val="both"/>
      </w:pPr>
      <w:r>
        <w:tab/>
        <w:t xml:space="preserve">Ponuda </w:t>
      </w:r>
      <w:r w:rsidR="00EA40E1">
        <w:t xml:space="preserve">INTER CREDO d.o.o., Zagrebačka 7, Varaždin, OIB: 88448651075, </w:t>
      </w:r>
      <w:r>
        <w:t xml:space="preserve">od </w:t>
      </w:r>
      <w:r w:rsidR="00EA40E1">
        <w:t>11.10.2017. u 00:00:13</w:t>
      </w:r>
      <w:r>
        <w:t xml:space="preserve"> sati u iznosu od </w:t>
      </w:r>
      <w:r w:rsidR="00EA40E1">
        <w:t>307.116,00</w:t>
      </w:r>
      <w:r>
        <w:t xml:space="preserve"> kn odbijena je jer je istekao rok za predaju ponuda.</w:t>
      </w:r>
    </w:p>
    <w:p w:rsidRDefault="00167E67" w:rsidP="00167E67" w:rsidR="00167E67" w:rsidRPr="00A11B1C">
      <w:pPr>
        <w:jc w:val="both"/>
      </w:pPr>
      <w:r>
        <w:tab/>
        <w:t xml:space="preserve">Stoga proizlazi da je ponuditelj </w:t>
      </w:r>
      <w:r w:rsidR="00BE7067">
        <w:t>AUTO – HRVATSKA – STANICA ZA TEHNIČKI PREGLED d.o.o., Osječka 50, Rijeka, OIB: 62750394385</w:t>
      </w:r>
      <w:r>
        <w:t>, dao</w:t>
      </w:r>
      <w:r w:rsidRPr="001303BC">
        <w:t xml:space="preserve"> najviši iznos valjane ponude i to </w:t>
      </w:r>
      <w:r w:rsidR="00BE7067">
        <w:t>292.116,00</w:t>
      </w:r>
      <w:r w:rsidRPr="001303BC">
        <w:rPr>
          <w:bCs w:val="false"/>
        </w:rPr>
        <w:t xml:space="preserve"> </w:t>
      </w:r>
      <w:r w:rsidRPr="001303BC">
        <w:t xml:space="preserve">kuna te da su ispunjene pretpostavke da </w:t>
      </w:r>
      <w:r>
        <w:t>mu</w:t>
      </w:r>
      <w:r w:rsidRPr="001303BC">
        <w:t xml:space="preserve"> se dosudi nekretnina (čl. 103. st. 3. Ovršnog zakona, dalje: OZ, vezano uz čl. 247. st. 1. SZ-a).</w:t>
      </w:r>
    </w:p>
    <w:p w:rsidRDefault="00167E67" w:rsidP="00167E67" w:rsidR="00167E67" w:rsidRPr="00A54A86">
      <w:pPr>
        <w:ind w:firstLine="708"/>
        <w:jc w:val="both"/>
        <w:rPr>
          <w:color w:themeTint="99" w:themeColor="text2" w:val="548DD4"/>
        </w:rPr>
      </w:pPr>
    </w:p>
    <w:p w:rsidRDefault="00167E67" w:rsidP="00167E67" w:rsidR="00167E67" w:rsidRPr="00EE02B9">
      <w:pPr>
        <w:jc w:val="both"/>
        <w:rPr>
          <w:bCs w:val="false"/>
        </w:rPr>
      </w:pPr>
      <w:r w:rsidRPr="00EE02B9">
        <w:tab/>
        <w:t xml:space="preserve">Iz izvještaja Financijske agencije o provedenoj elektroničkoj javnoj dražbi proizlazi da je ponuditelj </w:t>
      </w:r>
      <w:r w:rsidR="00BE7067">
        <w:t>AUTO – HRVATSKA – STANICA ZA TEHNIČKI PREGLED d.o.o., Osječka 50, Rijeka, OIB: 62750394385</w:t>
      </w:r>
      <w:r w:rsidRPr="00EE02B9">
        <w:t>, uplati</w:t>
      </w:r>
      <w:r>
        <w:t>o</w:t>
      </w:r>
      <w:r w:rsidRPr="00EE02B9">
        <w:t xml:space="preserve"> jamčevinu za sudjelovanje na </w:t>
      </w:r>
      <w:r>
        <w:t xml:space="preserve">drugoj </w:t>
      </w:r>
      <w:r w:rsidRPr="00EE02B9">
        <w:t xml:space="preserve">javnoj dražbi u iznosu od </w:t>
      </w:r>
      <w:r w:rsidR="00BE7067">
        <w:rPr>
          <w:bCs w:val="false"/>
        </w:rPr>
        <w:t>108.847,00</w:t>
      </w:r>
      <w:r w:rsidRPr="00EE02B9">
        <w:rPr>
          <w:bCs w:val="false"/>
        </w:rPr>
        <w:t xml:space="preserve"> </w:t>
      </w:r>
      <w:r w:rsidRPr="00EE02B9">
        <w:t>kuna, pa je duž</w:t>
      </w:r>
      <w:r>
        <w:t>an</w:t>
      </w:r>
      <w:r w:rsidRPr="00EE02B9">
        <w:t xml:space="preserve"> uplatiti još razliku kupovnine u iznosu od </w:t>
      </w:r>
      <w:r w:rsidR="00BE7067">
        <w:rPr>
          <w:bCs w:val="false"/>
        </w:rPr>
        <w:t>183.269,00</w:t>
      </w:r>
      <w:r w:rsidRPr="00EE02B9">
        <w:rPr>
          <w:bCs w:val="false"/>
        </w:rPr>
        <w:t xml:space="preserve"> </w:t>
      </w:r>
      <w:r w:rsidRPr="00EE02B9">
        <w:t>kuna.</w:t>
      </w:r>
    </w:p>
    <w:p w:rsidRDefault="00167E67" w:rsidP="00167E67" w:rsidR="00167E67" w:rsidRPr="00E63B56">
      <w:pPr>
        <w:ind w:firstLine="708"/>
        <w:jc w:val="both"/>
      </w:pPr>
    </w:p>
    <w:p w:rsidRDefault="00167E67" w:rsidP="00167E67" w:rsidR="00167E67" w:rsidRPr="00E63B56">
      <w:pPr>
        <w:ind w:firstLine="708"/>
        <w:jc w:val="both"/>
      </w:pPr>
      <w:r w:rsidRPr="00E63B56">
        <w:t xml:space="preserve"> Slijedom svega navedenog, a temeljem čl. 103. st. 3., 4. i 5., čl. 106. i čl. 108. OZ-a sve vezano uz čl. 247. SZ-a, odlučeno je kao u točkama I</w:t>
      </w:r>
      <w:r>
        <w:t>.</w:t>
      </w:r>
      <w:r w:rsidRPr="00E63B56">
        <w:t xml:space="preserve"> – IV</w:t>
      </w:r>
      <w:r>
        <w:t>.</w:t>
      </w:r>
      <w:r w:rsidRPr="00E63B56">
        <w:t xml:space="preserve"> izreke ovog rješenja.</w:t>
      </w:r>
    </w:p>
    <w:p w:rsidRDefault="00167E67" w:rsidP="00167E67" w:rsidR="00167E67" w:rsidRPr="00E63B56">
      <w:pPr>
        <w:ind w:firstLine="708"/>
        <w:jc w:val="both"/>
      </w:pPr>
    </w:p>
    <w:p w:rsidRDefault="00167E67" w:rsidP="00167E67" w:rsidR="00167E67" w:rsidRPr="00E63B56">
      <w:pPr>
        <w:ind w:firstLine="708"/>
        <w:jc w:val="both"/>
      </w:pPr>
      <w:r w:rsidRPr="00E63B56">
        <w:t xml:space="preserve">Temeljem čl. </w:t>
      </w:r>
      <w:smartTag w:element="metricconverter" w:uri="urn:schemas-microsoft-com:office:smarttags">
        <w:smartTagPr>
          <w:attr w:val="89. st" w:name="ProductID"/>
        </w:smartTagPr>
        <w:r w:rsidRPr="00E63B56">
          <w:t>89. st</w:t>
        </w:r>
      </w:smartTag>
      <w:r w:rsidRPr="00E63B56">
        <w:t xml:space="preserve">. 1. </w:t>
      </w:r>
      <w:smartTag w:element="zakoni" w:uri="http://www.java.hr/xml/smarttags/zakoni">
        <w:r w:rsidRPr="00E63B56">
          <w:t>Zakona o zemljišnim knjigama</w:t>
        </w:r>
      </w:smartTag>
      <w:r w:rsidRPr="00E63B56">
        <w:t xml:space="preserve"> odlučeno je kao u točki V</w:t>
      </w:r>
      <w:r>
        <w:t>.</w:t>
      </w:r>
      <w:r w:rsidRPr="00E63B56">
        <w:t xml:space="preserve"> izreke ovog rješenja. </w:t>
      </w:r>
    </w:p>
    <w:p w:rsidRDefault="00167E67" w:rsidP="00167E67" w:rsidR="00167E67">
      <w:pPr>
        <w:jc w:val="both"/>
      </w:pPr>
    </w:p>
    <w:p w:rsidRDefault="00167E67" w:rsidP="00167E67" w:rsidR="00167E67">
      <w:pPr>
        <w:jc w:val="both"/>
      </w:pPr>
      <w:r>
        <w:tab/>
        <w:t>Na temelju čl. 108. st. 3. OZ-a donesena je odluka kao u točki VI. izreke.</w:t>
      </w:r>
    </w:p>
    <w:p w:rsidRDefault="00167E67" w:rsidP="00167E67" w:rsidR="00167E67" w:rsidRPr="00E63B56">
      <w:pPr>
        <w:jc w:val="both"/>
      </w:pPr>
    </w:p>
    <w:p w:rsidRDefault="00167E67" w:rsidP="00167E67" w:rsidR="00167E67" w:rsidRPr="00E63B56">
      <w:pPr>
        <w:ind w:firstLine="708"/>
        <w:jc w:val="both"/>
      </w:pPr>
      <w:r w:rsidRPr="00E63B56">
        <w:t>Na temelju čl. 254. SZ-a odlučeno je kao u točki V</w:t>
      </w:r>
      <w:r>
        <w:t>I</w:t>
      </w:r>
      <w:r w:rsidRPr="00E63B56">
        <w:t>I</w:t>
      </w:r>
      <w:r>
        <w:t>.</w:t>
      </w:r>
      <w:r w:rsidRPr="00E63B56">
        <w:t xml:space="preserve"> izreke ovog rješenja. </w:t>
      </w:r>
    </w:p>
    <w:p w:rsidRDefault="00167E67" w:rsidP="00167E67" w:rsidR="00167E67">
      <w:pPr>
        <w:jc w:val="both"/>
        <w:rPr>
          <w:color w:themeTint="99" w:themeColor="text2" w:val="548DD4"/>
        </w:rPr>
      </w:pPr>
    </w:p>
    <w:p w:rsidRDefault="00167E67" w:rsidP="00167E67" w:rsidR="00167E67" w:rsidRPr="00A54A86">
      <w:pPr>
        <w:jc w:val="both"/>
        <w:rPr>
          <w:color w:themeTint="99" w:themeColor="text2" w:val="548DD4"/>
        </w:rPr>
      </w:pPr>
    </w:p>
    <w:p w:rsidRDefault="00167E67" w:rsidP="00167E67" w:rsidR="00167E67" w:rsidRPr="00650ACF">
      <w:pPr>
        <w:jc w:val="center"/>
      </w:pPr>
      <w:r w:rsidRPr="00650ACF">
        <w:t xml:space="preserve">U Pazinu </w:t>
      </w:r>
      <w:r w:rsidR="00BE7067">
        <w:t>19. listopada</w:t>
      </w:r>
      <w:r w:rsidRPr="00650ACF">
        <w:t xml:space="preserve"> 2017.</w:t>
      </w:r>
    </w:p>
    <w:p w:rsidRDefault="00167E67" w:rsidP="00167E67" w:rsidR="00167E67" w:rsidRPr="00650ACF"/>
    <w:p w:rsidRDefault="00167E67" w:rsidP="00167E67" w:rsidR="00167E67" w:rsidRPr="00650ACF">
      <w:r w:rsidRPr="00650ACF">
        <w:t xml:space="preserve">                                                                                                      </w:t>
      </w:r>
      <w:r w:rsidRPr="00650ACF">
        <w:tab/>
        <w:t xml:space="preserve">    Stečajna sutkinja</w:t>
      </w:r>
    </w:p>
    <w:p w:rsidRDefault="00167E67" w:rsidP="00167E67" w:rsidR="00167E67" w:rsidRPr="00650ACF">
      <w:pPr>
        <w:ind w:firstLine="708"/>
      </w:pPr>
      <w:r w:rsidRPr="00650ACF">
        <w:t xml:space="preserve">                   </w:t>
      </w:r>
      <w:r w:rsidRPr="00650ACF">
        <w:tab/>
      </w:r>
      <w:r w:rsidRPr="00650ACF">
        <w:tab/>
      </w:r>
      <w:r w:rsidRPr="00650ACF">
        <w:tab/>
      </w:r>
      <w:r w:rsidRPr="00650ACF">
        <w:tab/>
      </w:r>
      <w:r w:rsidRPr="00650ACF">
        <w:tab/>
      </w:r>
      <w:r w:rsidRPr="00650ACF">
        <w:tab/>
        <w:t xml:space="preserve">       Adrijana Labinjan Skok, v.r.</w:t>
      </w:r>
    </w:p>
    <w:p w:rsidRDefault="00167E67" w:rsidP="00167E67" w:rsidR="00167E67" w:rsidRPr="00A54A86">
      <w:pPr>
        <w:rPr>
          <w:color w:themeTint="99" w:themeColor="text2" w:val="548DD4"/>
        </w:rPr>
      </w:pPr>
    </w:p>
    <w:p w:rsidRDefault="00167E67" w:rsidP="00167E67" w:rsidR="00167E67" w:rsidRPr="00E63B56">
      <w:r w:rsidRPr="00E63B56">
        <w:t>UPUTA O PRAVNOM LIJEKU</w:t>
      </w:r>
      <w:r>
        <w:t>:</w:t>
      </w:r>
    </w:p>
    <w:p w:rsidRDefault="00167E67" w:rsidP="006C7785" w:rsidR="006C7785" w:rsidRPr="006C7785">
      <w:pPr>
        <w:jc w:val="both"/>
      </w:pPr>
      <w:r w:rsidRPr="00E63B56">
        <w:t>Protiv ovog rješenja može se podnijeti</w:t>
      </w:r>
      <w:r w:rsidR="006C7785" w:rsidRPr="006C7785">
        <w:t xml:space="preserve"> </w:t>
      </w:r>
      <w:r w:rsidR="006C7785" w:rsidRPr="00E63B56">
        <w:t>žalba</w:t>
      </w:r>
      <w:r w:rsidRPr="00E63B56">
        <w:t xml:space="preserve"> u roku od 8 dana od dana dostave, a dostava se smatra obavljenom </w:t>
      </w:r>
      <w:r w:rsidR="006C7785" w:rsidRPr="006C7785">
        <w:t xml:space="preserve">istekom trećega dana od dana njegova isticanja </w:t>
      </w:r>
      <w:r w:rsidRPr="00E63B56">
        <w:t xml:space="preserve">na mrežnoj stranici e-Oglasna ploča sudova (čl. </w:t>
      </w:r>
      <w:r>
        <w:t>103. st. 5. OZ-a u svezi s čl. 247. st. 1.</w:t>
      </w:r>
      <w:r w:rsidRPr="00E63B56">
        <w:t xml:space="preserve"> SZ-a). </w:t>
      </w:r>
    </w:p>
    <w:p w:rsidRDefault="00167E67" w:rsidP="006C7785" w:rsidR="00167E67" w:rsidRPr="006C7785">
      <w:pPr>
        <w:jc w:val="both"/>
      </w:pPr>
      <w:r w:rsidRPr="00E63B56">
        <w:t xml:space="preserve">Žalba se podnosi putem ovog suda u tri </w:t>
      </w:r>
      <w:r w:rsidRPr="006C7785">
        <w:t>istovjetna primjerka, a o žalbi odlučuje Visoki trgovački sud Republike Hrvatske.</w:t>
      </w:r>
    </w:p>
    <w:p w:rsidRDefault="004F33CE" w:rsidP="006C7785" w:rsidR="00167E67" w:rsidRPr="006C7785">
      <w:pPr>
        <w:jc w:val="both"/>
      </w:pPr>
      <w:r>
        <w:t>Sve</w:t>
      </w:r>
      <w:r w:rsidRPr="006C7785">
        <w:t xml:space="preserve"> osob</w:t>
      </w:r>
      <w:r>
        <w:t>e</w:t>
      </w:r>
      <w:r w:rsidRPr="006C7785">
        <w:t xml:space="preserve"> kojima </w:t>
      </w:r>
      <w:r>
        <w:t>j</w:t>
      </w:r>
      <w:r w:rsidRPr="006C7785">
        <w:t>e</w:t>
      </w:r>
      <w:r>
        <w:t xml:space="preserve"> bio</w:t>
      </w:r>
      <w:r w:rsidRPr="006C7785">
        <w:t xml:space="preserve"> dostavlj</w:t>
      </w:r>
      <w:r>
        <w:t>en</w:t>
      </w:r>
      <w:r w:rsidRPr="006C7785">
        <w:t xml:space="preserve"> zaključak o prodaji</w:t>
      </w:r>
      <w:r>
        <w:t>, te svi sudionici</w:t>
      </w:r>
      <w:r w:rsidRPr="006C7785">
        <w:t xml:space="preserve"> u dražbi imaju pravo tražiti da im se u sudskoj pisarnici neposredno preda otpravak rješenja.</w:t>
      </w:r>
    </w:p>
    <w:p w:rsidRDefault="006C7785" w:rsidP="00167E67" w:rsidR="006C7785" w:rsidRPr="00E63B56"/>
    <w:p w:rsidRDefault="00167E67" w:rsidP="00167E67" w:rsidR="00167E67" w:rsidRPr="004F33CE">
      <w:r w:rsidRPr="004F33CE">
        <w:t>DNA:</w:t>
      </w:r>
    </w:p>
    <w:p w:rsidRDefault="004F33CE" w:rsidP="00167E67" w:rsidR="00CD6AD6" w:rsidRPr="004F33CE">
      <w:r w:rsidRPr="004F33CE">
        <w:t>- e-oglasna ploča suda 3 dana</w:t>
      </w:r>
    </w:p>
    <w:p w:rsidRDefault="00167E67" w:rsidP="00167E67" w:rsidR="00167E67" w:rsidRPr="004F33CE">
      <w:r w:rsidRPr="004F33CE">
        <w:t xml:space="preserve">- Financijskoj agenciji, Rijeka, F. Kurelca 8, radi objave na mrežnim stranicama (čl. 103. st. 4. </w:t>
      </w:r>
    </w:p>
    <w:p w:rsidRDefault="00167E67" w:rsidP="00167E67" w:rsidR="00167E67" w:rsidRPr="004F33CE">
      <w:r w:rsidRPr="004F33CE">
        <w:t xml:space="preserve">  OZ-a)</w:t>
      </w:r>
    </w:p>
    <w:p w:rsidRDefault="00167E67" w:rsidP="00167E67" w:rsidR="00747BF7" w:rsidRPr="004F33CE">
      <w:r w:rsidRPr="004F33CE">
        <w:t xml:space="preserve">- Općinski sud u Puli-Pola, </w:t>
      </w:r>
      <w:r w:rsidR="00747BF7" w:rsidRPr="004F33CE">
        <w:t xml:space="preserve">Stalna služba u Bujama-Buie, </w:t>
      </w:r>
      <w:r w:rsidRPr="004F33CE">
        <w:t xml:space="preserve">Zemljišnoknjižni odjel, </w:t>
      </w:r>
      <w:r w:rsidR="00747BF7" w:rsidRPr="004F33CE">
        <w:t>Buje</w:t>
      </w:r>
      <w:r w:rsidRPr="004F33CE">
        <w:t xml:space="preserve">, </w:t>
      </w:r>
    </w:p>
    <w:p w:rsidRDefault="00747BF7" w:rsidP="00167E67" w:rsidR="00167E67" w:rsidRPr="004F33CE">
      <w:r w:rsidRPr="004F33CE">
        <w:t xml:space="preserve">  Istarska ul. 1</w:t>
      </w:r>
      <w:r w:rsidR="00167E67" w:rsidRPr="004F33CE">
        <w:t xml:space="preserve">, radi provedbe točke V. izreke ovog rješenja </w:t>
      </w:r>
    </w:p>
    <w:p w:rsidRDefault="00167E67" w:rsidP="00167E67" w:rsidR="00167E67" w:rsidRPr="004F33CE">
      <w:r w:rsidRPr="004F33CE">
        <w:t>- Porezna uprava, Ispostava Pazin, Pazin, M. B. Rašana 2/4, p.p. 60</w:t>
      </w:r>
    </w:p>
    <w:p w:rsidRDefault="00167E67" w:rsidP="00167E67" w:rsidR="00167E67" w:rsidRPr="004F33CE"/>
    <w:p w:rsidRDefault="00167E67" w:rsidP="00167E67" w:rsidR="00167E67" w:rsidRPr="004F33CE">
      <w:pPr>
        <w:jc w:val="both"/>
      </w:pPr>
      <w:r w:rsidRPr="004F33CE">
        <w:t xml:space="preserve">Po pravomoćnosti: </w:t>
      </w:r>
    </w:p>
    <w:p w:rsidRDefault="00167E67" w:rsidP="00747BF7" w:rsidR="00747BF7" w:rsidRPr="004F33CE">
      <w:r w:rsidRPr="004F33CE">
        <w:t xml:space="preserve">- </w:t>
      </w:r>
      <w:r w:rsidR="00747BF7" w:rsidRPr="004F33CE">
        <w:t xml:space="preserve">Općinski sud u Puli-Pola, Stalna služba u Bujama-Buie, Zemljišnoknjižni odjel, Buje, </w:t>
      </w:r>
    </w:p>
    <w:p w:rsidRDefault="00747BF7" w:rsidP="00167E67" w:rsidR="00747BF7" w:rsidRPr="004F33CE">
      <w:r w:rsidRPr="004F33CE">
        <w:t xml:space="preserve">   Istarska ul. 1</w:t>
      </w:r>
      <w:r w:rsidR="00167E67" w:rsidRPr="004F33CE">
        <w:t xml:space="preserve">, sa potvrdom pravomoćnosti i uz potvrdu o plaćenoj kupovnini, radi provedbe </w:t>
      </w:r>
    </w:p>
    <w:p w:rsidRDefault="00747BF7" w:rsidP="00167E67" w:rsidR="00167E67" w:rsidRPr="004F33CE">
      <w:r w:rsidRPr="004F33CE">
        <w:t xml:space="preserve">   </w:t>
      </w:r>
      <w:r w:rsidR="00167E67" w:rsidRPr="004F33CE">
        <w:t>točke III. izreke ovog rješenja</w:t>
      </w:r>
    </w:p>
    <w:p w:rsidRDefault="00167E67" w:rsidP="00167E67" w:rsidR="00167E67" w:rsidRPr="004F33CE">
      <w:pPr>
        <w:jc w:val="both"/>
      </w:pPr>
      <w:r w:rsidRPr="004F33CE">
        <w:t xml:space="preserve">- Financijska agencija, Rijeka, F. Kurelca 8, sa potvrdom pravomoćnosti, radi objave na </w:t>
      </w:r>
    </w:p>
    <w:p w:rsidRDefault="00167E67" w:rsidP="00167E67" w:rsidR="00167E67" w:rsidRPr="004F33CE">
      <w:pPr>
        <w:jc w:val="both"/>
      </w:pPr>
      <w:r w:rsidRPr="004F33CE">
        <w:t xml:space="preserve">  mrežnim stranicama (čl. 26. Pravilnika o načinu i postupku provedbe prodaje nekretnina i </w:t>
      </w:r>
    </w:p>
    <w:p w:rsidRDefault="00167E67" w:rsidP="00167E67" w:rsidR="00167E67" w:rsidRPr="004F33CE">
      <w:pPr>
        <w:jc w:val="both"/>
      </w:pPr>
      <w:r w:rsidRPr="004F33CE">
        <w:t xml:space="preserve">  pokretnina u ovršnom postupku) </w:t>
      </w:r>
    </w:p>
    <w:p w:rsidRDefault="00167E67" w:rsidP="00167E67" w:rsidR="00167E67" w:rsidRPr="00FD5064">
      <w:pPr>
        <w:jc w:val="both"/>
      </w:pPr>
    </w:p>
    <w:p w:rsidRDefault="00167E67" w:rsidP="00167E67" w:rsidR="00167E67"/>
    <w:p w:rsidRDefault="00167E67" w:rsidP="00167E67" w:rsidR="00167E67"/>
    <w:p w:rsidRDefault="00065DC9" w:rsidR="00500701"/>
    <w:sectPr w:rsidSect="004F33CE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7E67" w:rsidP="00167E67" w:rsidR="00167E67">
      <w:r>
        <w:separator/>
      </w:r>
    </w:p>
  </w:endnote>
  <w:endnote w:id="0" w:type="continuationSeparator">
    <w:p w:rsidRDefault="00167E67" w:rsidP="00167E67" w:rsidR="00167E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7E67" w:rsidP="00167E67" w:rsidR="00167E67">
      <w:r>
        <w:separator/>
      </w:r>
    </w:p>
  </w:footnote>
  <w:footnote w:id="0" w:type="continuationSeparator">
    <w:p w:rsidRDefault="00167E67" w:rsidP="00167E67" w:rsidR="00167E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3CE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65DC9" w:rsidR="00793C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3CE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5DC9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4F33CE" w:rsidP="00446407" w:rsidR="00793C76" w:rsidRPr="00446407">
    <w:pPr>
      <w:jc w:val="center"/>
    </w:pPr>
    <w:r w:rsidRPr="004E7232">
      <w:rPr>
        <w:b/>
      </w:rPr>
      <w:t xml:space="preserve">                                                                                    </w:t>
    </w:r>
    <w:r>
      <w:rPr>
        <w:b/>
      </w:rPr>
      <w:t xml:space="preserve">                          </w:t>
    </w:r>
    <w:r w:rsidR="00167E67">
      <w:t xml:space="preserve">              2 St-53/2015-75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3CE" w:rsidR="00446407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7E67"/>
    <w:rsid w:val="00063E48"/>
    <w:rsid w:val="00065DC9"/>
    <w:rsid w:val="00167E67"/>
    <w:rsid w:val="00295D4E"/>
    <w:rsid w:val="0042753D"/>
    <w:rsid w:val="004D66BD"/>
    <w:rsid w:val="004F33CE"/>
    <w:rsid w:val="00554328"/>
    <w:rsid w:val="005878A9"/>
    <w:rsid w:val="006A0E5A"/>
    <w:rsid w:val="006C677A"/>
    <w:rsid w:val="006C7785"/>
    <w:rsid w:val="006E455A"/>
    <w:rsid w:val="0071650E"/>
    <w:rsid w:val="00747BF7"/>
    <w:rsid w:val="00867976"/>
    <w:rsid w:val="00895E53"/>
    <w:rsid w:val="008E3C2A"/>
    <w:rsid w:val="00985388"/>
    <w:rsid w:val="00BE7067"/>
    <w:rsid w:val="00CA4B12"/>
    <w:rsid w:val="00CD6AD6"/>
    <w:rsid w:val="00EA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zakoni" w:namespaceuri="http://www.java.hr/xml/smarttags/zakoni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7BF7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67E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167E6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167E67"/>
  </w:style>
  <w:style w:styleId="Tekstbalonia" w:type="paragraph">
    <w:name w:val="Balloon Text"/>
    <w:basedOn w:val="Normal"/>
    <w:link w:val="TekstbaloniaChar"/>
    <w:uiPriority w:val="99"/>
    <w:semiHidden/>
    <w:unhideWhenUsed/>
    <w:rsid w:val="00167E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7E6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7E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7E6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65D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5D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5D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5D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5D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7BF7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67E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167E6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167E67"/>
  </w:style>
  <w:style w:styleId="Tekstbalonia" w:type="paragraph">
    <w:name w:val="Balloon Text"/>
    <w:basedOn w:val="Normal"/>
    <w:link w:val="TekstbaloniaChar"/>
    <w:uiPriority w:val="99"/>
    <w:semiHidden/>
    <w:unhideWhenUsed/>
    <w:rsid w:val="00167E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7E6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7E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7E6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65D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5D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5D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5D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5D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St-53/2015</izvorni_sadrzaj>
    <derivirana_varijabla naziv="DomainObject.Predmet.OznakaBroj_1">St-53/2015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KOLOMBANIJA d.o.o. POREČ</izvorni_sadrzaj>
    <derivirana_varijabla naziv="DomainObject.Predmet.ProtustrankaFormated_1">  PROJEKT KOLOMBANIJA d.o.o. POREČ</derivirana_varijabla>
  </DomainObject.Predmet.ProtustrankaFormated>
  <DomainObject.Predmet.ProtustrankaFormatedOIB>
    <izvorni_sadrzaj>  PROJEKT KOLOMBANIJA d.o.o. POREČ, OIB 82650629529</izvorni_sadrzaj>
    <derivirana_varijabla naziv="DomainObject.Predmet.ProtustrankaFormatedOIB_1">  PROJEKT KOLOMBANIJA d.o.o. POREČ, OIB 82650629529</derivirana_varijabla>
  </DomainObject.Predmet.ProtustrankaFormatedOIB>
  <DomainObject.Predmet.ProtustrankaFormatedWithAdress>
    <izvorni_sadrzaj> PROJEKT KOLOMBANIJA d.o.o. POREČ, Partizanska 13, 52440 Poreč</izvorni_sadrzaj>
    <derivirana_varijabla naziv="DomainObject.Predmet.ProtustrankaFormatedWithAdress_1"> PROJEKT KOLOMBANIJA d.o.o. POREČ, Partizanska 13, 52440 Poreč</derivirana_varijabla>
  </DomainObject.Predmet.ProtustrankaFormatedWithAdress>
  <DomainObject.Predmet.ProtustrankaFormatedWithAdressOIB>
    <izvorni_sadrzaj> PROJEKT KOLOMBANIJA d.o.o. POREČ, OIB 82650629529, Partizanska 13, 52440 Poreč</izvorni_sadrzaj>
    <derivirana_varijabla naziv="DomainObject.Predmet.ProtustrankaFormatedWithAdressOIB_1"> PROJEKT KOLOMBANIJA d.o.o. POREČ, OIB 82650629529, Partizanska 13, 52440 Poreč</derivirana_varijabla>
  </DomainObject.Predmet.ProtustrankaFormatedWithAdressOIB>
  <DomainObject.Predmet.ProtustrankaWithAdress>
    <izvorni_sadrzaj>PROJEKT KOLOMBANIJA d.o.o. POREČ Partizanska 13, 52440 Poreč</izvorni_sadrzaj>
    <derivirana_varijabla naziv="DomainObject.Predmet.ProtustrankaWithAdress_1">PROJEKT KOLOMBANIJA d.o.o. POREČ Partizanska 13, 52440 Poreč</derivirana_varijabla>
  </DomainObject.Predmet.ProtustrankaWithAdress>
  <DomainObject.Predmet.ProtustrankaWithAdressOIB>
    <izvorni_sadrzaj>PROJEKT KOLOMBANIJA d.o.o. POREČ, OIB 82650629529, Partizanska 13, 52440 Poreč</izvorni_sadrzaj>
    <derivirana_varijabla naziv="DomainObject.Predmet.ProtustrankaWithAdressOIB_1">PROJEKT KOLOMBANIJA d.o.o. POREČ, OIB 82650629529, Partizanska 13, 52440 Poreč</derivirana_varijabla>
  </DomainObject.Predmet.ProtustrankaWithAdressOIB>
  <DomainObject.Predmet.ProtustrankaNazivFormated>
    <izvorni_sadrzaj>PROJEKT KOLOMBANIJA d.o.o. POREČ</izvorni_sadrzaj>
    <derivirana_varijabla naziv="DomainObject.Predmet.ProtustrankaNazivFormated_1">PROJEKT KOLOMBANIJA d.o.o. POREČ</derivirana_varijabla>
  </DomainObject.Predmet.ProtustrankaNazivFormated>
  <DomainObject.Predmet.ProtustrankaNazivFormatedOIB>
    <izvorni_sadrzaj>PROJEKT KOLOMBANIJA d.o.o. POREČ, OIB 82650629529</izvorni_sadrzaj>
    <derivirana_varijabla naziv="DomainObject.Predmet.ProtustrankaNazivFormatedOIB_1">PROJEKT KOLOMBANIJA d.o.o. POREČ, OIB 82650629529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90382.85</izvorni_sadrzaj>
    <derivirana_varijabla naziv="DomainObject.Predmet.TrenutnaVrijednost_1">90382.85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KOLOMBANIJA d.o.o. POREČ</item>
    </izvorni_sadrzaj>
    <derivirana_varijabla naziv="DomainObject.Predmet.ProtuStrankaListFormated_1">
      <item>PROJEKT KOLOMBANIJA d.o.o. POREČ</item>
    </derivirana_varijabla>
  </DomainObject.Predmet.ProtuStrankaListFormated>
  <DomainObject.Predmet.ProtuStrankaListFormatedOIB>
    <izvorni_sadrzaj>
      <item>PROJEKT KOLOMBANIJA d.o.o. POREČ, OIB 82650629529</item>
    </izvorni_sadrzaj>
    <derivirana_varijabla naziv="DomainObject.Predmet.ProtuStrankaListFormatedOIB_1">
      <item>PROJEKT KOLOMBANIJA d.o.o. POREČ, OIB 82650629529</item>
    </derivirana_varijabla>
  </DomainObject.Predmet.ProtuStrankaListFormatedOIB>
  <DomainObject.Predmet.ProtuStrankaListFormatedWithAdress>
    <izvorni_sadrzaj>
      <item>PROJEKT KOLOMBANIJA d.o.o. POREČ, Partizanska 13, 52440 Poreč</item>
    </izvorni_sadrzaj>
    <derivirana_varijabla naziv="DomainObject.Predmet.ProtuStrankaListFormatedWithAdress_1">
      <item>PROJEKT KOLOMBANIJA d.o.o. POREČ, Partizanska 13, 52440 Poreč</item>
    </derivirana_varijabla>
  </DomainObject.Predmet.ProtuStrankaListFormatedWithAdress>
  <DomainObject.Predmet.ProtuStrankaListFormatedWithAdressOIB>
    <izvorni_sadrzaj>
      <item>PROJEKT KOLOMBANIJA d.o.o. POREČ, OIB 82650629529, Partizanska 13, 52440 Poreč</item>
    </izvorni_sadrzaj>
    <derivirana_varijabla naziv="DomainObject.Predmet.ProtuStrankaListFormatedWithAdressOIB_1">
      <item>PROJEKT KOLOMBANIJA d.o.o. POREČ, OIB 82650629529, Partizanska 13, 52440 Poreč</item>
    </derivirana_varijabla>
  </DomainObject.Predmet.ProtuStrankaListFormatedWithAdressOIB>
  <DomainObject.Predmet.ProtuStrankaListNazivFormated>
    <izvorni_sadrzaj>
      <item>PROJEKT KOLOMBANIJA d.o.o. POREČ</item>
    </izvorni_sadrzaj>
    <derivirana_varijabla naziv="DomainObject.Predmet.ProtuStrankaListNazivFormated_1">
      <item>PROJEKT KOLOMBANIJA d.o.o. POREČ</item>
    </derivirana_varijabla>
  </DomainObject.Predmet.ProtuStrankaListNazivFormated>
  <DomainObject.Predmet.ProtuStrankaListNazivFormatedOIB>
    <izvorni_sadrzaj>
      <item>PROJEKT KOLOMBANIJA d.o.o. POREČ, OIB 82650629529</item>
    </izvorni_sadrzaj>
    <derivirana_varijabla naziv="DomainObject.Predmet.ProtuStrankaListNazivFormatedOIB_1">
      <item>PROJEKT KOLOMBANIJA d.o.o. POREČ, OIB 82650629529</item>
    </derivirana_varijabla>
  </DomainObject.Predmet.ProtuStrankaListNazivFormatedOIB>
  <DomainObject.Predmet.OstaliListFormated>
    <izvorni_sadrzaj>
      <item>ŽDO PULA</item>
      <item>Kristijan Mijandrušić</item>
    </izvorni_sadrzaj>
    <derivirana_varijabla naziv="DomainObject.Predmet.OstaliListFormated_1">
      <item>ŽDO PULA</item>
      <item>Kristijan Mijandrušić</item>
    </derivirana_varijabla>
  </DomainObject.Predmet.OstaliListFormated>
  <DomainObject.Predmet.OstaliListFormatedOIB>
    <izvorni_sadrzaj>
      <item>ŽDO PULA</item>
      <item>Kristijan Mijandrušić, OIB 96007816779</item>
    </izvorni_sadrzaj>
    <derivirana_varijabla naziv="DomainObject.Predmet.OstaliListFormatedOIB_1">
      <item>ŽDO PULA</item>
      <item>Kristijan Mijandrušić, OIB 96007816779</item>
    </derivirana_varijabla>
  </DomainObject.Predmet.OstaliListFormatedOIB>
  <DomainObject.Predmet.OstaliListFormatedWithAdress>
    <izvorni_sadrzaj>
      <item>ŽDO PULA</item>
      <item>Kristijan Mijandrušić, Stari trg 7, 52000 Pazin</item>
    </izvorni_sadrzaj>
    <derivirana_varijabla naziv="DomainObject.Predmet.OstaliListFormatedWithAdress_1">
      <item>ŽDO PULA</item>
      <item>Kristijan Mijandrušić, Stari trg 7, 52000 Pazin</item>
    </derivirana_varijabla>
  </DomainObject.Predmet.OstaliListFormatedWithAdress>
  <DomainObject.Predmet.OstaliListFormatedWithAdressOIB>
    <izvorni_sadrzaj>
      <item>ŽDO PULA</item>
      <item>Kristijan Mijandrušić, OIB 96007816779, Stari trg 7, 52000 Pazin</item>
    </izvorni_sadrzaj>
    <derivirana_varijabla naziv="DomainObject.Predmet.OstaliListFormatedWithAdressOIB_1">
      <item>ŽDO PULA</item>
      <item>Kristijan Mijandrušić, OIB 96007816779, Stari trg 7, 52000 Pazin</item>
    </derivirana_varijabla>
  </DomainObject.Predmet.OstaliListFormatedWithAdressOIB>
  <DomainObject.Predmet.OstaliListNazivFormated>
    <izvorni_sadrzaj>
      <item>ŽDO PULA</item>
      <item>Kristijan Mijandrušić</item>
    </izvorni_sadrzaj>
    <derivirana_varijabla naziv="DomainObject.Predmet.OstaliListNazivFormated_1">
      <item>ŽDO PULA</item>
      <item>Kristijan Mijandrušić</item>
    </derivirana_varijabla>
  </DomainObject.Predmet.OstaliListNazivFormated>
  <DomainObject.Predmet.OstaliListNazivFormatedOIB>
    <izvorni_sadrzaj>
      <item>ŽDO PULA</item>
      <item>Kristijan Mijandrušić, OIB 96007816779</item>
    </izvorni_sadrzaj>
    <derivirana_varijabla naziv="DomainObject.Predmet.OstaliListNazivFormatedOIB_1">
      <item>ŽDO PULA</item>
      <item>Kristijan Mijandrušić, OIB 96007816779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KOLOMBANIJA d.o.o. POREČ</izvorni_sadrzaj>
    <derivirana_varijabla naziv="DomainObject.Predmet.ProtustrankaIDrugi_1">PROJEKT KOLOMBANIJA d.o.o.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KOLOMBANIJA d.o.o. POREČ, OIB 82650629529, Partizanska 13, 52440 Poreč</izvorni_sadrzaj>
    <derivirana_varijabla naziv="DomainObject.Predmet.ProtustrankaIDrugiAdressOIB_1">PROJEKT KOLOMBANIJA d.o.o. POREČ, OIB 82650629529,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KOLOMBANIJA d.o.o. POREČ</item>
      <item>ŽDO PULA</item>
      <item>Kristijan Mijandrušić</item>
    </izvorni_sadrzaj>
    <derivirana_varijabla naziv="DomainObject.Predmet.SudioniciListNaziv_1">
      <item>REPUBLIKA HRVATSKA, Ministarstvo financija, Porezna uprava, Područni ured Istra, Hrvatsko primorje, Gorski  kotar i Lika</item>
      <item>PROJEKT KOLOMBANIJA d.o.o. POREČ</item>
      <item>ŽDO PULA</item>
      <item>Kristijan Mijandrušić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KOLOMBANIJA d.o.o. POREČ, OIB 82650629529, Partizanska 13,52440 Poreč</item>
      <item>ŽDO PULA</item>
      <item>Kristijan Mijandrušić, OIB 96007816779, Stari trg 7,52000 Pazin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KOLOMBANIJA d.o.o. POREČ, OIB 82650629529, Partizanska 13,52440 Poreč</item>
      <item>ŽDO PULA</item>
      <item>Kristijan Mijandrušić, OIB 96007816779, Stari trg 7,52000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82650629529</item>
      <item>, OIB null</item>
      <item>, OIB 96007816779</item>
    </izvorni_sadrzaj>
    <derivirana_varijabla naziv="DomainObject.Predmet.SudioniciListNazivOIB_1">
      <item>, OIB 52634238587</item>
      <item>, OIB 82650629529</item>
      <item>, OIB null</item>
      <item>, OIB 96007816779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1393</properties:Words>
  <properties:Characters>7644</properties:Characters>
  <properties:Lines>172</properties:Lines>
  <properties:Paragraphs>64</properties:Paragraphs>
  <properties:TotalTime>154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2017-10-19T06:44:00Z</dcterms:created>
  <dc:creator>Jasmina Matika</dc:creator>
  <cp:lastModifiedBy>Jasmina Matika</cp:lastModifiedBy>
  <dcterms:modified xmlns:xsi="http://www.w3.org/2001/XMLSchema-instance" xsi:type="dcterms:W3CDTF">2017-10-19T10:34:00Z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