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c6f9" w14:paraId="273c6f9" w:rsidRDefault="00CF7ED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7ED4" w:rsidP="00CF7ED4" w:rsidR="00AE649C">
      <w:pPr>
        <w:pStyle w:val="Bezproreda"/>
      </w:pPr>
      <w:r>
        <w:t xml:space="preserve">     Republika Hrvatska</w:t>
      </w:r>
    </w:p>
    <w:p w:rsidRDefault="00CF7ED4" w:rsidP="00CF7ED4" w:rsidR="00CF7ED4">
      <w:pPr>
        <w:pStyle w:val="Bezproreda"/>
      </w:pPr>
      <w:r>
        <w:t>Trgovački sud u Bjelovaru</w:t>
      </w:r>
    </w:p>
    <w:p w:rsidRDefault="00CF7ED4" w:rsidP="00CF7ED4" w:rsidR="00CF7ED4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F7ED4" w:rsidP="00CF7ED4" w:rsidR="00CF7ED4">
      <w:pPr>
        <w:ind w:firstLine="708" w:left="4956"/>
      </w:pPr>
      <w:r>
        <w:t>Poslovni broj: 1 St-244/2017-4</w:t>
      </w:r>
    </w:p>
    <w:p w:rsidRDefault="00CF7ED4" w:rsidP="00CF7ED4" w:rsidR="00CF7ED4">
      <w:pPr>
        <w:ind w:firstLine="708" w:left="4956"/>
        <w:jc w:val="center"/>
      </w:pPr>
      <w:bookmarkStart w:name="_GoBack" w:id="0"/>
    </w:p>
    <w:p w:rsidRDefault="00CF7ED4" w:rsidP="00CF7ED4" w:rsidR="00CF7ED4">
      <w:pPr>
        <w:jc w:val="center"/>
      </w:pPr>
      <w:r>
        <w:t>R E P U B L I K A    H R V A T S K A</w:t>
      </w:r>
    </w:p>
    <w:p w:rsidRDefault="00CF7ED4" w:rsidP="00CF7ED4" w:rsidR="00CF7ED4">
      <w:pPr>
        <w:pStyle w:val="Bezproreda"/>
        <w:jc w:val="center"/>
      </w:pPr>
      <w:r>
        <w:t>R J E Š E N J E</w:t>
      </w:r>
    </w:p>
    <w:bookmarkEnd w:id="0"/>
    <w:p w:rsidRDefault="00CF7ED4" w:rsidP="00CF7ED4" w:rsidR="00CF7ED4">
      <w:pPr>
        <w:pStyle w:val="Bezproreda"/>
        <w:jc w:val="both"/>
      </w:pPr>
    </w:p>
    <w:p w:rsidRDefault="00CF7ED4" w:rsidP="00CF7ED4" w:rsidR="00CF7ED4">
      <w:pPr>
        <w:pStyle w:val="Bezproreda"/>
        <w:ind w:firstLine="708"/>
        <w:jc w:val="both"/>
      </w:pPr>
      <w:r>
        <w:t xml:space="preserve">Trgovački sud u Bjelovaru, po sucu Branki Pleskalt, u stečajnom postupku nad dužnikom Stečajna masa iza stečajnog dužnika  VG STRUGE j.d.o.o. za trgovinu i usluge u stečaju, Križevci, </w:t>
      </w:r>
      <w:proofErr w:type="spellStart"/>
      <w:r>
        <w:t>I.Z</w:t>
      </w:r>
      <w:proofErr w:type="spellEnd"/>
      <w:r>
        <w:t xml:space="preserve">. </w:t>
      </w:r>
      <w:proofErr w:type="spellStart"/>
      <w:r>
        <w:t>Dijankovečkog</w:t>
      </w:r>
      <w:proofErr w:type="spellEnd"/>
      <w:r>
        <w:t xml:space="preserve"> 4,  16.  listopada  2017. </w:t>
      </w:r>
    </w:p>
    <w:p w:rsidRDefault="00CF7ED4" w:rsidP="00CF7ED4" w:rsidR="00CF7ED4">
      <w:pPr>
        <w:pStyle w:val="Bezproreda"/>
        <w:jc w:val="both"/>
      </w:pPr>
    </w:p>
    <w:p w:rsidRDefault="00CF7ED4" w:rsidP="00CF7ED4" w:rsidR="00CF7ED4">
      <w:pPr>
        <w:pStyle w:val="Bezproreda"/>
        <w:jc w:val="center"/>
      </w:pPr>
      <w:r>
        <w:t>r i j e š i o    j e</w:t>
      </w:r>
    </w:p>
    <w:p w:rsidRDefault="00CF7ED4" w:rsidP="00CF7ED4" w:rsidR="00CF7ED4">
      <w:pPr>
        <w:pStyle w:val="Bezproreda"/>
        <w:jc w:val="both"/>
      </w:pPr>
    </w:p>
    <w:p w:rsidRDefault="00CF7ED4" w:rsidP="00CF7ED4" w:rsidR="00CF7ED4">
      <w:pPr>
        <w:pStyle w:val="Bezproreda"/>
        <w:ind w:firstLine="708"/>
        <w:jc w:val="both"/>
      </w:pPr>
      <w:r>
        <w:t xml:space="preserve">1. Utvrđuje se da je Marijanu </w:t>
      </w:r>
      <w:proofErr w:type="spellStart"/>
      <w:r>
        <w:t>Belani</w:t>
      </w:r>
      <w:proofErr w:type="spellEnd"/>
      <w:r>
        <w:t xml:space="preserve"> iz Križevaca, </w:t>
      </w:r>
      <w:proofErr w:type="spellStart"/>
      <w:r>
        <w:t>I.Z</w:t>
      </w:r>
      <w:proofErr w:type="spellEnd"/>
      <w:r>
        <w:t xml:space="preserve">. </w:t>
      </w:r>
      <w:proofErr w:type="spellStart"/>
      <w:r>
        <w:t>Dijankovečkog</w:t>
      </w:r>
      <w:proofErr w:type="spellEnd"/>
      <w:r>
        <w:t xml:space="preserve"> 4, OIB: 73806587468, prestala funkcija stečajnog upravitelja zbog bolesti sa danom 16.  listopada 2017. godine. </w:t>
      </w:r>
    </w:p>
    <w:p w:rsidRDefault="00CF7ED4" w:rsidP="00CF7ED4" w:rsidR="00CF7ED4">
      <w:pPr>
        <w:pStyle w:val="Bezproreda"/>
        <w:jc w:val="both"/>
      </w:pPr>
    </w:p>
    <w:p w:rsidRDefault="00CF7ED4" w:rsidP="00CF7ED4" w:rsidR="00CF7ED4">
      <w:pPr>
        <w:pStyle w:val="Bezproreda"/>
        <w:ind w:firstLine="708"/>
        <w:jc w:val="both"/>
      </w:pPr>
      <w:r>
        <w:t>2.  Za stečajnog upravitelja određuje se Franjo Otročak iz Lukača kbr. 24, OIB: 42279189814.</w:t>
      </w:r>
    </w:p>
    <w:p w:rsidRDefault="00CF7ED4" w:rsidP="00CF7ED4" w:rsidR="00CF7ED4">
      <w:pPr>
        <w:pStyle w:val="Bezproreda"/>
        <w:jc w:val="both"/>
      </w:pPr>
      <w:r>
        <w:t xml:space="preserve"> </w:t>
      </w:r>
    </w:p>
    <w:p w:rsidRDefault="00CF7ED4" w:rsidP="00CF7ED4" w:rsidR="00CF7ED4">
      <w:pPr>
        <w:pStyle w:val="Bezproreda"/>
        <w:ind w:firstLine="708"/>
        <w:jc w:val="both"/>
      </w:pPr>
      <w:r>
        <w:t xml:space="preserve">3. Određuje se sudskom registru Trgovačkog suda u Bjelovaru da izvrši upis stečajnog upravitelja Franje Otročak iz Lukača kbr. 24, OIB: 42279189814, a isto tako i promjena adrese stečajne mase iza stečajnog dužnika VG STRUGE j.d.o.o. za trgovinu i usluge u stečaju, Križevci, I.Z.Dijankovečkog 4, na adresi stečajnog upravitelja Franje </w:t>
      </w:r>
      <w:proofErr w:type="spellStart"/>
      <w:r>
        <w:t>Otročaka</w:t>
      </w:r>
      <w:proofErr w:type="spellEnd"/>
      <w:r>
        <w:t xml:space="preserve"> iz Lukača kbr. 24, OIB: 42279189814.</w:t>
      </w:r>
    </w:p>
    <w:p w:rsidRDefault="00CF7ED4" w:rsidP="00CF7ED4" w:rsidR="00CF7ED4">
      <w:pPr>
        <w:pStyle w:val="Bezproreda"/>
        <w:jc w:val="both"/>
      </w:pPr>
    </w:p>
    <w:p w:rsidRDefault="00CF7ED4" w:rsidP="00CF7ED4" w:rsidR="00CF7ED4">
      <w:pPr>
        <w:pStyle w:val="Bezproreda"/>
        <w:jc w:val="center"/>
      </w:pPr>
      <w:r>
        <w:t>Obrazloženje</w:t>
      </w:r>
    </w:p>
    <w:p w:rsidRDefault="00CF7ED4" w:rsidP="00CF7ED4" w:rsidR="00CF7ED4">
      <w:pPr>
        <w:pStyle w:val="Bezproreda"/>
        <w:jc w:val="center"/>
      </w:pPr>
    </w:p>
    <w:p w:rsidRDefault="00CF7ED4" w:rsidP="00CF7ED4" w:rsidR="00CF7ED4">
      <w:pPr>
        <w:pStyle w:val="Bezproreda"/>
        <w:ind w:firstLine="708"/>
        <w:jc w:val="both"/>
      </w:pPr>
      <w:r>
        <w:t xml:space="preserve">Kako je stečajni upravitelj Marijan </w:t>
      </w:r>
      <w:proofErr w:type="spellStart"/>
      <w:r>
        <w:t>Belani</w:t>
      </w:r>
      <w:proofErr w:type="spellEnd"/>
      <w:r>
        <w:t xml:space="preserve">  dana 11. srpnja 2017. godine  zatražio da ga se razriješi dužnosti stečajnog upravitelja stečajnog dužnika Stečajna masa iza VG STRUGE j.d.o.o.  za trgovinu i usluge Križevci, I.Z.Dijankovećkog 4, zbog bolesti, to je sud ovim rješenjem imenovao novog stečajnog upravitelja u osobi Franje </w:t>
      </w:r>
      <w:proofErr w:type="spellStart"/>
      <w:r>
        <w:t>Otročaka</w:t>
      </w:r>
      <w:proofErr w:type="spellEnd"/>
      <w:r>
        <w:t xml:space="preserve"> iz Lukača kbr. 24.</w:t>
      </w:r>
    </w:p>
    <w:p w:rsidRDefault="00CF7ED4" w:rsidP="00CF7ED4" w:rsidR="00CF7ED4">
      <w:pPr>
        <w:pStyle w:val="Bezproreda"/>
        <w:jc w:val="both"/>
      </w:pPr>
    </w:p>
    <w:p w:rsidRDefault="00CF7ED4" w:rsidP="00CF7ED4" w:rsidR="00CF7ED4">
      <w:pPr>
        <w:pStyle w:val="Bezproreda"/>
        <w:ind w:firstLine="708"/>
        <w:jc w:val="both"/>
      </w:pPr>
      <w:r>
        <w:t>Zbog navedenog riješeno je kao u izreci ovog rješenja.</w:t>
      </w:r>
    </w:p>
    <w:p w:rsidRDefault="00CF7ED4" w:rsidP="00CF7ED4" w:rsidR="00CF7ED4">
      <w:pPr>
        <w:pStyle w:val="Bezproreda"/>
        <w:jc w:val="both"/>
      </w:pPr>
    </w:p>
    <w:p w:rsidRDefault="00CF7ED4" w:rsidP="00CF7ED4" w:rsidR="00CF7ED4">
      <w:pPr>
        <w:pStyle w:val="Bezproreda"/>
        <w:ind w:firstLine="708"/>
        <w:jc w:val="both"/>
      </w:pPr>
      <w:r>
        <w:t>U Bjelovaru  16. listopada  2017.</w:t>
      </w:r>
    </w:p>
    <w:p w:rsidRDefault="00CF7ED4" w:rsidP="00CF7ED4" w:rsidR="00CF7ED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F7ED4" w:rsidP="00CF7ED4" w:rsidR="00CF7ED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CF7ED4" w:rsidP="00CF7ED4" w:rsidR="00CF7ED4">
      <w:pPr>
        <w:pStyle w:val="Bezproreda"/>
        <w:jc w:val="both"/>
      </w:pPr>
    </w:p>
    <w:p w:rsidRDefault="00CF7ED4" w:rsidP="00CF7ED4" w:rsidR="00CF7ED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F7ED4" w:rsidP="00CF7ED4" w:rsidR="00CF7ED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CF7ED4" w:rsidP="00CF7ED4" w:rsidR="00CF7ED4">
      <w:pPr>
        <w:pStyle w:val="Bezproreda"/>
        <w:jc w:val="both"/>
      </w:pPr>
    </w:p>
    <w:p w:rsidRDefault="00CF7ED4" w:rsidP="00CF7ED4" w:rsidR="00CF7ED4">
      <w:pPr>
        <w:pStyle w:val="Bezproreda"/>
        <w:jc w:val="both"/>
      </w:pPr>
    </w:p>
    <w:p w:rsidRDefault="00CF7ED4" w:rsidP="00CF7ED4" w:rsidR="00CF7ED4">
      <w:pPr>
        <w:pStyle w:val="Bezproreda"/>
        <w:ind w:firstLine="708"/>
        <w:jc w:val="both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CF7ED4" w:rsidP="00CF7ED4" w:rsidR="00CF7ED4">
      <w:pPr>
        <w:pStyle w:val="Bezproreda"/>
        <w:jc w:val="both"/>
      </w:pPr>
    </w:p>
    <w:p w:rsidRDefault="00AE649C" w:rsidP="00CF7ED4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ED4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910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St-244/2017-4</izvorni_sadrzaj>
    <derivirana_varijabla naziv="DomainObject.Oznaka_1">St-244/2017-4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VG STRUGE  j.d.o.o. za trgovinu i usluge u stečaju</izvorni_sadrzaj>
    <derivirana_varijabla naziv="DomainObject.Predmet.ProtustrankaFormated_1">  Stečajna masa iza VG STRUGE  j.d.o.o. za trgovinu i usluge u stečaju</derivirana_varijabla>
  </DomainObject.Predmet.ProtustrankaFormated>
  <DomainObject.Predmet.ProtustrankaFormatedOIB>
    <izvorni_sadrzaj>  Stečajna masa iza VG STRUGE  j.d.o.o. za trgovinu i usluge u stečaju, OIB 14089439465</izvorni_sadrzaj>
    <derivirana_varijabla naziv="DomainObject.Predmet.ProtustrankaFormatedOIB_1">  Stečajna masa iza VG STRUGE  j.d.o.o. za trgovinu i usluge u stečaju, OIB 14089439465</derivirana_varijabla>
  </DomainObject.Predmet.ProtustrankaFormatedOIB>
  <DomainObject.Predmet.ProtustrankaFormatedWithAdress>
    <izvorni_sadrzaj> Stečajna masa iza VG STRUGE  j.d.o.o. za trgovinu i usluge u stečaju, I. Z. Dijankovečkog 4, 48260 Križevci</izvorni_sadrzaj>
    <derivirana_varijabla naziv="DomainObject.Predmet.ProtustrankaFormatedWithAdress_1"> Stečajna masa iza VG STRUGE  j.d.o.o. za trgovinu i usluge u stečaju, I. Z. Dijankovečkog 4, 48260 Križevci</derivirana_varijabla>
  </DomainObject.Predmet.ProtustrankaFormatedWithAdress>
  <DomainObject.Predmet.ProtustrankaFormatedWithAdressOIB>
    <izvorni_sadrzaj> Stečajna masa iza VG STRUGE  j.d.o.o. za trgovinu i usluge u stečaju, OIB 14089439465, I. Z. Dijankovečkog 4, 48260 Križevci</izvorni_sadrzaj>
    <derivirana_varijabla naziv="DomainObject.Predmet.ProtustrankaFormatedWithAdressOIB_1"> Stečajna masa iza VG STRUGE  j.d.o.o. za trgovinu i usluge u stečaju, OIB 14089439465, I. Z. Dijankovečkog 4, 48260 Križevci</derivirana_varijabla>
  </DomainObject.Predmet.ProtustrankaFormatedWithAdressOIB>
  <DomainObject.Predmet.ProtustrankaWithAdress>
    <izvorni_sadrzaj>Stečajna masa iza VG STRUGE  j.d.o.o. za trgovinu i usluge u stečaju I. Z. Dijankovečkog 4, 48260 Križevci</izvorni_sadrzaj>
    <derivirana_varijabla naziv="DomainObject.Predmet.ProtustrankaWithAdress_1">Stečajna masa iza VG STRUGE  j.d.o.o. za trgovinu i usluge u stečaju I. Z. Dijankovečkog 4, 48260 Križevci</derivirana_varijabla>
  </DomainObject.Predmet.ProtustrankaWithAdress>
  <DomainObject.Predmet.ProtustrankaWithAdressOIB>
    <izvorni_sadrzaj>Stečajna masa iza VG STRUGE  j.d.o.o. za trgovinu i usluge u stečaju, OIB 14089439465, I. Z. Dijankovečkog 4, 48260 Križevci</izvorni_sadrzaj>
    <derivirana_varijabla naziv="DomainObject.Predmet.ProtustrankaWithAdressOIB_1">Stečajna masa iza VG STRUGE  j.d.o.o. za trgovinu i usluge u stečaju, OIB 14089439465, I. Z. Dijankovečkog 4, 48260 Križevci</derivirana_varijabla>
  </DomainObject.Predmet.ProtustrankaWithAdressOIB>
  <DomainObject.Predmet.ProtustrankaNazivFormated>
    <izvorni_sadrzaj>Stečajna masa iza VG STRUGE  j.d.o.o. za trgovinu i usluge u stečaju</izvorni_sadrzaj>
    <derivirana_varijabla naziv="DomainObject.Predmet.ProtustrankaNazivFormated_1">Stečajna masa iza VG STRUGE  j.d.o.o. za trgovinu i usluge u stečaju</derivirana_varijabla>
  </DomainObject.Predmet.ProtustrankaNazivFormated>
  <DomainObject.Predmet.ProtustrankaNazivFormatedOIB>
    <izvorni_sadrzaj>Stečajna masa iza VG STRUGE  j.d.o.o. za trgovinu i usluge u stečaju, OIB 14089439465</izvorni_sadrzaj>
    <derivirana_varijabla naziv="DomainObject.Predmet.ProtustrankaNazivFormatedOIB_1">Stečajna masa iza VG STRUGE  j.d.o.o. za trgovinu i usluge u stečaju, OIB 14089439465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VG STRUGE  j.d.o.o. za trgovinu i usluge u stečaju</item>
    </izvorni_sadrzaj>
    <derivirana_varijabla naziv="DomainObject.Predmet.ProtuStrankaListFormated_1">
      <item>Stečajna masa iza VG STRUGE  j.d.o.o. za trgovinu i usluge u stečaju</item>
    </derivirana_varijabla>
  </DomainObject.Predmet.ProtuStrankaListFormated>
  <DomainObject.Predmet.ProtuStrankaListFormatedOIB>
    <izvorni_sadrzaj>
      <item>Stečajna masa iza VG STRUGE  j.d.o.o. za trgovinu i usluge u stečaju, OIB 14089439465</item>
    </izvorni_sadrzaj>
    <derivirana_varijabla naziv="DomainObject.Predmet.ProtuStrankaListFormatedOIB_1">
      <item>Stečajna masa iza VG STRUGE  j.d.o.o. za trgovinu i usluge u stečaju, OIB 14089439465</item>
    </derivirana_varijabla>
  </DomainObject.Predmet.ProtuStrankaListFormatedOIB>
  <DomainObject.Predmet.ProtuStrankaListFormatedWithAdress>
    <izvorni_sadrzaj>
      <item>Stečajna masa iza VG STRUGE  j.d.o.o. za trgovinu i usluge u stečaju, I. Z. Dijankovečkog 4, 48260 Križevci</item>
    </izvorni_sadrzaj>
    <derivirana_varijabla naziv="DomainObject.Predmet.ProtuStrankaListFormatedWithAdress_1">
      <item>Stečajna masa iza VG STRUGE  j.d.o.o. za trgovinu i usluge u stečaju, I. Z. Dijankovečkog 4, 48260 Križevci</item>
    </derivirana_varijabla>
  </DomainObject.Predmet.ProtuStrankaListFormatedWithAdress>
  <DomainObject.Predmet.ProtuStrankaListFormatedWithAdressOIB>
    <izvorni_sadrzaj>
      <item>Stečajna masa iza VG STRUGE  j.d.o.o. za trgovinu i usluge u stečaju, OIB 14089439465, I. Z. Dijankovečkog 4, 48260 Križevci</item>
    </izvorni_sadrzaj>
    <derivirana_varijabla naziv="DomainObject.Predmet.ProtuStrankaListFormatedWithAdressOIB_1">
      <item>Stečajna masa iza VG STRUGE  j.d.o.o. za trgovinu i usluge u stečaju, OIB 14089439465, I. Z. Dijankovečkog 4, 48260 Križevci</item>
    </derivirana_varijabla>
  </DomainObject.Predmet.ProtuStrankaListFormatedWithAdressOIB>
  <DomainObject.Predmet.ProtuStrankaListNazivFormated>
    <izvorni_sadrzaj>
      <item>Stečajna masa iza VG STRUGE  j.d.o.o. za trgovinu i usluge u stečaju</item>
    </izvorni_sadrzaj>
    <derivirana_varijabla naziv="DomainObject.Predmet.ProtuStrankaListNazivFormated_1">
      <item>Stečajna masa iza VG STRUGE  j.d.o.o. za trgovinu i usluge u stečaju</item>
    </derivirana_varijabla>
  </DomainObject.Predmet.ProtuStrankaListNazivFormated>
  <DomainObject.Predmet.ProtuStrankaListNazivFormatedOIB>
    <izvorni_sadrzaj>
      <item>Stečajna masa iza VG STRUGE  j.d.o.o. za trgovinu i usluge u stečaju, OIB 14089439465</item>
    </izvorni_sadrzaj>
    <derivirana_varijabla naziv="DomainObject.Predmet.ProtuStrankaListNazivFormatedOIB_1">
      <item>Stečajna masa iza VG STRUGE  j.d.o.o. za trgovinu i usluge u stečaju, OIB 14089439465</item>
    </derivirana_varijabla>
  </DomainObject.Predmet.ProtuStrankaListNazivFormatedOIB>
  <DomainObject.Predmet.OstaliListFormated>
    <izvorni_sadrzaj>
      <item>VIKTOR GALE</item>
    </izvorni_sadrzaj>
    <derivirana_varijabla naziv="DomainObject.Predmet.OstaliListFormated_1">
      <item>VIKTOR GALE</item>
    </derivirana_varijabla>
  </DomainObject.Predmet.OstaliListFormated>
  <DomainObject.Predmet.OstaliListFormatedOIB>
    <izvorni_sadrzaj>
      <item>VIKTOR GALE, OIB 51162681156</item>
    </izvorni_sadrzaj>
    <derivirana_varijabla naziv="DomainObject.Predmet.OstaliListFormatedOIB_1">
      <item>VIKTOR GALE, OIB 51162681156</item>
    </derivirana_varijabla>
  </DomainObject.Predmet.OstaliListFormatedOIB>
  <DomainObject.Predmet.OstaliListFormatedWithAdress>
    <izvorni_sadrzaj>
      <item>VIKTOR GALE, Ul.Marijana Dragmana 2, 10000 Zagreb</item>
    </izvorni_sadrzaj>
    <derivirana_varijabla naziv="DomainObject.Predmet.OstaliListFormatedWithAdress_1">
      <item>VIKTOR GALE, Ul.Marijana Dragmana 2, 10000 Zagreb</item>
    </derivirana_varijabla>
  </DomainObject.Predmet.OstaliListFormatedWithAdress>
  <DomainObject.Predmet.OstaliListFormatedWithAdressOIB>
    <izvorni_sadrzaj>
      <item>VIKTOR GALE, OIB 51162681156, Ul.Marijana Dragmana 2, 10000 Zagreb</item>
    </izvorni_sadrzaj>
    <derivirana_varijabla naziv="DomainObject.Predmet.OstaliListFormatedWithAdressOIB_1">
      <item>VIKTOR GALE, OIB 51162681156, Ul.Marijana Dragmana 2, 10000 Zagreb</item>
    </derivirana_varijabla>
  </DomainObject.Predmet.OstaliListFormatedWithAdressOIB>
  <DomainObject.Predmet.OstaliListNazivFormated>
    <izvorni_sadrzaj>
      <item>VIKTOR GALE</item>
    </izvorni_sadrzaj>
    <derivirana_varijabla naziv="DomainObject.Predmet.OstaliListNazivFormated_1">
      <item>VIKTOR GALE</item>
    </derivirana_varijabla>
  </DomainObject.Predmet.OstaliListNazivFormated>
  <DomainObject.Predmet.OstaliListNazivFormatedOIB>
    <izvorni_sadrzaj>
      <item>VIKTOR GALE, OIB 51162681156</item>
    </izvorni_sadrzaj>
    <derivirana_varijabla naziv="DomainObject.Predmet.OstaliListNazivFormatedOIB_1">
      <item>VIKTOR GALE, OIB 51162681156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St-244/2017-4</izvorni_sadrzaj>
    <derivirana_varijabla naziv="DomainObject.PoslovniBrojDokumenta_1">St-244/2017-4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VG STRUGE  j.d.o.o. za trgovinu i usluge u stečaju</izvorni_sadrzaj>
    <derivirana_varijabla naziv="DomainObject.Predmet.ProtustrankaIDrugi_1">Stečajna masa iza VG STRUGE  j.d.o.o. za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VG STRUGE  j.d.o.o. za trgovinu i usluge u stečaju, OIB 14089439465, I. Z. Dijankovečkog 4, 48260 Križevci</izvorni_sadrzaj>
    <derivirana_varijabla naziv="DomainObject.Predmet.ProtustrankaIDrugiAdressOIB_1">Stečajna masa iza VG STRUGE  j.d.o.o. za trgovinu i usluge u stečaju, OIB 14089439465, I. Z. Dijankovečkog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VIKTOR GALE</item>
      <item>Stečajna masa iza VG STRUGE  j.d.o.o. za trgovinu i usluge u stečaju</item>
    </izvorni_sadrzaj>
    <derivirana_varijabla naziv="DomainObject.Predmet.SudioniciListNaziv_1">
      <item>VIKTOR GALE</item>
      <item>Stečajna masa iza VG STRUGE  j.d.o.o. za trgovinu i usluge u stečaju</item>
    </derivirana_varijabla>
  </DomainObject.Predmet.SudioniciListNaziv>
  <DomainObject.Predmet.SudioniciListAdressOIB>
    <izvorni_sadrzaj>
      <item>VIKTOR GALE, OIB 51162681156, Ul.Marijana Dragmana 2,10000 Zagreb</item>
      <item>Stečajna masa iza VG STRUGE  j.d.o.o. za trgovinu i usluge u stečaju, OIB 14089439465, I. Z. Dijankovečkog 4,48260 Križevci</item>
    </izvorni_sadrzaj>
    <derivirana_varijabla naziv="DomainObject.Predmet.SudioniciListAdressOIB_1">
      <item>VIKTOR GALE, OIB 51162681156, Ul.Marijana Dragmana 2,10000 Zagreb</item>
      <item>Stečajna masa iza VG STRUGE  j.d.o.o. za trgovinu i usluge u stečaju, OIB 14089439465, I. 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7F1AD-0503-4CFD-909D-A1240238B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1530</properties:Characters>
  <properties:Lines>50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St-244/2017-4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