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6c4" w14:paraId="b6f16c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6D4900" w:rsidRPr="006D4900">
        <w:t>ADENIUM d.o.o. PULA</w:t>
      </w:r>
      <w:r w:rsidR="001812D6">
        <w:t xml:space="preserve">, </w:t>
      </w:r>
      <w:r w:rsidR="006D4900">
        <w:t xml:space="preserve">Pula, </w:t>
      </w:r>
      <w:r w:rsidR="008839BC">
        <w:t>Mutilska 8</w:t>
      </w:r>
      <w:r w:rsidR="001812D6">
        <w:t xml:space="preserve">, OIB: </w:t>
      </w:r>
      <w:r w:rsidR="008839BC" w:rsidRPr="008839BC">
        <w:t>50363997251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839BC" w:rsidRPr="006D4900">
        <w:t>ADENIUM d.o.o. PULA</w:t>
      </w:r>
      <w:r w:rsidR="008839BC">
        <w:t xml:space="preserve">, Pula, Mutilska 8, OIB: </w:t>
      </w:r>
      <w:r w:rsidR="008839BC" w:rsidRPr="008839BC">
        <w:t>50363997251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258E3">
        <w:rPr>
          <w:b/>
          <w:lang w:val="pl-PL"/>
        </w:rPr>
        <w:t>1</w:t>
      </w:r>
      <w:r w:rsidR="008839BC">
        <w:rPr>
          <w:b/>
          <w:lang w:val="pl-PL"/>
        </w:rPr>
        <w:t>9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1258E3">
        <w:rPr>
          <w:b/>
          <w:lang w:val="pl-PL"/>
        </w:rPr>
        <w:t>12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839BC" w:rsidRPr="006D4900">
        <w:t>ADENIUM d.o.o. PULA</w:t>
      </w:r>
      <w:r w:rsidR="008839BC">
        <w:t xml:space="preserve">, Pula, Mutilska 8, OIB: </w:t>
      </w:r>
      <w:r w:rsidR="008839BC" w:rsidRPr="008839BC">
        <w:t>50363997251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5C55AB">
        <w:rPr>
          <w:lang w:val="sv-SE"/>
        </w:rPr>
        <w:t>Nemanja Romić, Pula, Mutilska 8 i Vesna Romić, Pula, Mutilska 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5C55AB">
        <w:rPr>
          <w:lang w:val="sv-SE"/>
        </w:rPr>
        <w:t>Nemanja Romić, Pula, Mutilska 8 i Vesna Romić, Pula, Mutilska 8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5C55AB">
        <w:rPr>
          <w:lang w:val="sv-SE"/>
        </w:rPr>
        <w:t>NemanjiRomić, Pula, Mutilska 8 i Vesni Romić, Pula, Mutilska 8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lastRenderedPageBreak/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 xml:space="preserve">, </w:t>
      </w:r>
      <w:r>
        <w:rPr>
          <w:lang w:val="sv-SE"/>
        </w:rPr>
        <w:t>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839BC">
        <w:t>12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8734FB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8839BC" w:rsidRPr="006D4900">
        <w:t>ADENIUM d.o.o. PULA</w:t>
      </w:r>
      <w:r w:rsidR="008839BC">
        <w:t xml:space="preserve">, Pula, Mutilska 8, OIB: </w:t>
      </w:r>
      <w:r w:rsidR="008839BC" w:rsidRPr="008839BC">
        <w:t>50363997251</w:t>
      </w:r>
      <w:r w:rsidR="003E00AF">
        <w:t xml:space="preserve">, </w:t>
      </w:r>
    </w:p>
    <w:p w:rsidRDefault="005C55AB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>
        <w:rPr>
          <w:lang w:val="sv-SE"/>
        </w:rPr>
        <w:t xml:space="preserve"> dužnika </w:t>
      </w:r>
      <w:r>
        <w:rPr>
          <w:lang w:val="sv-SE"/>
        </w:rPr>
        <w:t xml:space="preserve">Nemanja Romić, Pula, Mutilska 8 i Vesna Romić, Pula, Mutilska 8 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MUP, PU </w:t>
      </w:r>
      <w:r w:rsidR="00756D12">
        <w:rPr>
          <w:lang w:val="sv-SE"/>
        </w:rPr>
        <w:t>I</w:t>
      </w:r>
      <w:r>
        <w:rPr>
          <w:lang w:val="sv-SE"/>
        </w:rPr>
        <w:t>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68D5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685D1B">
      <w:t>Posl. broj: 4 St-</w:t>
    </w:r>
    <w:r w:rsidR="006D4900">
      <w:t>609</w:t>
    </w:r>
    <w:r w:rsidR="00685D1B">
      <w:t>/2016-3</w:t>
    </w:r>
  </w:p>
  <w:p w:rsidRDefault="00D568D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D4900">
      <w:t>609</w:t>
    </w:r>
    <w:r w:rsidR="00685D1B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7DA9"/>
    <w:rsid w:val="001163E1"/>
    <w:rsid w:val="001258E3"/>
    <w:rsid w:val="00134676"/>
    <w:rsid w:val="001812D6"/>
    <w:rsid w:val="001A4215"/>
    <w:rsid w:val="002534BF"/>
    <w:rsid w:val="00262377"/>
    <w:rsid w:val="00264035"/>
    <w:rsid w:val="002D55AD"/>
    <w:rsid w:val="003B74B1"/>
    <w:rsid w:val="003D310B"/>
    <w:rsid w:val="003E00AF"/>
    <w:rsid w:val="0051365F"/>
    <w:rsid w:val="00547977"/>
    <w:rsid w:val="00554328"/>
    <w:rsid w:val="005875D8"/>
    <w:rsid w:val="0059655A"/>
    <w:rsid w:val="005C55AB"/>
    <w:rsid w:val="005E3EB7"/>
    <w:rsid w:val="005E434E"/>
    <w:rsid w:val="00660A45"/>
    <w:rsid w:val="006820C9"/>
    <w:rsid w:val="00685D1B"/>
    <w:rsid w:val="006D4900"/>
    <w:rsid w:val="00756D12"/>
    <w:rsid w:val="0079454F"/>
    <w:rsid w:val="007D13F7"/>
    <w:rsid w:val="007D7A8F"/>
    <w:rsid w:val="00814FDD"/>
    <w:rsid w:val="008734FB"/>
    <w:rsid w:val="008839BC"/>
    <w:rsid w:val="008C20C6"/>
    <w:rsid w:val="00985388"/>
    <w:rsid w:val="009F6AFB"/>
    <w:rsid w:val="00A357E8"/>
    <w:rsid w:val="00A560B4"/>
    <w:rsid w:val="00AE4903"/>
    <w:rsid w:val="00AE49A7"/>
    <w:rsid w:val="00AE52E7"/>
    <w:rsid w:val="00B17BB5"/>
    <w:rsid w:val="00B620C8"/>
    <w:rsid w:val="00B80AE0"/>
    <w:rsid w:val="00B92414"/>
    <w:rsid w:val="00C55435"/>
    <w:rsid w:val="00CA0CBB"/>
    <w:rsid w:val="00D04BE3"/>
    <w:rsid w:val="00D06B78"/>
    <w:rsid w:val="00D14604"/>
    <w:rsid w:val="00D568D5"/>
    <w:rsid w:val="00DF28E8"/>
    <w:rsid w:val="00DF4C6B"/>
    <w:rsid w:val="00DF7F57"/>
    <w:rsid w:val="00E40DC9"/>
    <w:rsid w:val="00EA3E3C"/>
    <w:rsid w:val="00EC0D6A"/>
    <w:rsid w:val="00F26397"/>
    <w:rsid w:val="00F32923"/>
    <w:rsid w:val="00F531AB"/>
    <w:rsid w:val="00F560F8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8D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8D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8D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8D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8D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8D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8D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8D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ADENIUM d.o.o. PULA</izvorni_sadrzaj>
    <derivirana_varijabla naziv="DomainObject.Predmet.ProtustrankaFormated_1">  ADENIUM d.o.o. PULA</derivirana_varijabla>
  </DomainObject.Predmet.ProtustrankaFormated>
  <DomainObject.Predmet.ProtustrankaFormatedOIB>
    <izvorni_sadrzaj>  ADENIUM d.o.o. PULA, OIB 50363997251</izvorni_sadrzaj>
    <derivirana_varijabla naziv="DomainObject.Predmet.ProtustrankaFormatedOIB_1">  ADENIUM d.o.o. PULA, OIB 50363997251</derivirana_varijabla>
  </DomainObject.Predmet.ProtustrankaFormatedOIB>
  <DomainObject.Predmet.ProtustrankaFormatedWithAdress>
    <izvorni_sadrzaj> ADENIUM d.o.o. PULA, Mutilska 8, 52100 Pula</izvorni_sadrzaj>
    <derivirana_varijabla naziv="DomainObject.Predmet.ProtustrankaFormatedWithAdress_1"> ADENIUM d.o.o. PULA, Mutilska 8, 52100 Pula</derivirana_varijabla>
  </DomainObject.Predmet.ProtustrankaFormatedWithAdress>
  <DomainObject.Predmet.ProtustrankaFormatedWithAdressOIB>
    <izvorni_sadrzaj> ADENIUM d.o.o. PULA, OIB 50363997251, Mutilska 8, 52100 Pula</izvorni_sadrzaj>
    <derivirana_varijabla naziv="DomainObject.Predmet.ProtustrankaFormatedWithAdressOIB_1"> ADENIUM d.o.o. PULA, OIB 50363997251, Mutilska 8, 52100 Pula</derivirana_varijabla>
  </DomainObject.Predmet.ProtustrankaFormatedWithAdressOIB>
  <DomainObject.Predmet.ProtustrankaWithAdress>
    <izvorni_sadrzaj>ADENIUM d.o.o. PULA Mutilska 8, 52100 Pula</izvorni_sadrzaj>
    <derivirana_varijabla naziv="DomainObject.Predmet.ProtustrankaWithAdress_1">ADENIUM d.o.o. PULA Mutilska 8, 52100 Pula</derivirana_varijabla>
  </DomainObject.Predmet.ProtustrankaWithAdress>
  <DomainObject.Predmet.ProtustrankaWithAdressOIB>
    <izvorni_sadrzaj>ADENIUM d.o.o. PULA, OIB 50363997251, Mutilska 8, 52100 Pula</izvorni_sadrzaj>
    <derivirana_varijabla naziv="DomainObject.Predmet.ProtustrankaWithAdressOIB_1">ADENIUM d.o.o. PULA, OIB 50363997251, Mutilska 8, 52100 Pula</derivirana_varijabla>
  </DomainObject.Predmet.ProtustrankaWithAdressOIB>
  <DomainObject.Predmet.ProtustrankaNazivFormated>
    <izvorni_sadrzaj>ADENIUM d.o.o. PULA</izvorni_sadrzaj>
    <derivirana_varijabla naziv="DomainObject.Predmet.ProtustrankaNazivFormated_1">ADENIUM d.o.o. PULA</derivirana_varijabla>
  </DomainObject.Predmet.ProtustrankaNazivFormated>
  <DomainObject.Predmet.ProtustrankaNazivFormatedOIB>
    <izvorni_sadrzaj>ADENIUM d.o.o. PULA, OIB 50363997251</izvorni_sadrzaj>
    <derivirana_varijabla naziv="DomainObject.Predmet.ProtustrankaNazivFormatedOIB_1">ADENIUM d.o.o. PULA, OIB 50363997251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57645.48</izvorni_sadrzaj>
    <derivirana_varijabla naziv="DomainObject.Predmet.TrenutnaVrijednost_1">57645.48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ADENIUM d.o.o. PULA</item>
    </izvorni_sadrzaj>
    <derivirana_varijabla naziv="DomainObject.Predmet.ProtuStrankaListFormated_1">
      <item>ADENIUM d.o.o. PULA</item>
    </derivirana_varijabla>
  </DomainObject.Predmet.ProtuStrankaListFormated>
  <DomainObject.Predmet.ProtuStrankaListFormatedOIB>
    <izvorni_sadrzaj>
      <item>ADENIUM d.o.o. PULA, OIB 50363997251</item>
    </izvorni_sadrzaj>
    <derivirana_varijabla naziv="DomainObject.Predmet.ProtuStrankaListFormatedOIB_1">
      <item>ADENIUM d.o.o. PULA, OIB 50363997251</item>
    </derivirana_varijabla>
  </DomainObject.Predmet.ProtuStrankaListFormatedOIB>
  <DomainObject.Predmet.ProtuStrankaListFormatedWithAdress>
    <izvorni_sadrzaj>
      <item>ADENIUM d.o.o. PULA, Mutilska 8, 52100 Pula</item>
    </izvorni_sadrzaj>
    <derivirana_varijabla naziv="DomainObject.Predmet.ProtuStrankaListFormatedWithAdress_1">
      <item>ADENIUM d.o.o. PULA, Mutilska 8, 52100 Pula</item>
    </derivirana_varijabla>
  </DomainObject.Predmet.ProtuStrankaListFormatedWithAdress>
  <DomainObject.Predmet.ProtuStrankaListFormatedWithAdressOIB>
    <izvorni_sadrzaj>
      <item>ADENIUM d.o.o. PULA, OIB 50363997251, Mutilska 8, 52100 Pula</item>
    </izvorni_sadrzaj>
    <derivirana_varijabla naziv="DomainObject.Predmet.ProtuStrankaListFormatedWithAdressOIB_1">
      <item>ADENIUM d.o.o. PULA, OIB 50363997251, Mutilska 8, 52100 Pula</item>
    </derivirana_varijabla>
  </DomainObject.Predmet.ProtuStrankaListFormatedWithAdressOIB>
  <DomainObject.Predmet.ProtuStrankaListNazivFormated>
    <izvorni_sadrzaj>
      <item>ADENIUM d.o.o. PULA</item>
    </izvorni_sadrzaj>
    <derivirana_varijabla naziv="DomainObject.Predmet.ProtuStrankaListNazivFormated_1">
      <item>ADENIUM d.o.o. PULA</item>
    </derivirana_varijabla>
  </DomainObject.Predmet.ProtuStrankaListNazivFormated>
  <DomainObject.Predmet.ProtuStrankaListNazivFormatedOIB>
    <izvorni_sadrzaj>
      <item>ADENIUM d.o.o. PULA, OIB 50363997251</item>
    </izvorni_sadrzaj>
    <derivirana_varijabla naziv="DomainObject.Predmet.ProtuStrankaListNazivFormatedOIB_1">
      <item>ADENIUM d.o.o. PULA, OIB 50363997251</item>
    </derivirana_varijabla>
  </DomainObject.Predmet.ProtuStrankaListNazivFormatedOIB>
  <DomainObject.Predmet.OstaliListFormated>
    <izvorni_sadrzaj>
      <item>Nemanja Romić</item>
      <item>Vesna Romić</item>
    </izvorni_sadrzaj>
    <derivirana_varijabla naziv="DomainObject.Predmet.OstaliListFormated_1">
      <item>Nemanja Romić</item>
      <item>Vesna Romić</item>
    </derivirana_varijabla>
  </DomainObject.Predmet.OstaliListFormated>
  <DomainObject.Predmet.OstaliListFormatedOIB>
    <izvorni_sadrzaj>
      <item>Nemanja Romić, OIB 82633537576</item>
      <item>Vesna Romić, OIB 98363919089</item>
    </izvorni_sadrzaj>
    <derivirana_varijabla naziv="DomainObject.Predmet.OstaliListFormatedOIB_1">
      <item>Nemanja Romić, OIB 82633537576</item>
      <item>Vesna Romić, OIB 98363919089</item>
    </derivirana_varijabla>
  </DomainObject.Predmet.OstaliListFormatedOIB>
  <DomainObject.Predmet.OstaliListFormatedWithAdress>
    <izvorni_sadrzaj>
      <item>Nemanja Romić, Mutilska 8, 52100 Pula</item>
      <item>Vesna Romić, Mutilska 8, 52100 Pula</item>
    </izvorni_sadrzaj>
    <derivirana_varijabla naziv="DomainObject.Predmet.OstaliListFormatedWithAdress_1">
      <item>Nemanja Romić, Mutilska 8, 52100 Pula</item>
      <item>Vesna Romić, Mutilska 8, 52100 Pula</item>
    </derivirana_varijabla>
  </DomainObject.Predmet.OstaliListFormatedWithAdress>
  <DomainObject.Predmet.OstaliListFormatedWithAdressOIB>
    <izvorni_sadrzaj>
      <item>Nemanja Romić, OIB 82633537576, Mutilska 8, 52100 Pula</item>
      <item>Vesna Romić, OIB 98363919089, Mutilska 8, 52100 Pula</item>
    </izvorni_sadrzaj>
    <derivirana_varijabla naziv="DomainObject.Predmet.OstaliListFormatedWithAdressOIB_1">
      <item>Nemanja Romić, OIB 82633537576, Mutilska 8, 52100 Pula</item>
      <item>Vesna Romić, OIB 98363919089, Mutilska 8, 52100 Pula</item>
    </derivirana_varijabla>
  </DomainObject.Predmet.OstaliListFormatedWithAdressOIB>
  <DomainObject.Predmet.OstaliListNazivFormated>
    <izvorni_sadrzaj>
      <item>Nemanja Romić</item>
      <item>Vesna Romić</item>
    </izvorni_sadrzaj>
    <derivirana_varijabla naziv="DomainObject.Predmet.OstaliListNazivFormated_1">
      <item>Nemanja Romić</item>
      <item>Vesna Romić</item>
    </derivirana_varijabla>
  </DomainObject.Predmet.OstaliListNazivFormated>
  <DomainObject.Predmet.OstaliListNazivFormatedOIB>
    <izvorni_sadrzaj>
      <item>Nemanja Romić, OIB 82633537576</item>
      <item>Vesna Romić, OIB 98363919089</item>
    </izvorni_sadrzaj>
    <derivirana_varijabla naziv="DomainObject.Predmet.OstaliListNazivFormatedOIB_1">
      <item>Nemanja Romić, OIB 82633537576</item>
      <item>Vesna Romić, OIB 98363919089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ADENIUM d.o.o. PULA</izvorni_sadrzaj>
    <derivirana_varijabla naziv="DomainObject.Predmet.ProtustrankaIDrugi_1">ADENIUM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ADENIUM d.o.o. PULA, OIB 50363997251, Mutilska 8, 52100 Pula</izvorni_sadrzaj>
    <derivirana_varijabla naziv="DomainObject.Predmet.ProtustrankaIDrugiAdressOIB_1">ADENIUM d.o.o. PULA, OIB 50363997251, Mutilska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ADENIUM d.o.o. PULA</item>
      <item>Nemanja Romić</item>
      <item>Vesna Romić</item>
    </izvorni_sadrzaj>
    <derivirana_varijabla naziv="DomainObject.Predmet.SudioniciListNaziv_1">
      <item>FINANCIJSKA AGENCIJA, RC RIJEKA, PODRUŽNICA PULA, PULA</item>
      <item>ADENIUM d.o.o. PULA</item>
      <item>Nemanja Romić</item>
      <item>Vesna Romić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izvorni_sadrzaj>
    <derivirana_varijabla naziv="DomainObject.Predmet.SudioniciListAdressOIB_1">
      <item>FINANCIJSKA AGENCIJA, RC RIJEKA, PODRUŽNICA PULA, PULA, OIB 85821130368, Ulica grada Vukovara 70,10000 Zagreb</item>
      <item>ADENIUM d.o.o. PULA, OIB 50363997251, Mutilska 8,52100 Pula</item>
      <item>Nemanja Romić, OIB 82633537576, Mutilska 8,52100 Pula</item>
      <item>Vesna Romić, OIB 98363919089, Mutilska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50363997251</item>
      <item>, OIB 82633537576</item>
      <item>, OIB 98363919089</item>
    </izvorni_sadrzaj>
    <derivirana_varijabla naziv="DomainObject.Predmet.SudioniciListNazivOIB_1">
      <item>, OIB 85821130368</item>
      <item>, OIB 50363997251</item>
      <item>, OIB 82633537576</item>
      <item>, OIB 98363919089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B9161-5C31-4F76-A493-24FC1BCAAC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3344</properties:Characters>
  <properties:Lines>89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2016-04-12T06:37:00Z</dcterms:created>
  <dc:creator>Jasmina Matika</dc:creator>
  <cp:lastModifiedBy>Sanja Prodan</cp:lastModifiedBy>
  <cp:lastPrinted>2016-04-12T06:41:00Z</cp:lastPrinted>
  <dcterms:modified xmlns:xsi="http://www.w3.org/2001/XMLSchema-instance" xsi:type="dcterms:W3CDTF">2016-04-12T06:41:00Z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