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491e" w14:paraId="b93491e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42745F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BF19AB">
        <w:rPr>
          <w:noProof/>
        </w:rPr>
        <w:t xml:space="preserve"> </w:t>
      </w:r>
      <w:r w:rsidR="002B1212">
        <w:rPr>
          <w:noProof/>
        </w:rPr>
        <w:t>Zvonimir Belić iz Svete Nedelje, Svetonedeljska cesta 59, OIB: 88631606781</w:t>
      </w:r>
      <w:r w:rsidR="00867586">
        <w:rPr>
          <w:noProof/>
        </w:rPr>
        <w:t>,</w:t>
      </w:r>
      <w:r w:rsidR="00CA43BE">
        <w:rPr>
          <w:noProof/>
        </w:rPr>
        <w:t xml:space="preserve"> </w:t>
      </w:r>
      <w:r w:rsidR="002B1212">
        <w:rPr>
          <w:noProof/>
        </w:rPr>
        <w:t>zastupan po punomoćniku Mislav Ivanišević, odvjetniku iz Zagreba, Račićeva 16, dana 18</w:t>
      </w:r>
      <w:r w:rsidRPr="006179E9">
        <w:rPr>
          <w:noProof/>
        </w:rPr>
        <w:t>.</w:t>
      </w:r>
      <w:r w:rsidR="00D1782E">
        <w:rPr>
          <w:noProof/>
        </w:rPr>
        <w:t xml:space="preserve"> </w:t>
      </w:r>
      <w:r w:rsidR="002B1212">
        <w:rPr>
          <w:noProof/>
        </w:rPr>
        <w:t>rujna</w:t>
      </w:r>
      <w:r w:rsidR="00D1782E">
        <w:rPr>
          <w:noProof/>
        </w:rPr>
        <w:t xml:space="preserve"> </w:t>
      </w:r>
      <w:r>
        <w:rPr>
          <w:noProof/>
        </w:rPr>
        <w:t>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553280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="002B1212">
        <w:t xml:space="preserve"> </w:t>
      </w:r>
      <w:r w:rsidR="002B1212" w:rsidRPr="002B1212">
        <w:t>Zvonimir Belić</w:t>
      </w:r>
      <w:r w:rsidR="002B1212">
        <w:t xml:space="preserve">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</w:t>
      </w:r>
      <w:r w:rsidR="008006E5" w:rsidRPr="00553280">
        <w:rPr>
          <w:rFonts w:eastAsia="Times New Roman"/>
        </w:rPr>
        <w:t xml:space="preserve">u Novom Zagrebu broj HR3723900011300029968, model HR00, poziv na broj </w:t>
      </w:r>
      <w:proofErr w:type="spellStart"/>
      <w:r w:rsidR="008006E5" w:rsidRPr="00CF0153">
        <w:rPr>
          <w:rFonts w:eastAsia="Times New Roman"/>
        </w:rPr>
        <w:t>151</w:t>
      </w:r>
      <w:proofErr w:type="spellEnd"/>
      <w:r w:rsidR="008006E5" w:rsidRPr="00CF0153">
        <w:rPr>
          <w:rFonts w:eastAsia="Times New Roman"/>
        </w:rPr>
        <w:t>-</w:t>
      </w:r>
      <w:proofErr w:type="spellStart"/>
      <w:r w:rsidR="00A84691" w:rsidRPr="00CF0153">
        <w:rPr>
          <w:rFonts w:eastAsia="Times New Roman"/>
        </w:rPr>
        <w:t>3</w:t>
      </w:r>
      <w:r w:rsidR="00CF0153">
        <w:rPr>
          <w:rFonts w:eastAsia="Times New Roman"/>
        </w:rPr>
        <w:t>8</w:t>
      </w:r>
      <w:proofErr w:type="spellEnd"/>
      <w:r w:rsidR="008006E5" w:rsidRPr="00CF0153">
        <w:rPr>
          <w:rFonts w:eastAsia="Times New Roman"/>
        </w:rPr>
        <w:t>-</w:t>
      </w:r>
      <w:proofErr w:type="spellStart"/>
      <w:r w:rsidR="008006E5" w:rsidRPr="00CF0153">
        <w:rPr>
          <w:rFonts w:eastAsia="Times New Roman"/>
        </w:rPr>
        <w:t>17</w:t>
      </w:r>
      <w:proofErr w:type="spellEnd"/>
      <w:r w:rsidR="008006E5" w:rsidRPr="00D1782E">
        <w:rPr>
          <w:rFonts w:eastAsia="Times New Roman"/>
          <w:b/>
        </w:rPr>
        <w:t xml:space="preserve"> </w:t>
      </w:r>
      <w:r w:rsidR="008006E5" w:rsidRPr="00553280">
        <w:rPr>
          <w:rFonts w:eastAsia="Times New Roman"/>
        </w:rPr>
        <w:t>te dokaz o uplati dostaviti sudu pozivom na gore navedeni posl</w:t>
      </w:r>
      <w:r w:rsidR="00906EB1" w:rsidRPr="00553280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CA4F77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broj 100/15, dalje: ZSP), potrošač</w:t>
      </w:r>
      <w:r w:rsidR="00A17B76" w:rsidRPr="00A17B76">
        <w:t xml:space="preserve"> </w:t>
      </w:r>
      <w:r w:rsidR="002B1212" w:rsidRPr="002B1212">
        <w:t>Zvonimir Belić</w:t>
      </w:r>
      <w:r w:rsidR="002B1212">
        <w:t xml:space="preserve"> </w:t>
      </w:r>
      <w:r w:rsidR="00BF19AB">
        <w:rPr>
          <w:rFonts w:eastAsia="Times New Roman"/>
        </w:rPr>
        <w:t xml:space="preserve">je </w:t>
      </w:r>
      <w:r w:rsidR="002B1212">
        <w:rPr>
          <w:rFonts w:eastAsia="Times New Roman"/>
        </w:rPr>
        <w:t>dana 14</w:t>
      </w:r>
      <w:r w:rsidRPr="006179E9">
        <w:rPr>
          <w:rFonts w:eastAsia="Times New Roman"/>
        </w:rPr>
        <w:t xml:space="preserve">. </w:t>
      </w:r>
      <w:r w:rsidR="002B1212">
        <w:rPr>
          <w:rFonts w:eastAsia="Times New Roman"/>
        </w:rPr>
        <w:t>rujna</w:t>
      </w:r>
      <w:r w:rsidR="00867586">
        <w:rPr>
          <w:rFonts w:eastAsia="Times New Roman"/>
        </w:rPr>
        <w:t xml:space="preserve"> </w:t>
      </w:r>
      <w:r>
        <w:rPr>
          <w:rFonts w:eastAsia="Times New Roman"/>
        </w:rPr>
        <w:t>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="00867586">
        <w:rPr>
          <w:rFonts w:eastAsia="Times New Roman"/>
        </w:rPr>
        <w:t xml:space="preserve"> podnio</w:t>
      </w:r>
      <w:r w:rsidRPr="006179E9">
        <w:rPr>
          <w:rFonts w:eastAsia="Times New Roman"/>
        </w:rPr>
        <w:t xml:space="preserve"> sudu </w:t>
      </w:r>
      <w:r w:rsidR="00CA4F77">
        <w:rPr>
          <w:rFonts w:eastAsia="Times New Roman"/>
        </w:rPr>
        <w:t xml:space="preserve">prijedlog za otvaranje stečaja potrošača. </w:t>
      </w: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rPr>
          <w:rFonts w:eastAsia="Times New Roman"/>
        </w:rPr>
      </w:pPr>
    </w:p>
    <w:p w:rsidRDefault="00867586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>U Novom Zagrebu, 1</w:t>
      </w:r>
      <w:r w:rsidR="002B1212">
        <w:rPr>
          <w:rFonts w:eastAsia="Times New Roman"/>
        </w:rPr>
        <w:t>8</w:t>
      </w:r>
      <w:r w:rsidR="0089580E">
        <w:rPr>
          <w:rFonts w:eastAsia="Times New Roman"/>
        </w:rPr>
        <w:t>.</w:t>
      </w:r>
      <w:r w:rsidR="00AE1F65">
        <w:rPr>
          <w:rFonts w:eastAsia="Times New Roman"/>
        </w:rPr>
        <w:t xml:space="preserve"> </w:t>
      </w:r>
      <w:r w:rsidR="002B1212">
        <w:rPr>
          <w:rFonts w:eastAsia="Times New Roman"/>
        </w:rPr>
        <w:t>rujna</w:t>
      </w:r>
      <w:r w:rsidR="00DC3838">
        <w:rPr>
          <w:rFonts w:eastAsia="Times New Roman"/>
        </w:rPr>
        <w:t xml:space="preserve"> </w:t>
      </w:r>
      <w:r w:rsidR="0089580E">
        <w:rPr>
          <w:rFonts w:eastAsia="Times New Roman"/>
        </w:rPr>
        <w:t>2017</w:t>
      </w:r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  <w:r w:rsidR="001631A9">
        <w:rPr>
          <w:rFonts w:eastAsia="Times New Roman"/>
          <w:noProof/>
        </w:rPr>
        <w:t>, v.r.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CF0153" w:rsidP="0089580E" w:rsidR="00CF0153">
      <w:pPr>
        <w:keepNext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366A40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  <w:r w:rsidR="002B1212">
        <w:rPr>
          <w:rFonts w:eastAsia="Times New Roman"/>
        </w:rPr>
        <w:t xml:space="preserve"> po pun.</w:t>
      </w:r>
    </w:p>
    <w:p w:rsidRDefault="001631A9" w:rsidP="0089580E" w:rsidR="001631A9">
      <w:pPr>
        <w:keepNext/>
        <w:rPr>
          <w:rFonts w:eastAsia="Times New Roman"/>
        </w:rPr>
      </w:pPr>
    </w:p>
    <w:p w:rsidRDefault="001631A9" w:rsidP="001631A9" w:rsidR="001631A9">
      <w:pPr>
        <w:keepNext/>
        <w:jc w:val="right"/>
        <w:rPr>
          <w:rFonts w:eastAsia="Times New Roman"/>
        </w:rPr>
      </w:pPr>
      <w:r>
        <w:rPr>
          <w:rFonts w:eastAsia="Times New Roman"/>
        </w:rPr>
        <w:t xml:space="preserve">Za točnost </w:t>
      </w:r>
      <w:proofErr w:type="spellStart"/>
      <w:r>
        <w:rPr>
          <w:rFonts w:eastAsia="Times New Roman"/>
        </w:rPr>
        <w:t>otpravka</w:t>
      </w:r>
      <w:proofErr w:type="spellEnd"/>
      <w:r>
        <w:rPr>
          <w:rFonts w:eastAsia="Times New Roman"/>
        </w:rPr>
        <w:t xml:space="preserve"> ovlašteni službenik:</w:t>
      </w:r>
    </w:p>
    <w:p w:rsidRDefault="001631A9" w:rsidP="001631A9" w:rsidR="00B61178">
      <w:pPr>
        <w:keepNext/>
        <w:jc w:val="right"/>
        <w:rPr>
          <w:rFonts w:eastAsia="Times New Roman"/>
        </w:rPr>
      </w:pPr>
      <w:r>
        <w:rPr>
          <w:rFonts w:eastAsia="Times New Roman"/>
        </w:rPr>
        <w:t xml:space="preserve"> Gordana Milek</w:t>
      </w:r>
    </w:p>
    <w:p w:rsidRDefault="001631A9" w:rsidP="0089580E" w:rsidR="001631A9">
      <w:pPr>
        <w:keepNext/>
        <w:rPr>
          <w:rFonts w:eastAsia="Times New Roman"/>
        </w:rPr>
      </w:pPr>
    </w:p>
    <w:p w:rsidRDefault="002C52D4" w:rsidP="0089580E" w:rsidR="002C52D4">
      <w:pPr>
        <w:keepNext/>
        <w:rPr>
          <w:rFonts w:eastAsia="Times New Roman"/>
        </w:rPr>
      </w:pPr>
    </w:p>
    <w:sectPr w:rsidSect="00BF2CB8" w:rsidR="002C52D4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2A0" w:rsidP="0089580E" w:rsidR="00E312A0">
      <w:r>
        <w:separator/>
      </w:r>
    </w:p>
  </w:endnote>
  <w:endnote w:id="0" w:type="continuationSeparator">
    <w:p w:rsidRDefault="00E312A0" w:rsidP="0089580E" w:rsidR="00E31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2A0" w:rsidP="0089580E" w:rsidR="00E312A0">
      <w:r>
        <w:separator/>
      </w:r>
    </w:p>
  </w:footnote>
  <w:footnote w:id="0" w:type="continuationSeparator">
    <w:p w:rsidRDefault="00E312A0" w:rsidP="0089580E" w:rsidR="00E312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F4E" w:rsidP="00CF0153" w:rsidR="0089580E">
    <w:pPr>
      <w:pStyle w:val="Zaglavlje"/>
      <w:jc w:val="right"/>
    </w:pPr>
    <w:r>
      <w:t xml:space="preserve">Poslovni broj: </w:t>
    </w:r>
    <w:proofErr w:type="spellStart"/>
    <w:r>
      <w:t>50</w:t>
    </w:r>
    <w:proofErr w:type="spellEnd"/>
    <w:r>
      <w:t xml:space="preserve"> </w:t>
    </w:r>
    <w:proofErr w:type="spellStart"/>
    <w:r>
      <w:t>Sp</w:t>
    </w:r>
    <w:proofErr w:type="spellEnd"/>
    <w:r>
      <w:t>-</w:t>
    </w:r>
    <w:proofErr w:type="spellStart"/>
    <w:r>
      <w:t>38</w:t>
    </w:r>
    <w:proofErr w:type="spellEnd"/>
    <w:r w:rsidR="004267B7">
      <w:t>/</w:t>
    </w:r>
    <w:proofErr w:type="spellStart"/>
    <w:r w:rsidR="004267B7">
      <w:t>2017</w:t>
    </w:r>
    <w:proofErr w:type="spellEnd"/>
    <w:r w:rsidR="004267B7">
      <w:t>-</w:t>
    </w:r>
    <w:r w:rsidR="00CF0153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15E32"/>
    <w:rsid w:val="00035972"/>
    <w:rsid w:val="0007518E"/>
    <w:rsid w:val="00095235"/>
    <w:rsid w:val="001631A9"/>
    <w:rsid w:val="001871CD"/>
    <w:rsid w:val="0021019F"/>
    <w:rsid w:val="002B1212"/>
    <w:rsid w:val="002C10CA"/>
    <w:rsid w:val="002C52D4"/>
    <w:rsid w:val="00300417"/>
    <w:rsid w:val="003330A2"/>
    <w:rsid w:val="00366A40"/>
    <w:rsid w:val="0036795B"/>
    <w:rsid w:val="00375B38"/>
    <w:rsid w:val="003C0401"/>
    <w:rsid w:val="0040203A"/>
    <w:rsid w:val="004207CD"/>
    <w:rsid w:val="004267B7"/>
    <w:rsid w:val="0042745F"/>
    <w:rsid w:val="0052445D"/>
    <w:rsid w:val="00553280"/>
    <w:rsid w:val="00593334"/>
    <w:rsid w:val="005A4C5D"/>
    <w:rsid w:val="005D1EE1"/>
    <w:rsid w:val="0066022F"/>
    <w:rsid w:val="0067077F"/>
    <w:rsid w:val="006779AA"/>
    <w:rsid w:val="006C7F06"/>
    <w:rsid w:val="00746CD2"/>
    <w:rsid w:val="007B06DF"/>
    <w:rsid w:val="007D3030"/>
    <w:rsid w:val="008006E5"/>
    <w:rsid w:val="008027E4"/>
    <w:rsid w:val="00813AAA"/>
    <w:rsid w:val="00856D3E"/>
    <w:rsid w:val="00867586"/>
    <w:rsid w:val="0087369A"/>
    <w:rsid w:val="00885DCB"/>
    <w:rsid w:val="0089580E"/>
    <w:rsid w:val="008A070F"/>
    <w:rsid w:val="008C2D31"/>
    <w:rsid w:val="008C4F4E"/>
    <w:rsid w:val="008D38EA"/>
    <w:rsid w:val="008F11C5"/>
    <w:rsid w:val="00906EB1"/>
    <w:rsid w:val="009111EE"/>
    <w:rsid w:val="00921889"/>
    <w:rsid w:val="009240CB"/>
    <w:rsid w:val="00927DE7"/>
    <w:rsid w:val="009578D5"/>
    <w:rsid w:val="00970B58"/>
    <w:rsid w:val="009F2809"/>
    <w:rsid w:val="009F77B6"/>
    <w:rsid w:val="00A17B76"/>
    <w:rsid w:val="00A2628D"/>
    <w:rsid w:val="00A84691"/>
    <w:rsid w:val="00AA5A5D"/>
    <w:rsid w:val="00AE1F65"/>
    <w:rsid w:val="00AE35E4"/>
    <w:rsid w:val="00B43DE0"/>
    <w:rsid w:val="00B535AE"/>
    <w:rsid w:val="00B61178"/>
    <w:rsid w:val="00B6652A"/>
    <w:rsid w:val="00B80449"/>
    <w:rsid w:val="00BD57DD"/>
    <w:rsid w:val="00BF19AB"/>
    <w:rsid w:val="00BF2CB8"/>
    <w:rsid w:val="00C257AC"/>
    <w:rsid w:val="00C61732"/>
    <w:rsid w:val="00C82472"/>
    <w:rsid w:val="00C924CE"/>
    <w:rsid w:val="00CA43BE"/>
    <w:rsid w:val="00CA4F77"/>
    <w:rsid w:val="00CF0153"/>
    <w:rsid w:val="00D1782E"/>
    <w:rsid w:val="00D242A1"/>
    <w:rsid w:val="00D46A34"/>
    <w:rsid w:val="00DC3838"/>
    <w:rsid w:val="00DD01CB"/>
    <w:rsid w:val="00E312A0"/>
    <w:rsid w:val="00E51A70"/>
    <w:rsid w:val="00E63F1C"/>
    <w:rsid w:val="00EE16E5"/>
    <w:rsid w:val="00EE3CE4"/>
    <w:rsid w:val="00EE7075"/>
    <w:rsid w:val="00F03607"/>
    <w:rsid w:val="00FD0DAF"/>
    <w:rsid w:val="00F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7518E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0751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18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518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7518E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0751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18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518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450074"/>
    <w:rsid w:val="005B7F37"/>
    <w:rsid w:val="005E0E72"/>
    <w:rsid w:val="006D3F0A"/>
    <w:rsid w:val="007903A3"/>
    <w:rsid w:val="00865F78"/>
    <w:rsid w:val="00884C5B"/>
    <w:rsid w:val="008C00A8"/>
    <w:rsid w:val="008D7AAA"/>
    <w:rsid w:val="00944DED"/>
    <w:rsid w:val="00AE7847"/>
    <w:rsid w:val="00BE60A4"/>
    <w:rsid w:val="00C23633"/>
    <w:rsid w:val="00CF5AE2"/>
    <w:rsid w:val="00D13FA3"/>
    <w:rsid w:val="00D90432"/>
    <w:rsid w:val="00DB09BC"/>
    <w:rsid w:val="00E1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Sp-38/2017</izvorni_sadrzaj>
    <derivirana_varijabla naziv="DomainObject.Predmet.OznakaBroj_1">Sp-38/2017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Belić</izvorni_sadrzaj>
    <derivirana_varijabla naziv="DomainObject.Predmet.StrankaFormated_1">  Zvonimir Belić</derivirana_varijabla>
  </DomainObject.Predmet.StrankaFormated>
  <DomainObject.Predmet.StrankaFormatedOIB>
    <izvorni_sadrzaj>  Zvonimir Belić, OIB 88631606781</izvorni_sadrzaj>
    <derivirana_varijabla naziv="DomainObject.Predmet.StrankaFormatedOIB_1">  Zvonimir Belić, OIB 88631606781</derivirana_varijabla>
  </DomainObject.Predmet.StrankaFormatedOIB>
  <DomainObject.Predmet.StrankaFormatedWithAdress>
    <izvorni_sadrzaj> Zvonimir Belić, Svetonedjeljska Cesta 59, 10431 Brezje</izvorni_sadrzaj>
    <derivirana_varijabla naziv="DomainObject.Predmet.StrankaFormatedWithAdress_1"> Zvonimir Belić, Svetonedjeljska Cesta 59, 10431 Brezje</derivirana_varijabla>
  </DomainObject.Predmet.StrankaFormatedWithAdress>
  <DomainObject.Predmet.StrankaFormatedWithAdressOIB>
    <izvorni_sadrzaj> Zvonimir Belić, OIB 88631606781, Svetonedjeljska Cesta 59, 10431 Brezje</izvorni_sadrzaj>
    <derivirana_varijabla naziv="DomainObject.Predmet.StrankaFormatedWithAdressOIB_1"> Zvonimir Belić, OIB 88631606781, Svetonedjeljska Cesta 59, 10431 Brezje</derivirana_varijabla>
  </DomainObject.Predmet.StrankaFormatedWithAdressOIB>
  <DomainObject.Predmet.StrankaWithAdress>
    <izvorni_sadrzaj>Zvonimir Belić Svetonedjeljska Cesta 59,10431 Brezje</izvorni_sadrzaj>
    <derivirana_varijabla naziv="DomainObject.Predmet.StrankaWithAdress_1">Zvonimir Belić Svetonedjeljska Cesta 59,10431 Brezje</derivirana_varijabla>
  </DomainObject.Predmet.StrankaWithAdress>
  <DomainObject.Predmet.StrankaWithAdressOIB>
    <izvorni_sadrzaj>Zvonimir Belić, OIB 88631606781, Svetonedjeljska Cesta 59,10431 Brezje</izvorni_sadrzaj>
    <derivirana_varijabla naziv="DomainObject.Predmet.StrankaWithAdressOIB_1">Zvonimir Belić, OIB 88631606781, Svetonedjeljska Cesta 59,10431 Brezje</derivirana_varijabla>
  </DomainObject.Predmet.StrankaWithAdressOIB>
  <DomainObject.Predmet.StrankaNazivFormated>
    <izvorni_sadrzaj>Zvonimir Belić</izvorni_sadrzaj>
    <derivirana_varijabla naziv="DomainObject.Predmet.StrankaNazivFormated_1">Zvonimir Belić</derivirana_varijabla>
  </DomainObject.Predmet.StrankaNazivFormated>
  <DomainObject.Predmet.StrankaNazivFormatedOIB>
    <izvorni_sadrzaj>Zvonimir Belić, OIB 88631606781</izvorni_sadrzaj>
    <derivirana_varijabla naziv="DomainObject.Predmet.StrankaNazivFormatedOIB_1">Zvonimir Belić, OIB 88631606781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Zvonimir Belić</item>
    </izvorni_sadrzaj>
    <derivirana_varijabla naziv="DomainObject.Predmet.StrankaListFormated_1">
      <item>Zvonimir Belić</item>
    </derivirana_varijabla>
  </DomainObject.Predmet.StrankaListFormated>
  <DomainObject.Predmet.StrankaListFormatedOIB>
    <izvorni_sadrzaj>
      <item>Zvonimir Belić, OIB 88631606781</item>
    </izvorni_sadrzaj>
    <derivirana_varijabla naziv="DomainObject.Predmet.StrankaListFormatedOIB_1">
      <item>Zvonimir Belić, OIB 88631606781</item>
    </derivirana_varijabla>
  </DomainObject.Predmet.StrankaListFormatedOIB>
  <DomainObject.Predmet.StrankaListFormatedWithAdress>
    <izvorni_sadrzaj>
      <item>Zvonimir Belić, Svetonedjeljska Cesta 59, 10431 Brezje</item>
    </izvorni_sadrzaj>
    <derivirana_varijabla naziv="DomainObject.Predmet.StrankaListFormatedWithAdress_1">
      <item>Zvonimir Belić, Svetonedjeljska Cesta 59, 10431 Brezje</item>
    </derivirana_varijabla>
  </DomainObject.Predmet.StrankaListFormatedWithAdress>
  <DomainObject.Predmet.StrankaListFormatedWithAdressOIB>
    <izvorni_sadrzaj>
      <item>Zvonimir Belić, OIB 88631606781, Svetonedjeljska Cesta 59, 10431 Brezje</item>
    </izvorni_sadrzaj>
    <derivirana_varijabla naziv="DomainObject.Predmet.StrankaListFormatedWithAdressOIB_1">
      <item>Zvonimir Belić, OIB 88631606781, Svetonedjeljska Cesta 59, 10431 Brezje</item>
    </derivirana_varijabla>
  </DomainObject.Predmet.StrankaListFormatedWithAdressOIB>
  <DomainObject.Predmet.StrankaListNazivFormated>
    <izvorni_sadrzaj>
      <item>Zvonimir Belić</item>
    </izvorni_sadrzaj>
    <derivirana_varijabla naziv="DomainObject.Predmet.StrankaListNazivFormated_1">
      <item>Zvonimir Belić</item>
    </derivirana_varijabla>
  </DomainObject.Predmet.StrankaListNazivFormated>
  <DomainObject.Predmet.StrankaListNazivFormatedOIB>
    <izvorni_sadrzaj>
      <item>Zvonimir Belić, OIB 88631606781</item>
    </izvorni_sadrzaj>
    <derivirana_varijabla naziv="DomainObject.Predmet.StrankaListNazivFormatedOIB_1">
      <item>Zvonimir Belić, OIB 88631606781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Mislav Ivanišević</item>
    </izvorni_sadrzaj>
    <derivirana_varijabla naziv="DomainObject.Predmet.OstaliListFormated_1">
      <item>Mislav Ivanišević</item>
    </derivirana_varijabla>
  </DomainObject.Predmet.OstaliListFormated>
  <DomainObject.Predmet.OstaliListFormatedOIB>
    <izvorni_sadrzaj>
      <item>Mislav Ivanišević</item>
    </izvorni_sadrzaj>
    <derivirana_varijabla naziv="DomainObject.Predmet.OstaliListFormatedOIB_1">
      <item>Mislav Ivanišević</item>
    </derivirana_varijabla>
  </DomainObject.Predmet.OstaliListFormatedOIB>
  <DomainObject.Predmet.OstaliListFormatedWithAdress>
    <izvorni_sadrzaj>
      <item>Mislav Ivanišević, Račićeva 16, 10000 Zagreb</item>
    </izvorni_sadrzaj>
    <derivirana_varijabla naziv="DomainObject.Predmet.OstaliListFormatedWithAdress_1">
      <item>Mislav Ivanišević, Račićeva 16, 10000 Zagreb</item>
    </derivirana_varijabla>
  </DomainObject.Predmet.OstaliListFormatedWithAdress>
  <DomainObject.Predmet.OstaliListFormatedWithAdressOIB>
    <izvorni_sadrzaj>
      <item>Mislav Ivanišević, Račićeva 16, 10000 Zagreb</item>
    </izvorni_sadrzaj>
    <derivirana_varijabla naziv="DomainObject.Predmet.OstaliListFormatedWithAdressOIB_1">
      <item>Mislav Ivanišević, Račićeva 16, 10000 Zagreb</item>
    </derivirana_varijabla>
  </DomainObject.Predmet.OstaliListFormatedWithAdressOIB>
  <DomainObject.Predmet.OstaliListNazivFormated>
    <izvorni_sadrzaj>
      <item>Mislav Ivanišević</item>
    </izvorni_sadrzaj>
    <derivirana_varijabla naziv="DomainObject.Predmet.OstaliListNazivFormated_1">
      <item>Mislav Ivanišević</item>
    </derivirana_varijabla>
  </DomainObject.Predmet.OstaliListNazivFormated>
  <DomainObject.Predmet.OstaliListNazivFormatedOIB>
    <izvorni_sadrzaj>
      <item>Mislav Ivanišević</item>
    </izvorni_sadrzaj>
    <derivirana_varijabla naziv="DomainObject.Predmet.OstaliListNazivFormatedOIB_1">
      <item>Mislav Ivanišević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Belić</izvorni_sadrzaj>
    <derivirana_varijabla naziv="DomainObject.Predmet.StrankaIDrugi_1">Zvonimir Belić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Zvonimir Belić, OIB 88631606781, Svetonedjeljska Cesta 59, 10431 Brezje</izvorni_sadrzaj>
    <derivirana_varijabla naziv="DomainObject.Predmet.StrankaIDrugiAdressOIB_1">Zvonimir Belić, OIB 88631606781, Svetonedjeljska Cesta 59, 10431 Brezje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Belić</item>
      <item>Mislav Ivanišević</item>
    </izvorni_sadrzaj>
    <derivirana_varijabla naziv="DomainObject.Predmet.SudioniciListNaziv_1">
      <item>Zvonimir Belić</item>
      <item>Mislav Ivanišević</item>
    </derivirana_varijabla>
  </DomainObject.Predmet.SudioniciListNaziv>
  <DomainObject.Predmet.SudioniciListAdressOIB>
    <izvorni_sadrzaj>
      <item>Zvonimir Belić, OIB 88631606781, Svetonedjeljska Cesta 59,10431 Brezje</item>
      <item>Mislav Ivanišević, Račićeva 16,10000 Zagreb</item>
    </izvorni_sadrzaj>
    <derivirana_varijabla naziv="DomainObject.Predmet.SudioniciListAdressOIB_1">
      <item>Zvonimir Belić, OIB 88631606781, Svetonedjeljska Cesta 59,10431 Brezje</item>
      <item>Mislav Ivanišević, Račićeva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88631606781</item>
      <item>, OIB null</item>
    </izvorni_sadrzaj>
    <derivirana_varijabla naziv="DomainObject.Predmet.SudioniciListNazivOIB_1">
      <item>, OIB 88631606781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1576</properties:Characters>
  <properties:Lines>49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2017-09-18T09:24:00Z</dcterms:created>
  <dc:creator>Gordana Milek</dc:creator>
  <cp:lastModifiedBy>Gordana Milek</cp:lastModifiedBy>
  <cp:lastPrinted>2017-09-18T10:02:00Z</cp:lastPrinted>
  <dcterms:modified xmlns:xsi="http://www.w3.org/2001/XMLSchema-instance" xsi:type="dcterms:W3CDTF">2017-09-18T10:18:00Z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