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a7c3" w14:paraId="a11a7c3" w:rsidRDefault="00937FF9" w:rsidP="00622BEC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BEC" w:rsidP="00622BEC" w:rsidR="00622BEC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St-380/2015-24</w:t>
      </w:r>
    </w:p>
    <w:p w:rsidRDefault="00622BEC" w:rsidP="00622BEC" w:rsidR="00622BEC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10. studenog 2016. godine, donio je </w:t>
      </w:r>
    </w:p>
    <w:p w:rsidRDefault="00622BEC" w:rsidP="00622BEC" w:rsidR="00622BEC" w:rsidRPr="00622BEC">
      <w:pPr>
        <w:jc w:val="center"/>
        <w:rPr>
          <w:b/>
        </w:rPr>
      </w:pPr>
      <w:r>
        <w:rPr>
          <w:b/>
        </w:rPr>
        <w:t>Z A K L J U Č A K</w:t>
      </w:r>
    </w:p>
    <w:p w:rsidRDefault="00622BEC" w:rsidP="00622BEC" w:rsidR="00622BEC" w:rsidRPr="00622BEC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po početnoj prodajnoj cijeni od 4.283.000,00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Zagrebačke banke d.d. Zagreb, Antunović TA d.o.o. Zagreb i Republike Hrvatske, Minista</w:t>
      </w:r>
      <w:r>
        <w:t xml:space="preserve">rstva financija Porezne uprave. </w:t>
      </w:r>
    </w:p>
    <w:p w:rsidRDefault="00622BEC" w:rsidP="00622BEC" w:rsidR="00622BEC" w:rsidRPr="00622BEC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13. prosinca 2016. godine u 9,15 sati.</w:t>
      </w:r>
    </w:p>
    <w:p w:rsidRDefault="00622BEC" w:rsidP="00622BEC" w:rsidR="00622BEC">
      <w:pPr>
        <w:jc w:val="both"/>
      </w:pPr>
      <w:r>
        <w:rPr>
          <w:b/>
        </w:rPr>
        <w:t xml:space="preserve">III. </w:t>
      </w:r>
      <w:r>
        <w:t>Uvjeti prodaje</w:t>
      </w:r>
    </w:p>
    <w:p w:rsidRDefault="00622BEC" w:rsidP="00622BEC" w:rsidR="00622BEC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622BEC" w:rsidP="00622BEC" w:rsidR="00622BEC">
      <w:pPr>
        <w:ind w:firstLine="708"/>
        <w:jc w:val="both"/>
      </w:pPr>
      <w:r>
        <w:t>2. Poreze, pristojbe i troškove nastale prodajom nekretnina dužan je platiti kupac.</w:t>
      </w:r>
    </w:p>
    <w:p w:rsidRDefault="00622BEC" w:rsidP="00622BEC" w:rsidR="00622BEC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622BEC" w:rsidP="00622BEC" w:rsidR="00622BEC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9. prosinca 2016. godine uplate osiguranje u visini 5% početne cijene utvrđene u točki I ovog zaključka, na račun Trgovačkog suda u Bjelovaru oznake: IBAN 6123900011300000630 s pozivom na broj 05 540-380-15.</w:t>
      </w:r>
    </w:p>
    <w:p w:rsidRDefault="00622BEC" w:rsidP="00622BEC" w:rsidR="00622BEC" w:rsidRPr="00622BEC">
      <w:pPr>
        <w:jc w:val="both"/>
      </w:pPr>
      <w:r>
        <w:t>Potvrdu o uplati osiguranja ponuditelj je dužan predočiti stečajnom sucu prije početka održavanja javne dražbe.</w:t>
      </w:r>
    </w:p>
    <w:p w:rsidRDefault="00622BEC" w:rsidP="00622BEC" w:rsidR="00622BEC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622BEC" w:rsidP="00622BEC" w:rsidR="00622BEC">
      <w:pPr>
        <w:jc w:val="both"/>
      </w:pPr>
    </w:p>
    <w:p w:rsidRDefault="00622BEC" w:rsidP="00622BEC" w:rsidR="00622BEC">
      <w:pPr>
        <w:jc w:val="both"/>
      </w:pPr>
    </w:p>
    <w:p w:rsidRDefault="00622BEC" w:rsidP="00622BEC" w:rsidR="00622BEC">
      <w:pPr>
        <w:jc w:val="center"/>
      </w:pPr>
      <w:r>
        <w:lastRenderedPageBreak/>
        <w:t>-2-</w:t>
      </w:r>
    </w:p>
    <w:p w:rsidRDefault="00622BEC" w:rsidP="00622BEC" w:rsidR="00622BEC">
      <w:pPr>
        <w:jc w:val="right"/>
        <w:rPr>
          <w:b/>
        </w:rPr>
      </w:pPr>
      <w:r>
        <w:rPr>
          <w:b/>
        </w:rPr>
        <w:t>3 St-380/2015-24</w:t>
      </w:r>
    </w:p>
    <w:p w:rsidRDefault="00622BEC" w:rsidP="00622BEC" w:rsidR="00622BEC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622BEC" w:rsidP="00622BEC" w:rsidR="00622BEC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622BEC" w:rsidP="00622BEC" w:rsidR="00622BEC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091/7854610.</w:t>
      </w:r>
    </w:p>
    <w:p w:rsidRDefault="00622BEC" w:rsidP="00622BEC" w:rsidR="00622BEC">
      <w:pPr>
        <w:jc w:val="center"/>
      </w:pPr>
      <w:r>
        <w:t>U Bjelovaru, 10. studenog 2016. godine</w:t>
      </w:r>
    </w:p>
    <w:p w:rsidRDefault="00622BEC" w:rsidP="00622BEC" w:rsidR="00622BE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622BEC" w:rsidP="00622BEC" w:rsidR="00622BEC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622BEC" w:rsidP="00622BEC" w:rsidR="00622BEC">
      <w:pPr>
        <w:jc w:val="both"/>
      </w:pPr>
    </w:p>
    <w:p w:rsidRDefault="00622BEC" w:rsidP="00622BEC" w:rsidR="00622BEC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622BEC" w:rsidP="00622BEC" w:rsidR="00622BEC">
      <w:pPr>
        <w:jc w:val="both"/>
      </w:pPr>
      <w:proofErr w:type="spellStart"/>
      <w:r>
        <w:t>Rj</w:t>
      </w:r>
      <w:proofErr w:type="spellEnd"/>
      <w:r>
        <w:t>.</w:t>
      </w:r>
    </w:p>
    <w:p w:rsidRDefault="00622BEC" w:rsidP="00622BEC" w:rsidR="00622BEC">
      <w:pPr>
        <w:jc w:val="both"/>
      </w:pPr>
      <w:r>
        <w:t xml:space="preserve">Dna: stečajnom upravitelju - putem pošte i putem e-oglasne ploče </w:t>
      </w:r>
    </w:p>
    <w:p w:rsidRDefault="00622BEC" w:rsidP="00622BEC" w:rsidR="00622BEC">
      <w:pPr>
        <w:jc w:val="both"/>
      </w:pPr>
      <w:r>
        <w:t xml:space="preserve">         B2 KAPITAL d.o.o. Zagreb - putem e-oglasne ploče</w:t>
      </w:r>
    </w:p>
    <w:p w:rsidRDefault="00622BEC" w:rsidP="00622BEC" w:rsidR="00622BEC">
      <w:pPr>
        <w:jc w:val="both"/>
      </w:pPr>
      <w:r>
        <w:t xml:space="preserve">         ZAGREBAČKA BANKA d.d. Zagreb - putem e-oglasne ploče </w:t>
      </w:r>
    </w:p>
    <w:p w:rsidRDefault="00622BEC" w:rsidP="00622BEC" w:rsidR="00622BEC">
      <w:pPr>
        <w:jc w:val="both"/>
      </w:pPr>
      <w:r>
        <w:t xml:space="preserve">         ANTUNOVIĆ TA d.o.o. Zagreb - putem e-oglasne ploče </w:t>
      </w:r>
    </w:p>
    <w:p w:rsidRDefault="00622BEC" w:rsidP="00622BEC" w:rsidR="00622BEC">
      <w:pPr>
        <w:jc w:val="both"/>
      </w:pPr>
      <w:r>
        <w:t xml:space="preserve">         RH, MIN. FIN. POREZNA UPRAVA, Zagreb - putem e-oglasne ploče </w:t>
      </w:r>
    </w:p>
    <w:p w:rsidRDefault="00622BEC" w:rsidP="00622BEC" w:rsidR="00622BEC">
      <w:pPr>
        <w:jc w:val="both"/>
      </w:pPr>
      <w:r>
        <w:t xml:space="preserve">         e-oglasna ploča</w:t>
      </w:r>
    </w:p>
    <w:p w:rsidRDefault="00622BEC" w:rsidP="00622BEC" w:rsidR="00DA0242">
      <w:pPr>
        <w:jc w:val="both"/>
      </w:pPr>
      <w:proofErr w:type="spellStart"/>
      <w:r>
        <w:t>Bj</w:t>
      </w:r>
      <w:proofErr w:type="spellEnd"/>
      <w:r>
        <w:t>. 10.11.2016.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BE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5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St-380/2015-24</izvorni_sadrzaj>
    <derivirana_varijabla naziv="DomainObject.Oznaka_1">St-380/2015-24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St-380/2015-24</izvorni_sadrzaj>
    <derivirana_varijabla naziv="DomainObject.PoslovniBrojDokumenta_1">St-380/2015-24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91051-EFCB-41B9-8DCC-10FA274C1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3083</properties:Characters>
  <properties:Lines>63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2016-11-10T09:09:00Z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