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4ff6" w14:paraId="f0e4ff6" w:rsidRDefault="00B843B3" w:rsidP="00B843B3" w:rsidR="00B843B3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St-423/2016-</w:t>
      </w:r>
      <w:r>
        <w:rPr>
          <w:rFonts w:eastAsia="Calibri"/>
        </w:rPr>
        <w:t>5</w:t>
      </w:r>
    </w:p>
    <w:p w:rsidRDefault="00B843B3" w:rsidP="00B843B3" w:rsidR="00B843B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843B3" w:rsidP="00B843B3" w:rsidR="00B843B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843B3" w:rsidP="00B843B3" w:rsidR="00B843B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843B3" w:rsidP="00B843B3" w:rsidR="00B843B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843B3" w:rsidP="00B843B3" w:rsidR="00B843B3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B843B3" w:rsidP="00B843B3" w:rsidR="00B843B3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B843B3" w:rsidP="00B843B3" w:rsidR="00B843B3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B843B3" w:rsidP="00B843B3" w:rsidR="00B843B3">
      <w:pPr>
        <w:spacing w:lineRule="auto" w:line="240" w:after="0"/>
        <w:rPr>
          <w:rFonts w:eastAsia="Calibri"/>
        </w:rPr>
      </w:pP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FINVEST d.o.o., Koprivnica, </w:t>
      </w:r>
      <w:proofErr w:type="spellStart"/>
      <w:r>
        <w:rPr>
          <w:rFonts w:eastAsia="Calibri"/>
        </w:rPr>
        <w:t>Pavelinska</w:t>
      </w:r>
      <w:proofErr w:type="spellEnd"/>
      <w:r>
        <w:rPr>
          <w:rFonts w:eastAsia="Calibri"/>
        </w:rPr>
        <w:t xml:space="preserve"> 6 a, OIB:19550817205, dana 17. ožujka 2016. godine  </w:t>
      </w:r>
    </w:p>
    <w:p w:rsidRDefault="00B843B3" w:rsidP="00B843B3" w:rsidR="00B843B3">
      <w:pPr>
        <w:spacing w:lineRule="auto" w:line="240" w:after="0"/>
        <w:rPr>
          <w:rFonts w:eastAsia="Calibri"/>
        </w:rPr>
      </w:pPr>
    </w:p>
    <w:p w:rsidRDefault="00B843B3" w:rsidP="00B843B3" w:rsidR="00B843B3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B843B3" w:rsidP="00B843B3" w:rsidR="00B843B3">
      <w:pPr>
        <w:spacing w:lineRule="auto" w:line="240" w:after="0"/>
        <w:jc w:val="center"/>
        <w:rPr>
          <w:rFonts w:eastAsia="Calibri"/>
        </w:rPr>
      </w:pP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 Nalaže se dužniku FINVEST d.o.o., Koprivnica, </w:t>
      </w:r>
      <w:proofErr w:type="spellStart"/>
      <w:r>
        <w:rPr>
          <w:rFonts w:eastAsia="Calibri"/>
        </w:rPr>
        <w:t>Pavelinska</w:t>
      </w:r>
      <w:proofErr w:type="spellEnd"/>
      <w:r>
        <w:rPr>
          <w:rFonts w:eastAsia="Calibri"/>
        </w:rPr>
        <w:t xml:space="preserve"> 6 a, OIB:19550817205, da sukladno članku 17. Stečajnog zakona ("Narodne novine" broj 71/15, u daljnjem tekstu SZ) u roku od 15 dana od dana primitka ovog zaključka, dostavi popis imovine i obveza dužnika koji se sastoji od naznake: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 Upozorava se odgovorna osoba dužnika Dario Mađarić, Kapela Podravska 147, Kapela Podravska, OIB: 64711288272 da za davanje neistinitoga ili nepotpunoga popisa imovine i obveza, odgovara kao za davanje lažnoga iskaza u postupku pred sudom.</w:t>
      </w:r>
    </w:p>
    <w:p w:rsidRDefault="00B843B3" w:rsidP="00B843B3" w:rsidR="00B843B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B843B3" w:rsidP="00B843B3" w:rsidR="00B843B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843B3" w:rsidP="00B843B3" w:rsidR="00B843B3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847 dana u ukupnom iznosu od 84.485,42 kn te da dužnik ima jednog zaposlenog.</w:t>
      </w:r>
    </w:p>
    <w:p w:rsidRDefault="00B843B3" w:rsidP="00B843B3" w:rsidR="00B843B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843B3" w:rsidP="00B843B3" w:rsidR="00B843B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7</w:t>
      </w:r>
      <w:r>
        <w:rPr>
          <w:rFonts w:eastAsia="Times New Roman"/>
          <w:lang w:eastAsia="hr-HR"/>
        </w:rPr>
        <w:t>. ožujka 2016.</w:t>
      </w:r>
    </w:p>
    <w:p w:rsidRDefault="00B843B3" w:rsidP="00B843B3" w:rsidR="00B843B3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843B3" w:rsidR="00B843B3">
        <w:tc>
          <w:tcPr>
            <w:tcW w:type="dxa" w:w="4928"/>
          </w:tcPr>
          <w:p w:rsidRDefault="00B843B3" w:rsidR="00B843B3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B843B3" w:rsidR="00B843B3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B843B3" w:rsidR="00B843B3">
            <w:pPr>
              <w:jc w:val="center"/>
              <w:rPr>
                <w:rFonts w:eastAsia="Calibri"/>
                <w:lang w:eastAsia="hr-HR"/>
              </w:rPr>
            </w:pPr>
          </w:p>
          <w:p w:rsidRDefault="00B843B3" w:rsidR="00B843B3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>, v.r.</w:t>
            </w:r>
          </w:p>
          <w:p w:rsidRDefault="00B843B3" w:rsidR="00B843B3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B843B3" w:rsidP="00B843B3" w:rsidR="00B843B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843B3" w:rsidP="00B843B3" w:rsidR="00B843B3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FINVEST d.o.o., Koprivnica, </w:t>
      </w:r>
      <w:proofErr w:type="spellStart"/>
      <w:r>
        <w:rPr>
          <w:rFonts w:eastAsia="Calibri"/>
        </w:rPr>
        <w:t>Pavelinska</w:t>
      </w:r>
      <w:proofErr w:type="spellEnd"/>
      <w:r>
        <w:rPr>
          <w:rFonts w:eastAsia="Calibri"/>
        </w:rPr>
        <w:t xml:space="preserve"> 6 a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p w:rsidRDefault="00B843B3" w:rsidP="00B843B3" w:rsidR="00B843B3">
      <w:pPr>
        <w:spacing w:lineRule="auto" w:line="240" w:after="0"/>
        <w:jc w:val="both"/>
        <w:rPr>
          <w:rFonts w:eastAsia="Calibri"/>
        </w:rPr>
      </w:pPr>
    </w:p>
    <w:p w:rsidRDefault="00DA0242" w:rsidP="00B843B3" w:rsidR="00DA0242" w:rsidRPr="00B843B3"/>
    <w:sectPr w:rsidSect="00EB0D4C" w:rsidR="00DA0242" w:rsidRPr="00B843B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3B3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843B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843B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34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St-423/2016-5</izvorni_sadrzaj>
    <derivirana_varijabla naziv="DomainObject.Oznaka_1">St-423/2016-5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FINVEST zastupanje u osiguranju, d.o.o.</izvorni_sadrzaj>
    <derivirana_varijabla naziv="DomainObject.Predmet.ProtustrankaFormated_1">  FINVEST zastupanje u osiguranju, d.o.o.</derivirana_varijabla>
  </DomainObject.Predmet.ProtustrankaFormated>
  <DomainObject.Predmet.ProtustrankaFormatedOIB>
    <izvorni_sadrzaj>  FINVEST zastupanje u osiguranju, d.o.o., OIB 19550817205</izvorni_sadrzaj>
    <derivirana_varijabla naziv="DomainObject.Predmet.ProtustrankaFormatedOIB_1">  FINVEST zastupanje u osiguranju, d.o.o., OIB 19550817205</derivirana_varijabla>
  </DomainObject.Predmet.ProtustrankaFormatedOIB>
  <DomainObject.Predmet.ProtustrankaFormatedWithAdress>
    <izvorni_sadrzaj> FINVEST zastupanje u osiguranju, d.o.o., Pavelinska 6/a, 48000 Koprivnica</izvorni_sadrzaj>
    <derivirana_varijabla naziv="DomainObject.Predmet.ProtustrankaFormatedWithAdress_1"> FINVEST zastupanje u osiguranju, d.o.o., Pavelinska 6/a, 48000 Koprivnica</derivirana_varijabla>
  </DomainObject.Predmet.ProtustrankaFormatedWithAdress>
  <DomainObject.Predmet.ProtustrankaFormatedWithAdressOIB>
    <izvorni_sadrzaj> FINVEST zastupanje u osiguranju, d.o.o., OIB 19550817205, Pavelinska 6/a, 48000 Koprivnica</izvorni_sadrzaj>
    <derivirana_varijabla naziv="DomainObject.Predmet.ProtustrankaFormatedWithAdressOIB_1"> FINVEST zastupanje u osiguranju, d.o.o., OIB 19550817205, Pavelinska 6/a, 48000 Koprivnica</derivirana_varijabla>
  </DomainObject.Predmet.ProtustrankaFormatedWithAdressOIB>
  <DomainObject.Predmet.ProtustrankaWithAdress>
    <izvorni_sadrzaj>FINVEST zastupanje u osiguranju, d.o.o. Pavelinska 6/a, 48000 Koprivnica</izvorni_sadrzaj>
    <derivirana_varijabla naziv="DomainObject.Predmet.ProtustrankaWithAdress_1">FINVEST zastupanje u osiguranju, d.o.o. Pavelinska 6/a, 48000 Koprivnica</derivirana_varijabla>
  </DomainObject.Predmet.ProtustrankaWithAdress>
  <DomainObject.Predmet.ProtustrankaWithAdressOIB>
    <izvorni_sadrzaj>FINVEST zastupanje u osiguranju, d.o.o., OIB 19550817205, Pavelinska 6/a, 48000 Koprivnica</izvorni_sadrzaj>
    <derivirana_varijabla naziv="DomainObject.Predmet.ProtustrankaWithAdressOIB_1">FINVEST zastupanje u osiguranju, d.o.o., OIB 19550817205, Pavelinska 6/a, 48000 Koprivnica</derivirana_varijabla>
  </DomainObject.Predmet.ProtustrankaWithAdressOIB>
  <DomainObject.Predmet.ProtustrankaNazivFormated>
    <izvorni_sadrzaj>FINVEST zastupanje u osiguranju, d.o.o.</izvorni_sadrzaj>
    <derivirana_varijabla naziv="DomainObject.Predmet.ProtustrankaNazivFormated_1">FINVEST zastupanje u osiguranju, d.o.o.</derivirana_varijabla>
  </DomainObject.Predmet.ProtustrankaNazivFormated>
  <DomainObject.Predmet.ProtustrankaNazivFormatedOIB>
    <izvorni_sadrzaj>FINVEST zastupanje u osiguranju, d.o.o., OIB 19550817205</izvorni_sadrzaj>
    <derivirana_varijabla naziv="DomainObject.Predmet.ProtustrankaNazivFormatedOIB_1">FINVEST zastupanje u osiguranju, d.o.o., OIB 19550817205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84485.42</izvorni_sadrzaj>
    <derivirana_varijabla naziv="DomainObject.Predmet.TrenutnaVrijednost_1">84485.42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FINVEST zastupanje u osiguranju, d.o.o.</item>
    </izvorni_sadrzaj>
    <derivirana_varijabla naziv="DomainObject.Predmet.ProtuStrankaListFormated_1">
      <item>FINVEST zastupanje u osiguranju, d.o.o.</item>
    </derivirana_varijabla>
  </DomainObject.Predmet.ProtuStrankaListFormated>
  <DomainObject.Predmet.ProtuStrankaListFormatedOIB>
    <izvorni_sadrzaj>
      <item>FINVEST zastupanje u osiguranju, d.o.o., OIB 19550817205</item>
    </izvorni_sadrzaj>
    <derivirana_varijabla naziv="DomainObject.Predmet.ProtuStrankaListFormatedOIB_1">
      <item>FINVEST zastupanje u osiguranju, d.o.o., OIB 19550817205</item>
    </derivirana_varijabla>
  </DomainObject.Predmet.ProtuStrankaListFormatedOIB>
  <DomainObject.Predmet.ProtuStrankaListFormatedWithAdress>
    <izvorni_sadrzaj>
      <item>FINVEST zastupanje u osiguranju, d.o.o., Pavelinska 6/a, 48000 Koprivnica</item>
    </izvorni_sadrzaj>
    <derivirana_varijabla naziv="DomainObject.Predmet.ProtuStrankaListFormatedWithAdress_1">
      <item>FINVEST zastupanje u osiguranju, d.o.o., Pavelinska 6/a, 48000 Koprivnica</item>
    </derivirana_varijabla>
  </DomainObject.Predmet.ProtuStrankaListFormatedWithAdress>
  <DomainObject.Predmet.ProtuStrankaListFormatedWithAdressOIB>
    <izvorni_sadrzaj>
      <item>FINVEST zastupanje u osiguranju, d.o.o., OIB 19550817205, Pavelinska 6/a, 48000 Koprivnica</item>
    </izvorni_sadrzaj>
    <derivirana_varijabla naziv="DomainObject.Predmet.ProtuStrankaListFormatedWithAdressOIB_1">
      <item>FINVEST zastupanje u osiguranju, d.o.o., OIB 19550817205, Pavelinska 6/a, 48000 Koprivnica</item>
    </derivirana_varijabla>
  </DomainObject.Predmet.ProtuStrankaListFormatedWithAdressOIB>
  <DomainObject.Predmet.ProtuStrankaListNazivFormated>
    <izvorni_sadrzaj>
      <item>FINVEST zastupanje u osiguranju, d.o.o.</item>
    </izvorni_sadrzaj>
    <derivirana_varijabla naziv="DomainObject.Predmet.ProtuStrankaListNazivFormated_1">
      <item>FINVEST zastupanje u osiguranju, d.o.o.</item>
    </derivirana_varijabla>
  </DomainObject.Predmet.ProtuStrankaListNazivFormated>
  <DomainObject.Predmet.ProtuStrankaListNazivFormatedOIB>
    <izvorni_sadrzaj>
      <item>FINVEST zastupanje u osiguranju, d.o.o., OIB 19550817205</item>
    </izvorni_sadrzaj>
    <derivirana_varijabla naziv="DomainObject.Predmet.ProtuStrankaListNazivFormatedOIB_1">
      <item>FINVEST zastupanje u osiguranju, d.o.o., OIB 19550817205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St-423/2016-5</izvorni_sadrzaj>
    <derivirana_varijabla naziv="DomainObject.PoslovniBrojDokumenta_1">St-423/2016-5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FINVEST zastupanje u osiguranju, d.o.o.</izvorni_sadrzaj>
    <derivirana_varijabla naziv="DomainObject.Predmet.ProtustrankaIDrugi_1">FINVEST zastupanje u osiguranju,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FINVEST zastupanje u osiguranju, d.o.o., OIB 19550817205, Pavelinska 6/a, 48000 Koprivnica</izvorni_sadrzaj>
    <derivirana_varijabla naziv="DomainObject.Predmet.ProtustrankaIDrugiAdressOIB_1">FINVEST zastupanje u osiguranju, d.o.o., OIB 19550817205,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FINVEST zastupanje u osiguranju, d.o.o.</item>
      <item>E-oglasna ploča</item>
      <item>Sudski registar</item>
    </izvorni_sadrzaj>
    <derivirana_varijabla naziv="DomainObject.Predmet.SudioniciListNaziv_1">
      <item>Financijska agencija</item>
      <item>FINVEST zastupanje u osiguranju,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FINVEST zastupanje u osiguranju, d.o.o., OIB 19550817205, Pavelinska 6/a,48000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FINVEST zastupanje u osiguranju, d.o.o., OIB 19550817205, Pavelinska 6/a,48000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52441-9CFC-484E-8A05-396FF77E3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3489</properties:Characters>
  <properties:Lines>92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2016-03-17T11:00:00Z</cp:lastPrinted>
  <dcterms:modified xmlns:xsi="http://www.w3.org/2001/XMLSchema-instance" xsi:type="dcterms:W3CDTF">2016-03-17T11:00:00Z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