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6206" w14:paraId="dbd6206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F7747B">
        <w:rPr>
          <w:rFonts w:eastAsia="Times New Roman" w:hAnsi="Times New Roman" w:ascii="Times New Roman"/>
          <w:bCs/>
          <w:color w:val="000000"/>
          <w:lang w:eastAsia="hr-HR"/>
        </w:rPr>
        <w:t>4812/16-48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F7747B" w:rsidRPr="00F7747B">
        <w:rPr>
          <w:rFonts w:eastAsia="Times New Roman" w:hAnsi="Times New Roman" w:ascii="Times New Roman"/>
          <w:bCs/>
          <w:color w:val="000000"/>
          <w:lang w:eastAsia="hr-HR"/>
        </w:rPr>
        <w:t>U.D. BRZI AUTO SERVIS j.d.o.o. u stečaju, Zagreb, Karasova 5, OIB: 79838487817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F7747B">
        <w:rPr>
          <w:rFonts w:eastAsia="Times New Roman" w:hAnsi="Times New Roman" w:ascii="Times New Roman"/>
          <w:bCs/>
          <w:color w:val="000000"/>
          <w:lang w:eastAsia="hr-HR"/>
        </w:rPr>
        <w:t>23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F7747B">
        <w:rPr>
          <w:rFonts w:eastAsia="Times New Roman" w:hAnsi="Times New Roman" w:ascii="Times New Roman"/>
          <w:bCs/>
          <w:color w:val="000000"/>
          <w:lang w:eastAsia="hr-HR"/>
        </w:rPr>
        <w:t>travnja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F7747B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F7747B">
        <w:rPr>
          <w:rFonts w:eastAsia="Times New Roman" w:hAnsi="Times New Roman" w:ascii="Times New Roman"/>
          <w:bCs/>
          <w:color w:val="000000"/>
          <w:lang w:eastAsia="hr-HR"/>
        </w:rPr>
        <w:t>23. travnja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F7747B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7747B" w:rsidP="00023F72" w:rsidR="00F7747B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</w:p>
    <w:p w:rsidRDefault="00F7747B" w:rsidP="00F7747B" w:rsidR="00F7747B" w:rsidRPr="00F7747B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I.</w:t>
      </w:r>
      <w:r w:rsidRPr="00F7747B">
        <w:rPr>
          <w:rFonts w:eastAsia="Calibri" w:hAnsi="Times New Roman" w:ascii="Times New Roman"/>
        </w:rPr>
        <w:t>Utvrđene tražbine prvog višeg isplatnog reda:</w:t>
      </w:r>
    </w:p>
    <w:p w:rsidRDefault="00F7747B" w:rsidP="00F7747B" w:rsidR="00F7747B" w:rsidRPr="00F7747B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F7747B">
        <w:rPr>
          <w:rFonts w:eastAsia="Calibri" w:hAnsi="Times New Roman" w:ascii="Times New Roman"/>
        </w:rPr>
        <w:t xml:space="preserve">RH, MF, Porezna uprava, </w:t>
      </w:r>
    </w:p>
    <w:p w:rsidRDefault="00F7747B" w:rsidP="00F7747B" w:rsidR="00F7747B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F7747B">
        <w:rPr>
          <w:rFonts w:eastAsia="Calibri" w:hAnsi="Times New Roman" w:ascii="Times New Roman"/>
        </w:rPr>
        <w:t xml:space="preserve">Područni ured Zagreb, OIB: 18683136487                  </w:t>
      </w:r>
      <w:r w:rsidRPr="00F7747B">
        <w:rPr>
          <w:rFonts w:eastAsia="Calibri" w:hAnsi="Times New Roman" w:ascii="Times New Roman"/>
        </w:rPr>
        <w:tab/>
        <w:t xml:space="preserve">               </w:t>
      </w:r>
      <w:r>
        <w:rPr>
          <w:rFonts w:eastAsia="Calibri" w:hAnsi="Times New Roman" w:ascii="Times New Roman"/>
        </w:rPr>
        <w:t xml:space="preserve">         </w:t>
      </w:r>
      <w:r w:rsidRPr="00F7747B">
        <w:rPr>
          <w:rFonts w:eastAsia="Calibri" w:hAnsi="Times New Roman" w:ascii="Times New Roman"/>
        </w:rPr>
        <w:t>28.716,13 kn</w:t>
      </w:r>
    </w:p>
    <w:p w:rsidRDefault="00F7747B" w:rsidP="00023F72" w:rsidR="00F7747B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II.</w:t>
      </w:r>
      <w:r w:rsidRPr="00F7747B">
        <w:rPr>
          <w:rFonts w:eastAsia="Calibri" w:hAnsi="Times New Roman" w:ascii="Times New Roman"/>
        </w:rPr>
        <w:t>Utvrđene tražbine drugog višeg isplatnog reda:</w:t>
      </w:r>
    </w:p>
    <w:p w:rsidRDefault="00F7747B" w:rsidP="00F7747B" w:rsidR="00F7747B" w:rsidRPr="00F7747B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747B">
        <w:rPr>
          <w:rFonts w:eastAsia="Times New Roman" w:hAnsi="Times New Roman" w:ascii="Times New Roman"/>
          <w:bCs/>
          <w:color w:val="000000"/>
          <w:lang w:eastAsia="hr-HR"/>
        </w:rPr>
        <w:t>RH, MF, Porezna uprava, Područni ured Zagreb</w:t>
      </w:r>
    </w:p>
    <w:p w:rsidRDefault="00F7747B" w:rsidP="00F7747B" w:rsidR="00F7747B" w:rsidRPr="00F7747B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747B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41, OIB: 18683136487                  </w:t>
      </w:r>
      <w:r w:rsidRPr="00F7747B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          1.062.608,50 kn</w:t>
      </w:r>
    </w:p>
    <w:p w:rsidRDefault="00F7747B" w:rsidP="00F7747B" w:rsidR="00F7747B" w:rsidRPr="00F7747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7747B" w:rsidP="00F7747B" w:rsidR="00F7747B" w:rsidRPr="00F7747B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747B">
        <w:rPr>
          <w:rFonts w:eastAsia="Times New Roman" w:hAnsi="Times New Roman" w:ascii="Times New Roman"/>
          <w:bCs/>
          <w:color w:val="000000"/>
          <w:lang w:eastAsia="hr-HR"/>
        </w:rPr>
        <w:t xml:space="preserve">Fond za zaštitu okoliša i energetsku učinkovitost </w:t>
      </w:r>
    </w:p>
    <w:p w:rsidRDefault="00F7747B" w:rsidP="00F7747B" w:rsidR="00F7747B" w:rsidRPr="00F7747B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747B">
        <w:rPr>
          <w:rFonts w:eastAsia="Times New Roman" w:hAnsi="Times New Roman" w:ascii="Times New Roman"/>
          <w:bCs/>
          <w:color w:val="000000"/>
          <w:lang w:eastAsia="hr-HR"/>
        </w:rPr>
        <w:t xml:space="preserve">Zagreb, Radnička cesta 80, OIB: 85828625994    </w:t>
      </w:r>
      <w:r w:rsidRPr="00F7747B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</w:t>
      </w:r>
      <w:r w:rsidRPr="00F7747B">
        <w:rPr>
          <w:rFonts w:eastAsia="Times New Roman" w:hAnsi="Times New Roman" w:ascii="Times New Roman"/>
          <w:bCs/>
          <w:color w:val="000000"/>
          <w:lang w:eastAsia="hr-HR"/>
        </w:rPr>
        <w:t>133.851,46 kn</w:t>
      </w:r>
    </w:p>
    <w:p w:rsidRDefault="00F7747B" w:rsidP="00F7747B" w:rsidR="00F7747B" w:rsidRPr="00F7747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7747B" w:rsidP="00F7747B" w:rsidR="00F7747B" w:rsidRPr="00F7747B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747B">
        <w:rPr>
          <w:rFonts w:eastAsia="Times New Roman" w:hAnsi="Times New Roman" w:ascii="Times New Roman"/>
          <w:bCs/>
          <w:color w:val="000000"/>
          <w:lang w:eastAsia="hr-HR"/>
        </w:rPr>
        <w:t>ERSTE CARD CLUB d.o.o.</w:t>
      </w:r>
    </w:p>
    <w:p w:rsidRDefault="00F7747B" w:rsidP="00F7747B" w:rsidR="00F7747B" w:rsidRPr="00F7747B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747B">
        <w:rPr>
          <w:rFonts w:eastAsia="Times New Roman" w:hAnsi="Times New Roman" w:ascii="Times New Roman"/>
          <w:bCs/>
          <w:color w:val="000000"/>
          <w:lang w:eastAsia="hr-HR"/>
        </w:rPr>
        <w:t>Zagreb, Ulica Frana Folnegovića 6, OIB: 85941596441                             10.089,66 kn</w:t>
      </w:r>
    </w:p>
    <w:p w:rsidRDefault="00F7747B" w:rsidP="00F7747B" w:rsidR="00F7747B" w:rsidRPr="00F7747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7747B" w:rsidP="00F7747B" w:rsidR="00F7747B" w:rsidRPr="00F7747B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747B">
        <w:rPr>
          <w:rFonts w:eastAsia="Times New Roman" w:hAnsi="Times New Roman" w:ascii="Times New Roman"/>
          <w:bCs/>
          <w:color w:val="000000"/>
          <w:lang w:eastAsia="hr-HR"/>
        </w:rPr>
        <w:t>Financijska agencija</w:t>
      </w:r>
    </w:p>
    <w:p w:rsidRDefault="00F7747B" w:rsidP="00F7747B" w:rsidR="00E70FC4" w:rsidRP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747B">
        <w:rPr>
          <w:rFonts w:eastAsia="Times New Roman" w:hAnsi="Times New Roman" w:ascii="Times New Roman"/>
          <w:bCs/>
          <w:color w:val="000000"/>
          <w:lang w:eastAsia="hr-HR"/>
        </w:rPr>
        <w:t>Zagreb, Ul. grada Vukovara 70, OIB:85821130368                                      2.326,10 kn</w:t>
      </w:r>
    </w:p>
    <w:p w:rsidRDefault="00023F72" w:rsidP="00F67A7E" w:rsid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F7747B">
        <w:rPr>
          <w:rFonts w:eastAsia="Times New Roman" w:hAnsi="Times New Roman" w:ascii="Times New Roman"/>
          <w:color w:val="000000"/>
        </w:rPr>
        <w:t>23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F7747B">
        <w:rPr>
          <w:rFonts w:eastAsia="Times New Roman" w:hAnsi="Times New Roman" w:ascii="Times New Roman"/>
          <w:color w:val="000000"/>
        </w:rPr>
        <w:t>travnja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7747B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450CF3">
        <w:rPr>
          <w:rFonts w:eastAsia="Times New Roman" w:hAnsi="Times New Roman" w:ascii="Times New Roman"/>
          <w:color w:val="000000"/>
        </w:rPr>
        <w:t>a iste ni</w:t>
      </w:r>
      <w:r w:rsidR="00F7747B">
        <w:rPr>
          <w:rFonts w:eastAsia="Times New Roman" w:hAnsi="Times New Roman" w:ascii="Times New Roman"/>
          <w:color w:val="000000"/>
        </w:rPr>
        <w:t>je</w:t>
      </w:r>
      <w:r w:rsidR="00A1477D">
        <w:rPr>
          <w:rFonts w:eastAsia="Times New Roman" w:hAnsi="Times New Roman" w:ascii="Times New Roman"/>
          <w:color w:val="000000"/>
        </w:rPr>
        <w:t xml:space="preserve"> ospori</w:t>
      </w:r>
      <w:r w:rsidR="00F7747B">
        <w:rPr>
          <w:rFonts w:eastAsia="Times New Roman" w:hAnsi="Times New Roman" w:ascii="Times New Roman"/>
          <w:color w:val="000000"/>
        </w:rPr>
        <w:t>o</w:t>
      </w:r>
      <w:r w:rsidR="00450CF3">
        <w:rPr>
          <w:rFonts w:eastAsia="Times New Roman" w:hAnsi="Times New Roman" w:ascii="Times New Roman"/>
          <w:color w:val="000000"/>
        </w:rPr>
        <w:t xml:space="preserve"> nazočni stečajni vjerovni</w:t>
      </w:r>
      <w:r w:rsidR="00F7747B">
        <w:rPr>
          <w:rFonts w:eastAsia="Times New Roman" w:hAnsi="Times New Roman" w:ascii="Times New Roman"/>
          <w:color w:val="000000"/>
        </w:rPr>
        <w:t>k</w:t>
      </w:r>
      <w:r w:rsidR="00450CF3">
        <w:rPr>
          <w:rFonts w:eastAsia="Times New Roman" w:hAnsi="Times New Roman" w:ascii="Times New Roman"/>
          <w:color w:val="000000"/>
        </w:rPr>
        <w:t xml:space="preserve">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 xml:space="preserve">Stečajnog </w:t>
      </w:r>
      <w:r w:rsidR="00052689" w:rsidRPr="00052689">
        <w:rPr>
          <w:rFonts w:eastAsia="Times New Roman" w:hAnsi="Times New Roman" w:ascii="Times New Roman"/>
          <w:color w:val="000000"/>
        </w:rPr>
        <w:lastRenderedPageBreak/>
        <w:t>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F7747B">
        <w:rPr>
          <w:rFonts w:eastAsia="Times New Roman" w:hAnsi="Times New Roman" w:ascii="Times New Roman"/>
          <w:color w:val="000000"/>
        </w:rPr>
        <w:t>23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 xml:space="preserve"> </w:t>
      </w:r>
      <w:r w:rsidR="00F7747B">
        <w:rPr>
          <w:rFonts w:eastAsia="Times New Roman" w:hAnsi="Times New Roman" w:ascii="Times New Roman"/>
          <w:color w:val="000000"/>
        </w:rPr>
        <w:t>travnja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7747B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450CF3" w:rsidP="004D4204" w:rsidR="00450CF3">
      <w:pPr>
        <w:jc w:val="center"/>
        <w:rPr>
          <w:rFonts w:eastAsia="Times New Roman" w:hAnsi="Times New Roman" w:ascii="Times New Roman"/>
          <w:color w:val="000000"/>
        </w:rPr>
      </w:pPr>
    </w:p>
    <w:p w:rsidRDefault="00450CF3" w:rsidP="004D4204" w:rsidR="00450CF3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AA33D9">
        <w:rPr>
          <w:rFonts w:eastAsia="Times New Roman" w:hAnsi="Times New Roman" w:ascii="Times New Roman"/>
          <w:color w:val="000000"/>
        </w:rPr>
        <w:t>, v.r.</w:t>
      </w:r>
    </w:p>
    <w:p w:rsidRDefault="00AA33D9" w:rsidP="00764B14" w:rsidR="00AA33D9">
      <w:pPr>
        <w:jc w:val="right"/>
        <w:rPr>
          <w:rFonts w:eastAsia="Times New Roman" w:hAnsi="Times New Roman" w:ascii="Times New Roman"/>
          <w:color w:val="000000"/>
        </w:rPr>
      </w:pPr>
    </w:p>
    <w:p w:rsidRDefault="00AA33D9" w:rsidP="00764B14" w:rsidR="00AA33D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AA33D9" w:rsidP="00AA33D9" w:rsidR="00AA33D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AA33D9" w:rsidP="00AA33D9" w:rsidR="00AA33D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AA33D9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E70FC4" w:rsidR="0080080E" w:rsidRPr="0080080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3D9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E70FC4" w:rsidRPr="00E70FC4">
      <w:rPr>
        <w:rFonts w:hAnsi="Times New Roman" w:ascii="Times New Roman"/>
      </w:rPr>
      <w:t>St-</w:t>
    </w:r>
    <w:r w:rsidR="00F7747B">
      <w:rPr>
        <w:rFonts w:hAnsi="Times New Roman" w:ascii="Times New Roman"/>
      </w:rPr>
      <w:t>4812/16-48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E4FEB"/>
    <w:multiLevelType w:val="hybridMultilevel"/>
    <w:tmpl w:val="A0EA9D28"/>
    <w:lvl w:tplc="3C0279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FA1A80"/>
    <w:multiLevelType w:val="hybridMultilevel"/>
    <w:tmpl w:val="1D2CA824"/>
    <w:lvl w:tplc="283CCA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CF6891"/>
    <w:multiLevelType w:val="hybridMultilevel"/>
    <w:tmpl w:val="874E24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A91D99"/>
    <w:multiLevelType w:val="hybridMultilevel"/>
    <w:tmpl w:val="236AE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14"/>
  </w:num>
  <w:num w:numId="9">
    <w:abstractNumId w:val="10"/>
  </w:num>
  <w:num w:numId="10">
    <w:abstractNumId w:val="11"/>
  </w:num>
  <w:num w:numId="11">
    <w:abstractNumId w:val="6"/>
  </w:num>
  <w:num w:numId="12">
    <w:abstractNumId w:val="8"/>
  </w:num>
  <w:num w:numId="13">
    <w:abstractNumId w:val="12"/>
  </w:num>
  <w:num w:numId="14">
    <w:abstractNumId w:val="7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1E6767"/>
    <w:rsid w:val="00205A40"/>
    <w:rsid w:val="00213B8D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64B14"/>
    <w:rsid w:val="0080080E"/>
    <w:rsid w:val="008251C2"/>
    <w:rsid w:val="00854B7C"/>
    <w:rsid w:val="008844A5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71C7A"/>
    <w:rsid w:val="00A767BE"/>
    <w:rsid w:val="00A84730"/>
    <w:rsid w:val="00A8514C"/>
    <w:rsid w:val="00AA33D9"/>
    <w:rsid w:val="00AB06C1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7747B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3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3D9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33D9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33D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33D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3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3D9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33D9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33D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33D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4812</izvorni_sadrzaj>
    <derivirana_varijabla naziv="DomainObject.Predmet.Broj_1">4812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St-4812/2016</izvorni_sadrzaj>
    <derivirana_varijabla naziv="DomainObject.Predmet.OznakaBroj_1">St-4812/2016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U.D. BRZI AUTO SERVIS j.d.o.o. zastupanog po punomoćniku Zlatko Sušac</izvorni_sadrzaj>
    <derivirana_varijabla naziv="DomainObject.Predmet.ProtustrankaFormated_1">  U.D. BRZI AUTO SERVIS j.d.o.o. zastupanog po punomoćniku Zlatko Sušac</derivirana_varijabla>
  </DomainObject.Predmet.ProtustrankaFormated>
  <DomainObject.Predmet.ProtustrankaFormatedOIB>
    <izvorni_sadrzaj>  U.D. BRZI AUTO SERVIS j.d.o.o., OIB 79838487817 zastupanog po punomoćniku Zlatko Sušac</izvorni_sadrzaj>
    <derivirana_varijabla naziv="DomainObject.Predmet.ProtustrankaFormatedOIB_1">  U.D. BRZI AUTO SERVIS j.d.o.o., OIB 79838487817 zastupanog po punomoćniku Zlatko Sušac</derivirana_varijabla>
  </DomainObject.Predmet.ProtustrankaFormatedOIB>
  <DomainObject.Predmet.ProtustrankaFormatedWithAdress>
    <izvorni_sadrzaj> U.D. BRZI AUTO SERVIS j.d.o.o., Karasova 5, 10000 Zagreb zastupanog po punomoćniku Zlatko Sušac</izvorni_sadrzaj>
    <derivirana_varijabla naziv="DomainObject.Predmet.ProtustrankaFormatedWithAdress_1"> U.D. BRZI AUTO SERVIS j.d.o.o., Karasova 5, 10000 Zagreb zastupanog po punomoćniku Zlatko Sušac</derivirana_varijabla>
  </DomainObject.Predmet.ProtustrankaFormatedWithAdress>
  <DomainObject.Predmet.ProtustrankaFormatedWithAdressOIB>
    <izvorni_sadrzaj> U.D. BRZI AUTO SERVIS j.d.o.o., OIB 79838487817, Karasova 5, 10000 Zagreb zastupanog po punomoćniku Zlatko Sušac</izvorni_sadrzaj>
    <derivirana_varijabla naziv="DomainObject.Predmet.ProtustrankaFormatedWithAdressOIB_1"> U.D. BRZI AUTO SERVIS j.d.o.o., OIB 79838487817, Karasova 5, 10000 Zagreb zastupanog po punomoćniku Zlatko Sušac</derivirana_varijabla>
  </DomainObject.Predmet.ProtustrankaFormatedWithAdressOIB>
  <DomainObject.Predmet.ProtustrankaWithAdress>
    <izvorni_sadrzaj>U.D. BRZI AUTO SERVIS j.d.o.o. Karasova 5, 10000 Zagreb</izvorni_sadrzaj>
    <derivirana_varijabla naziv="DomainObject.Predmet.ProtustrankaWithAdress_1">U.D. BRZI AUTO SERVIS j.d.o.o. Karasova 5, 10000 Zagreb</derivirana_varijabla>
  </DomainObject.Predmet.ProtustrankaWithAdress>
  <DomainObject.Predmet.ProtustrankaWithAdressOIB>
    <izvorni_sadrzaj>U.D. BRZI AUTO SERVIS j.d.o.o., OIB 79838487817, Karasova 5, 10000 Zagreb</izvorni_sadrzaj>
    <derivirana_varijabla naziv="DomainObject.Predmet.ProtustrankaWithAdressOIB_1">U.D. BRZI AUTO SERVIS j.d.o.o., OIB 79838487817, Karasova 5, 10000 Zagreb</derivirana_varijabla>
  </DomainObject.Predmet.ProtustrankaWithAdressOIB>
  <DomainObject.Predmet.ProtustrankaNazivFormated>
    <izvorni_sadrzaj>U.D. BRZI AUTO SERVIS j.d.o.o.</izvorni_sadrzaj>
    <derivirana_varijabla naziv="DomainObject.Predmet.ProtustrankaNazivFormated_1">U.D. BRZI AUTO SERVIS j.d.o.o.</derivirana_varijabla>
  </DomainObject.Predmet.ProtustrankaNazivFormated>
  <DomainObject.Predmet.ProtustrankaNazivFormatedOIB>
    <izvorni_sadrzaj>U.D. BRZI AUTO SERVIS j.d.o.o., OIB 79838487817</izvorni_sadrzaj>
    <derivirana_varijabla naziv="DomainObject.Predmet.ProtustrankaNazivFormatedOIB_1">U.D. BRZI AUTO SERVIS j.d.o.o., OIB 79838487817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U.D. BRZI AUTO SERVIS j.d.o.o. zastupanog po punomoćniku Zlatko Sušac</item>
    </izvorni_sadrzaj>
    <derivirana_varijabla naziv="DomainObject.Predmet.ProtuStrankaListFormated_1">
      <item>U.D. BRZI AUTO SERVIS j.d.o.o. zastupanog po punomoćniku Zlatko Sušac</item>
    </derivirana_varijabla>
  </DomainObject.Predmet.ProtuStrankaListFormated>
  <DomainObject.Predmet.ProtuStrankaListFormatedOIB>
    <izvorni_sadrzaj>
      <item>U.D. BRZI AUTO SERVIS j.d.o.o., OIB 79838487817 zastupanog po punomoćniku Zlatko Sušac</item>
    </izvorni_sadrzaj>
    <derivirana_varijabla naziv="DomainObject.Predmet.ProtuStrankaListFormatedOIB_1">
      <item>U.D. BRZI AUTO SERVIS j.d.o.o., OIB 79838487817 zastupanog po punomoćniku Zlatko Sušac</item>
    </derivirana_varijabla>
  </DomainObject.Predmet.ProtuStrankaListFormatedOIB>
  <DomainObject.Predmet.ProtuStrankaListFormatedWithAdress>
    <izvorni_sadrzaj>
      <item>U.D. BRZI AUTO SERVIS j.d.o.o., Karasova 5, 10000 Zagreb zastupanog po punomoćniku Zlatko Sušac</item>
    </izvorni_sadrzaj>
    <derivirana_varijabla naziv="DomainObject.Predmet.ProtuStrankaListFormatedWithAdress_1">
      <item>U.D. BRZI AUTO SERVIS j.d.o.o., Karasova 5, 10000 Zagreb zastupanog po punomoćniku Zlatko Sušac</item>
    </derivirana_varijabla>
  </DomainObject.Predmet.ProtuStrankaListFormatedWithAdress>
  <DomainObject.Predmet.ProtuStrankaListFormatedWithAdressOIB>
    <izvorni_sadrzaj>
      <item>U.D. BRZI AUTO SERVIS j.d.o.o., OIB 79838487817, Karasova 5, 10000 Zagreb zastupanog po punomoćniku Zlatko Sušac</item>
    </izvorni_sadrzaj>
    <derivirana_varijabla naziv="DomainObject.Predmet.ProtuStrankaListFormatedWithAdressOIB_1">
      <item>U.D. BRZI AUTO SERVIS j.d.o.o., OIB 79838487817, Karasova 5, 10000 Zagreb zastupanog po punomoćniku Zlatko Sušac</item>
    </derivirana_varijabla>
  </DomainObject.Predmet.ProtuStrankaListFormatedWithAdressOIB>
  <DomainObject.Predmet.ProtuStrankaListNazivFormated>
    <izvorni_sadrzaj>
      <item>U.D. BRZI AUTO SERVIS j.d.o.o.</item>
    </izvorni_sadrzaj>
    <derivirana_varijabla naziv="DomainObject.Predmet.ProtuStrankaListNazivFormated_1">
      <item>U.D. BRZI AUTO SERVIS j.d.o.o.</item>
    </derivirana_varijabla>
  </DomainObject.Predmet.ProtuStrankaListNazivFormated>
  <DomainObject.Predmet.ProtuStrankaListNazivFormatedOIB>
    <izvorni_sadrzaj>
      <item>U.D. BRZI AUTO SERVIS j.d.o.o., OIB 79838487817</item>
    </izvorni_sadrzaj>
    <derivirana_varijabla naziv="DomainObject.Predmet.ProtuStrankaListNazivFormatedOIB_1">
      <item>U.D. BRZI AUTO SERVIS j.d.o.o., OIB 79838487817</item>
    </derivirana_varijabla>
  </DomainObject.Predmet.ProtuStrankaListNazivFormatedOIB>
  <DomainObject.Predmet.OstaliListFormated>
    <izvorni_sadrzaj>
      <item>Peter Barbaric</item>
      <item>Josip Tomas</item>
      <item>Zlatko Sušac punomoćnik sudionika u postupku U.D. BRZI AUTO SERVIS j.d.o.o.</item>
    </izvorni_sadrzaj>
    <derivirana_varijabla naziv="DomainObject.Predmet.OstaliListFormated_1">
      <item>Peter Barbaric</item>
      <item>Josip Tomas</item>
      <item>Zlatko Sušac punomoćnik sudionika u postupku U.D. BRZI AUTO SERVIS j.d.o.o.</item>
    </derivirana_varijabla>
  </DomainObject.Predmet.OstaliListFormated>
  <DomainObject.Predmet.OstaliListFormatedOIB>
    <izvorni_sadrzaj>
      <item>Peter Barbaric, OIB 30565309257</item>
      <item>Josip Tomas, OIB </item>
      <item>Zlatko Sušac, OIB 20516556084 punomoćnik sudionika u postupku U.D. BRZI AUTO SERVIS j.d.o.o.</item>
    </izvorni_sadrzaj>
    <derivirana_varijabla naziv="DomainObject.Predmet.OstaliListFormatedOIB_1">
      <item>Peter Barbaric, OIB 30565309257</item>
      <item>Josip Tomas, OIB </item>
      <item>Zlatko Sušac, OIB 20516556084 punomoćnik sudionika u postupku U.D. BRZI AUTO SERVIS j.d.o.o.</item>
    </derivirana_varijabla>
  </DomainObject.Predmet.OstaliListFormatedOIB>
  <DomainObject.Predmet.OstaliListFormatedWithAdress>
    <izvorni_sadrzaj>
      <item>Peter Barbaric, Kosa 2 D, 10000 Zagreb</item>
      <item>Josip Tomas, Trg bana J. Jelačića 3, 10000 Zagreb</item>
      <item>Zlatko Sušac, Ulica Milivoja Matošeca 3, 10000 Zagreb punomoćnik sudionika u postupku U.D. BRZI AUTO SERVIS j.d.o.o.</item>
    </izvorni_sadrzaj>
    <derivirana_varijabla naziv="DomainObject.Predmet.OstaliListFormatedWithAdress_1">
      <item>Peter Barbaric, Kosa 2 D, 10000 Zagreb</item>
      <item>Josip Tomas, Trg bana J. Jelačića 3, 10000 Zagreb</item>
      <item>Zlatko Sušac, Ulica Milivoja Matošeca 3, 10000 Zagreb punomoćnik sudionika u postupku U.D. BRZI AUTO SERVIS j.d.o.o.</item>
    </derivirana_varijabla>
  </DomainObject.Predmet.OstaliListFormatedWithAdress>
  <DomainObject.Predmet.OstaliListFormatedWithAdressOIB>
    <izvorni_sadrzaj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izvorni_sadrzaj>
    <derivirana_varijabla naziv="DomainObject.Predmet.OstaliListFormatedWithAdressOIB_1"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derivirana_varijabla>
  </DomainObject.Predmet.OstaliListFormatedWithAdressOIB>
  <DomainObject.Predmet.OstaliListNazivFormated>
    <izvorni_sadrzaj>
      <item>Peter Barbaric</item>
      <item>Josip Tomas</item>
      <item>Zlatko Sušac</item>
    </izvorni_sadrzaj>
    <derivirana_varijabla naziv="DomainObject.Predmet.OstaliListNazivFormated_1">
      <item>Peter Barbaric</item>
      <item>Josip Tomas</item>
      <item>Zlatko Sušac</item>
    </derivirana_varijabla>
  </DomainObject.Predmet.OstaliListNazivFormated>
  <DomainObject.Predmet.OstaliListNazivFormatedOIB>
    <izvorni_sadrzaj>
      <item>Peter Barbaric, OIB 30565309257</item>
      <item>Josip Tomas, OIB </item>
      <item>Zlatko Sušac, OIB 20516556084</item>
    </izvorni_sadrzaj>
    <derivirana_varijabla naziv="DomainObject.Predmet.OstaliListNazivFormatedOIB_1">
      <item>Peter Barbaric, OIB 30565309257</item>
      <item>Josip Tomas, OIB </item>
      <item>Zlatko Sušac, OIB 20516556084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U.D. BRZI AUTO SERVIS j.d.o.o.</izvorni_sadrzaj>
    <derivirana_varijabla naziv="DomainObject.Predmet.ProtustrankaIDrugi_1">U.D. BRZI AUTO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U.D. BRZI AUTO SERVIS j.d.o.o., OIB 79838487817, Karasova 5, 10000 Zagreb</izvorni_sadrzaj>
    <derivirana_varijabla naziv="DomainObject.Predmet.ProtustrankaIDrugiAdressOIB_1">U.D. BRZI AUTO SERVIS j.d.o.o., OIB 79838487817,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U.D. BRZI AUTO SERVIS j.d.o.o.</item>
      <item>Peter Barbaric</item>
      <item>Josip Tomas</item>
      <item>Zlatko Sušac</item>
    </izvorni_sadrzaj>
    <derivirana_varijabla naziv="DomainObject.Predmet.SudioniciListNaziv_1">
      <item>FINA Regionalni centar Zagreb</item>
      <item>U.D. BRZI AUTO SERVIS j.d.o.o.</item>
      <item>Peter Barbaric</item>
      <item>Josip Tomas</item>
      <item>Zlatko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izvorni_sadrzaj>
    <derivirana_varijabla naziv="DomainObject.Predmet.SudioniciListAdressOIB_1"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79838487817</item>
      <item>, OIB 30565309257</item>
      <item>, OIB </item>
      <item>, OIB 20516556084</item>
    </izvorni_sadrzaj>
    <derivirana_varijabla naziv="DomainObject.Predmet.SudioniciListNazivOIB_1">
      <item>, OIB 85821130368</item>
      <item>, OIB 79838487817</item>
      <item>, OIB 30565309257</item>
      <item>, OIB </item>
      <item>, OIB 20516556084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7A918-8F82-4213-9E20-678901A84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1941</properties:Characters>
  <properties:Lines>69</properties:Lines>
  <properties:Paragraphs>34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2018-04-23T11:02:00Z</dcterms:created>
  <dc:creator>point</dc:creator>
  <cp:lastModifiedBy>Žana Livaja</cp:lastModifiedBy>
  <cp:lastPrinted>2017-08-28T10:21:00Z</cp:lastPrinted>
  <dcterms:modified xmlns:xsi="http://www.w3.org/2001/XMLSchema-instance" xsi:type="dcterms:W3CDTF">2018-04-23T11:11:00Z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St-4812-16.docx)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