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6448" w14:paraId="787644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D75B57">
        <w:rPr>
          <w:color w:themeColor="text1" w:val="000000"/>
        </w:rPr>
        <w:t xml:space="preserve">KAMALETDINOV NEKRETNINE d.o.o., Baška Voda, </w:t>
      </w:r>
      <w:proofErr w:type="spellStart"/>
      <w:r w:rsidR="00D75B57">
        <w:rPr>
          <w:color w:themeColor="text1" w:val="000000"/>
        </w:rPr>
        <w:t>Naputica</w:t>
      </w:r>
      <w:proofErr w:type="spellEnd"/>
      <w:r w:rsidR="00D75B57">
        <w:rPr>
          <w:color w:themeColor="text1" w:val="000000"/>
        </w:rPr>
        <w:t xml:space="preserve"> 64, OIB: 86059504592</w:t>
      </w:r>
      <w:r w:rsidR="003D1029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>dana 2</w:t>
      </w:r>
      <w:r w:rsidR="003D1029">
        <w:rPr>
          <w:color w:themeColor="text1" w:val="000000"/>
        </w:rPr>
        <w:t>8</w:t>
      </w:r>
      <w:r w:rsidR="00E2567B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D75B57">
        <w:rPr>
          <w:color w:themeColor="text1" w:val="000000"/>
        </w:rPr>
        <w:t xml:space="preserve">KAMALETDINOV NEKRETNINE d.o.o., Baška Voda, </w:t>
      </w:r>
      <w:proofErr w:type="spellStart"/>
      <w:r w:rsidR="00D75B57">
        <w:rPr>
          <w:color w:themeColor="text1" w:val="000000"/>
        </w:rPr>
        <w:t>Naputica</w:t>
      </w:r>
      <w:proofErr w:type="spellEnd"/>
      <w:r w:rsidR="00D75B57">
        <w:rPr>
          <w:color w:themeColor="text1" w:val="000000"/>
        </w:rPr>
        <w:t xml:space="preserve"> 64, OIB: 86059504592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75B57">
        <w:rPr>
          <w:color w:themeColor="text1" w:val="000000"/>
        </w:rPr>
        <w:t>658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75B57">
        <w:rPr>
          <w:color w:themeColor="text1" w:val="000000"/>
        </w:rPr>
        <w:t>7.886,57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456F3B">
        <w:rPr>
          <w:color w:themeColor="text1" w:val="000000"/>
        </w:rPr>
        <w:t>8</w:t>
      </w:r>
      <w:r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2925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66205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2925</izvorni_sadrzaj>
    <derivirana_varijabla naziv="DomainObject.Predmet.Broj_1">2925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St-2925/2015</izvorni_sadrzaj>
    <derivirana_varijabla naziv="DomainObject.Predmet.OznakaBroj_1">St-2925/2015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KAMALETDINOV NEKRETNINE d.o.o. za promet nekretnina</izvorni_sadrzaj>
    <derivirana_varijabla naziv="DomainObject.Predmet.ProtustrankaFormated_1">  KAMALETDINOV NEKRETNINE d.o.o. za promet nekretnina</derivirana_varijabla>
  </DomainObject.Predmet.ProtustrankaFormated>
  <DomainObject.Predmet.ProtustrankaFormatedOIB>
    <izvorni_sadrzaj>  KAMALETDINOV NEKRETNINE d.o.o. za promet nekretnina, OIB 86059504592</izvorni_sadrzaj>
    <derivirana_varijabla naziv="DomainObject.Predmet.ProtustrankaFormatedOIB_1">  KAMALETDINOV NEKRETNINE d.o.o. za promet nekretnina, OIB 86059504592</derivirana_varijabla>
  </DomainObject.Predmet.ProtustrankaFormatedOIB>
  <DomainObject.Predmet.ProtustrankaFormatedWithAdress>
    <izvorni_sadrzaj> KAMALETDINOV NEKRETNINE d.o.o. za promet nekretnina, Naputica 64, 21320 Baška Voda</izvorni_sadrzaj>
    <derivirana_varijabla naziv="DomainObject.Predmet.ProtustrankaFormatedWithAdress_1"> KAMALETDINOV NEKRETNINE d.o.o. za promet nekretnina, Naputica 64, 21320 Baška Voda</derivirana_varijabla>
  </DomainObject.Predmet.ProtustrankaFormatedWithAdress>
  <DomainObject.Predmet.ProtustrankaFormatedWithAdressOIB>
    <izvorni_sadrzaj> KAMALETDINOV NEKRETNINE d.o.o. za promet nekretnina, OIB 86059504592, Naputica 64, 21320 Baška Voda</izvorni_sadrzaj>
    <derivirana_varijabla naziv="DomainObject.Predmet.ProtustrankaFormatedWithAdressOIB_1"> KAMALETDINOV NEKRETNINE d.o.o. za promet nekretnina, OIB 86059504592, Naputica 64, 21320 Baška Voda</derivirana_varijabla>
  </DomainObject.Predmet.ProtustrankaFormatedWithAdressOIB>
  <DomainObject.Predmet.ProtustrankaWithAdress>
    <izvorni_sadrzaj>KAMALETDINOV NEKRETNINE d.o.o. za promet nekretnina Naputica 64, 21320 Baška Voda</izvorni_sadrzaj>
    <derivirana_varijabla naziv="DomainObject.Predmet.ProtustrankaWithAdress_1">KAMALETDINOV NEKRETNINE d.o.o. za promet nekretnina Naputica 64, 21320 Baška Voda</derivirana_varijabla>
  </DomainObject.Predmet.ProtustrankaWithAdress>
  <DomainObject.Predmet.ProtustrankaWithAdressOIB>
    <izvorni_sadrzaj>KAMALETDINOV NEKRETNINE d.o.o. za promet nekretnina, OIB 86059504592, Naputica 64, 21320 Baška Voda</izvorni_sadrzaj>
    <derivirana_varijabla naziv="DomainObject.Predmet.ProtustrankaWithAdressOIB_1">KAMALETDINOV NEKRETNINE d.o.o. za promet nekretnina, OIB 86059504592, Naputica 64, 21320 Baška Voda</derivirana_varijabla>
  </DomainObject.Predmet.ProtustrankaWithAdressOIB>
  <DomainObject.Predmet.ProtustrankaNazivFormated>
    <izvorni_sadrzaj>KAMALETDINOV NEKRETNINE d.o.o. za promet nekretnina</izvorni_sadrzaj>
    <derivirana_varijabla naziv="DomainObject.Predmet.ProtustrankaNazivFormated_1">KAMALETDINOV NEKRETNINE d.o.o. za promet nekretnina</derivirana_varijabla>
  </DomainObject.Predmet.ProtustrankaNazivFormated>
  <DomainObject.Predmet.ProtustrankaNazivFormatedOIB>
    <izvorni_sadrzaj>KAMALETDINOV NEKRETNINE d.o.o. za promet nekretnina, OIB 86059504592</izvorni_sadrzaj>
    <derivirana_varijabla naziv="DomainObject.Predmet.ProtustrankaNazivFormatedOIB_1">KAMALETDINOV NEKRETNINE d.o.o. za promet nekretnina, OIB 86059504592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7886.57</izvorni_sadrzaj>
    <derivirana_varijabla naziv="DomainObject.Predmet.TrenutnaVrijednost_1">7886.57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KAMALETDINOV NEKRETNINE d.o.o. za promet nekretnina</item>
    </izvorni_sadrzaj>
    <derivirana_varijabla naziv="DomainObject.Predmet.ProtuStrankaListFormated_1">
      <item>KAMALETDINOV NEKRETNINE d.o.o. za promet nekretnina</item>
    </derivirana_varijabla>
  </DomainObject.Predmet.ProtuStrankaListFormated>
  <DomainObject.Predmet.ProtuStrankaListFormatedOIB>
    <izvorni_sadrzaj>
      <item>KAMALETDINOV NEKRETNINE d.o.o. za promet nekretnina, OIB 86059504592</item>
    </izvorni_sadrzaj>
    <derivirana_varijabla naziv="DomainObject.Predmet.ProtuStrankaListFormatedOIB_1">
      <item>KAMALETDINOV NEKRETNINE d.o.o. za promet nekretnina, OIB 86059504592</item>
    </derivirana_varijabla>
  </DomainObject.Predmet.ProtuStrankaListFormatedOIB>
  <DomainObject.Predmet.ProtuStrankaListFormatedWithAdress>
    <izvorni_sadrzaj>
      <item>KAMALETDINOV NEKRETNINE d.o.o. za promet nekretnina, Naputica 64, 21320 Baška Voda</item>
    </izvorni_sadrzaj>
    <derivirana_varijabla naziv="DomainObject.Predmet.ProtuStrankaListFormatedWithAdress_1">
      <item>KAMALETDINOV NEKRETNINE d.o.o. za promet nekretnina, Naputica 64, 21320 Baška Voda</item>
    </derivirana_varijabla>
  </DomainObject.Predmet.ProtuStrankaListFormatedWithAdress>
  <DomainObject.Predmet.ProtuStrankaListFormatedWithAdressOIB>
    <izvorni_sadrzaj>
      <item>KAMALETDINOV NEKRETNINE d.o.o. za promet nekretnina, OIB 86059504592, Naputica 64, 21320 Baška Voda</item>
    </izvorni_sadrzaj>
    <derivirana_varijabla naziv="DomainObject.Predmet.ProtuStrankaListFormatedWithAdressOIB_1">
      <item>KAMALETDINOV NEKRETNINE d.o.o. za promet nekretnina, OIB 86059504592, Naputica 64, 21320 Baška Voda</item>
    </derivirana_varijabla>
  </DomainObject.Predmet.ProtuStrankaListFormatedWithAdressOIB>
  <DomainObject.Predmet.ProtuStrankaListNazivFormated>
    <izvorni_sadrzaj>
      <item>KAMALETDINOV NEKRETNINE d.o.o. za promet nekretnina</item>
    </izvorni_sadrzaj>
    <derivirana_varijabla naziv="DomainObject.Predmet.ProtuStrankaListNazivFormated_1">
      <item>KAMALETDINOV NEKRETNINE d.o.o. za promet nekretnina</item>
    </derivirana_varijabla>
  </DomainObject.Predmet.ProtuStrankaListNazivFormated>
  <DomainObject.Predmet.ProtuStrankaListNazivFormatedOIB>
    <izvorni_sadrzaj>
      <item>KAMALETDINOV NEKRETNINE d.o.o. za promet nekretnina, OIB 86059504592</item>
    </izvorni_sadrzaj>
    <derivirana_varijabla naziv="DomainObject.Predmet.ProtuStrankaListNazivFormatedOIB_1">
      <item>KAMALETDINOV NEKRETNINE d.o.o. za promet nekretnina, OIB 86059504592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KAMALETDINOV NEKRETNINE d.o.o. za promet nekretnina</izvorni_sadrzaj>
    <derivirana_varijabla naziv="DomainObject.Predmet.ProtustrankaIDrugi_1">KAMALETDINOV NEKRETNINE d.o.o. za promet nekretnina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KAMALETDINOV NEKRETNINE d.o.o. za promet nekretnina, OIB 86059504592, Naputica 64, 21320 Baška Voda</izvorni_sadrzaj>
    <derivirana_varijabla naziv="DomainObject.Predmet.ProtustrankaIDrugiAdressOIB_1">KAMALETDINOV NEKRETNINE d.o.o. za promet nekretnina, OIB 86059504592, Naputica 64,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KAMALETDINOV NEKRETNINE d.o.o. za promet nekretnina</item>
      <item>FINANCIJSKA AGENCIJA, RC SPLIT</item>
    </izvorni_sadrzaj>
    <derivirana_varijabla naziv="DomainObject.Predmet.SudioniciListNaziv_1">
      <item>KAMALETDINOV NEKRETNINE d.o.o. za promet nekretnina</item>
      <item>FINANCIJSKA AGENCIJA, RC SPLIT</item>
    </derivirana_varijabla>
  </DomainObject.Predmet.SudioniciListNaziv>
  <DomainObject.Predmet.SudioniciListAdressOIB>
    <izvorni_sadrzaj>
      <item>KAMALETDINOV NEKRETNINE d.o.o. za promet nekretnina, OIB 86059504592, Naputica 64,21320 Baška Voda</item>
      <item>FINANCIJSKA AGENCIJA, RC SPLIT, OIB 85821130368, Mažuranićevo šetalište 24 b,21000 Split</item>
    </izvorni_sadrzaj>
    <derivirana_varijabla naziv="DomainObject.Predmet.SudioniciListAdressOIB_1">
      <item>KAMALETDINOV NEKRETNINE d.o.o. za promet nekretnina, OIB 86059504592, Naputica 64,21320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86059504592</item>
      <item>, OIB 85821130368</item>
    </izvorni_sadrzaj>
    <derivirana_varijabla naziv="DomainObject.Predmet.SudioniciListNazivOIB_1">
      <item>, OIB 86059504592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1771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2016-04-28T06:37:00Z</cp:lastPrinted>
  <dcterms:modified xmlns:xsi="http://www.w3.org/2001/XMLSchema-instance" xsi:type="dcterms:W3CDTF">2016-04-28T06:59:00Z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