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4207" w14:paraId="63e4207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0B16C9">
        <w:rPr>
          <w:rFonts w:hAnsi="Times New Roman" w:ascii="Times New Roman"/>
          <w:color w:themeColor="text1" w:val="000000"/>
          <w:sz w:val="24"/>
          <w:szCs w:val="24"/>
          <w:lang w:val="hr-HR"/>
        </w:rPr>
        <w:t>GRAMET</w:t>
      </w:r>
      <w:r w:rsidR="001F4F0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d.o.o. </w:t>
      </w:r>
      <w:r w:rsidR="000B16C9">
        <w:rPr>
          <w:rFonts w:hAnsi="Times New Roman" w:ascii="Times New Roman"/>
          <w:color w:themeColor="text1" w:val="000000"/>
          <w:sz w:val="24"/>
          <w:szCs w:val="24"/>
          <w:lang w:val="hr-HR"/>
        </w:rPr>
        <w:t>Zagvozd, Zagvozd bb, OIB: 28504702482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796FE5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B16C9">
        <w:rPr>
          <w:rFonts w:hAnsi="Times New Roman" w:ascii="Times New Roman"/>
          <w:color w:themeColor="text1" w:val="000000"/>
          <w:sz w:val="24"/>
          <w:szCs w:val="24"/>
          <w:lang w:val="hr-HR"/>
        </w:rPr>
        <w:t>GRAMET</w:t>
      </w:r>
      <w:r w:rsidR="00952C06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d.o.o.</w:t>
      </w:r>
      <w:r w:rsidR="000B16C9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Zagvozd, Zagvozd bb, OIB: 28504702482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0B16C9">
        <w:rPr>
          <w:rFonts w:hAnsi="Times New Roman" w:ascii="Times New Roman"/>
          <w:color w:themeColor="text1" w:val="000000"/>
          <w:sz w:val="24"/>
          <w:szCs w:val="24"/>
          <w:lang w:val="hr-HR"/>
        </w:rPr>
        <w:t>GRAMET d.o.o. Zagvozd, Zagvozd bb, OIB: 28504702482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8A2477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06297">
        <w:rPr>
          <w:rFonts w:hAnsi="Times New Roman" w:ascii="Times New Roman"/>
          <w:sz w:val="24"/>
          <w:szCs w:val="24"/>
          <w:lang w:val="hr-HR"/>
        </w:rPr>
        <w:t>2</w:t>
      </w:r>
      <w:r w:rsidR="000B16C9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06297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0B16C9">
        <w:rPr>
          <w:rFonts w:hAnsi="Times New Roman" w:ascii="Times New Roman"/>
          <w:sz w:val="24"/>
          <w:szCs w:val="24"/>
          <w:lang w:val="hr-HR"/>
        </w:rPr>
        <w:t>334.741,04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0B16C9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0B16C9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 xml:space="preserve">2016.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0B16C9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3E1647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3E1647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796FE5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D8121A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D7E57" w:rsidRPr="004D7E5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E1647">
          <w:rPr>
            <w:rFonts w:hAnsi="Times New Roman" w:ascii="Times New Roman"/>
            <w:sz w:val="24"/>
            <w:szCs w:val="24"/>
          </w:rPr>
          <w:t>1</w:t>
        </w:r>
        <w:r w:rsidR="000B16C9">
          <w:rPr>
            <w:rFonts w:hAnsi="Times New Roman" w:ascii="Times New Roman"/>
            <w:sz w:val="24"/>
            <w:szCs w:val="24"/>
          </w:rPr>
          <w:t>329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4D7E5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E1647">
      <w:rPr>
        <w:rFonts w:hAnsi="Times New Roman" w:ascii="Times New Roman"/>
        <w:sz w:val="24"/>
        <w:szCs w:val="24"/>
        <w:lang w:val="hr-HR"/>
      </w:rPr>
      <w:t>1</w:t>
    </w:r>
    <w:r w:rsidR="000B16C9">
      <w:rPr>
        <w:rFonts w:hAnsi="Times New Roman" w:ascii="Times New Roman"/>
        <w:sz w:val="24"/>
        <w:szCs w:val="24"/>
        <w:lang w:val="hr-HR"/>
      </w:rPr>
      <w:t>329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A193B"/>
    <w:rsid w:val="003B1C4E"/>
    <w:rsid w:val="003B2535"/>
    <w:rsid w:val="003E1647"/>
    <w:rsid w:val="004D7E57"/>
    <w:rsid w:val="005355AF"/>
    <w:rsid w:val="00542727"/>
    <w:rsid w:val="00543BF2"/>
    <w:rsid w:val="005B7B99"/>
    <w:rsid w:val="00650F60"/>
    <w:rsid w:val="006B65C9"/>
    <w:rsid w:val="006C276A"/>
    <w:rsid w:val="00796FE5"/>
    <w:rsid w:val="007E0EA6"/>
    <w:rsid w:val="007E5B46"/>
    <w:rsid w:val="008A2477"/>
    <w:rsid w:val="008C2EC2"/>
    <w:rsid w:val="00952C06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8121A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D7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D7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St-1329/2015</izvorni_sadrzaj>
    <derivirana_varijabla naziv="DomainObject.Predmet.OznakaBroj_1">St-1329/2015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GRAMET, društvo s ograničenom odgovornošću za izvođenje i remont građevinskih i metalnih radova</izvorni_sadrzaj>
    <derivirana_varijabla naziv="DomainObject.Predmet.ProtustrankaFormated_1">  GRAMET, društvo s ograničenom odgovornošću za izvođenje i remont građevinskih i metalnih radova</derivirana_varijabla>
  </DomainObject.Predmet.ProtustrankaFormated>
  <DomainObject.Predmet.ProtustrankaFormatedOIB>
    <izvorni_sadrzaj>  GRAMET, društvo s ograničenom odgovornošću za izvođenje i remont građevinskih i metalnih radova, OIB 28504702482</izvorni_sadrzaj>
    <derivirana_varijabla naziv="DomainObject.Predmet.ProtustrankaFormatedOIB_1">  GRAMET, društvo s ograničenom odgovornošću za izvođenje i remont građevinskih i metalnih radova, OIB 28504702482</derivirana_varijabla>
  </DomainObject.Predmet.ProtustrankaFormatedOIB>
  <DomainObject.Predmet.ProtustrankaFormatedWithAdress>
    <izvorni_sadrzaj> GRAMET, društvo s ograničenom odgovornošću za izvođenje i remont građevinskih i metalnih radova, Zagvozd/bb, 21270 Zagvozd</izvorni_sadrzaj>
    <derivirana_varijabla naziv="DomainObject.Predmet.ProtustrankaFormatedWithAdress_1"> GRAMET, društvo s ograničenom odgovornošću za izvođenje i remont građevinskih i metalnih radova, Zagvozd/bb, 21270 Zagvozd</derivirana_varijabla>
  </DomainObject.Predmet.ProtustrankaFormatedWithAdress>
  <DomainObject.Predmet.ProtustrankaFormatedWithAdressOIB>
    <izvorni_sadrzaj> GRAMET, društvo s ograničenom odgovornošću za izvođenje i remont građevinskih i metalnih radova, OIB 28504702482, Zagvozd/bb, 21270 Zagvozd</izvorni_sadrzaj>
    <derivirana_varijabla naziv="DomainObject.Predmet.ProtustrankaFormatedWithAdressOIB_1"> GRAMET, društvo s ograničenom odgovornošću za izvođenje i remont građevinskih i metalnih radova, OIB 28504702482, Zagvozd/bb, 21270 Zagvozd</derivirana_varijabla>
  </DomainObject.Predmet.ProtustrankaFormatedWithAdressOIB>
  <DomainObject.Predmet.ProtustrankaWithAdress>
    <izvorni_sadrzaj>GRAMET, društvo s ograničenom odgovornošću za izvođenje i remont građevinskih i metalnih radova Zagvozd/bb, 21270 Zagvozd</izvorni_sadrzaj>
    <derivirana_varijabla naziv="DomainObject.Predmet.ProtustrankaWithAdress_1">GRAMET, društvo s ograničenom odgovornošću za izvođenje i remont građevinskih i metalnih radova Zagvozd/bb, 21270 Zagvozd</derivirana_varijabla>
  </DomainObject.Predmet.ProtustrankaWithAdress>
  <DomainObject.Predmet.ProtustrankaWithAdressOIB>
    <izvorni_sadrzaj>GRAMET, društvo s ograničenom odgovornošću za izvođenje i remont građevinskih i metalnih radova, OIB 28504702482, Zagvozd/bb, 21270 Zagvozd</izvorni_sadrzaj>
    <derivirana_varijabla naziv="DomainObject.Predmet.ProtustrankaWithAdressOIB_1">GRAMET, društvo s ograničenom odgovornošću za izvođenje i remont građevinskih i metalnih radova, OIB 28504702482, Zagvozd/bb, 21270 Zagvozd</derivirana_varijabla>
  </DomainObject.Predmet.ProtustrankaWithAdressOIB>
  <DomainObject.Predmet.ProtustrankaNazivFormated>
    <izvorni_sadrzaj>GRAMET, društvo s ograničenom odgovornošću za izvođenje i remont građevinskih i metalnih radova</izvorni_sadrzaj>
    <derivirana_varijabla naziv="DomainObject.Predmet.ProtustrankaNazivFormated_1">GRAMET, društvo s ograničenom odgovornošću za izvođenje i remont građevinskih i metalnih radova</derivirana_varijabla>
  </DomainObject.Predmet.ProtustrankaNazivFormated>
  <DomainObject.Predmet.ProtustrankaNazivFormatedOIB>
    <izvorni_sadrzaj>GRAMET, društvo s ograničenom odgovornošću za izvođenje i remont građevinskih i metalnih radova, OIB 28504702482</izvorni_sadrzaj>
    <derivirana_varijabla naziv="DomainObject.Predmet.ProtustrankaNazivFormatedOIB_1">GRAMET, društvo s ograničenom odgovornošću za izvođenje i remont građevinskih i metalnih radova, OIB 28504702482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1324809.23</izvorni_sadrzaj>
    <derivirana_varijabla naziv="DomainObject.Predmet.TrenutnaVrijednost_1">1324809.23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GRAMET, društvo s ograničenom odgovornošću za izvođenje i remont građevinskih i metalnih radova</item>
    </izvorni_sadrzaj>
    <derivirana_varijabla naziv="DomainObject.Predmet.ProtuStrankaListFormated_1">
      <item>GRAMET, društvo s ograničenom odgovornošću za izvođenje i remont građevinskih i metalnih radova</item>
    </derivirana_varijabla>
  </DomainObject.Predmet.ProtuStrankaListFormated>
  <DomainObject.Predmet.ProtuStrankaListFormatedOIB>
    <izvorni_sadrzaj>
      <item>GRAMET, društvo s ograničenom odgovornošću za izvođenje i remont građevinskih i metalnih radova, OIB 28504702482</item>
    </izvorni_sadrzaj>
    <derivirana_varijabla naziv="DomainObject.Predmet.ProtuStrankaListFormatedOIB_1">
      <item>GRAMET, društvo s ograničenom odgovornošću za izvođenje i remont građevinskih i metalnih radova, OIB 28504702482</item>
    </derivirana_varijabla>
  </DomainObject.Predmet.ProtuStrankaListFormatedOIB>
  <DomainObject.Predmet.ProtuStrankaListFormatedWithAdress>
    <izvorni_sadrzaj>
      <item>GRAMET, društvo s ograničenom odgovornošću za izvođenje i remont građevinskih i metalnih radova, Zagvozd/bb, 21270 Zagvozd</item>
    </izvorni_sadrzaj>
    <derivirana_varijabla naziv="DomainObject.Predmet.ProtuStrankaListFormatedWithAdress_1">
      <item>GRAMET, društvo s ograničenom odgovornošću za izvođenje i remont građevinskih i metalnih radova, Zagvozd/bb, 21270 Zagvozd</item>
    </derivirana_varijabla>
  </DomainObject.Predmet.ProtuStrankaListFormatedWithAdress>
  <DomainObject.Predmet.ProtuStrankaListFormatedWithAdressOIB>
    <izvorni_sadrzaj>
      <item>GRAMET, društvo s ograničenom odgovornošću za izvođenje i remont građevinskih i metalnih radova, OIB 28504702482, Zagvozd/bb, 21270 Zagvozd</item>
    </izvorni_sadrzaj>
    <derivirana_varijabla naziv="DomainObject.Predmet.ProtuStrankaListFormatedWithAdressOIB_1">
      <item>GRAMET, društvo s ograničenom odgovornošću za izvođenje i remont građevinskih i metalnih radova, OIB 28504702482, Zagvozd/bb, 21270 Zagvozd</item>
    </derivirana_varijabla>
  </DomainObject.Predmet.ProtuStrankaListFormatedWithAdressOIB>
  <DomainObject.Predmet.ProtuStrankaListNazivFormated>
    <izvorni_sadrzaj>
      <item>GRAMET, društvo s ograničenom odgovornošću za izvođenje i remont građevinskih i metalnih radova</item>
    </izvorni_sadrzaj>
    <derivirana_varijabla naziv="DomainObject.Predmet.ProtuStrankaListNazivFormated_1">
      <item>GRAMET, društvo s ograničenom odgovornošću za izvođenje i remont građevinskih i metalnih radova</item>
    </derivirana_varijabla>
  </DomainObject.Predmet.ProtuStrankaListNazivFormated>
  <DomainObject.Predmet.ProtuStrankaListNazivFormatedOIB>
    <izvorni_sadrzaj>
      <item>GRAMET, društvo s ograničenom odgovornošću za izvođenje i remont građevinskih i metalnih radova, OIB 28504702482</item>
    </izvorni_sadrzaj>
    <derivirana_varijabla naziv="DomainObject.Predmet.ProtuStrankaListNazivFormatedOIB_1">
      <item>GRAMET, društvo s ograničenom odgovornošću za izvođenje i remont građevinskih i metalnih radova, OIB 28504702482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GRAMET, društvo s ograničenom odgovornošću za izvođenje i remont građevinskih i metalnih radova</izvorni_sadrzaj>
    <derivirana_varijabla naziv="DomainObject.Predmet.ProtustrankaIDrugi_1">GRAMET, društvo s ograničenom odgovornošću za izvođenje i remont građevinskih i metalnih radova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GRAMET, društvo s ograničenom odgovornošću za izvođenje i remont građevinskih i metalnih radova, OIB 28504702482, Zagvozd/bb, 21270 Zagvozd</izvorni_sadrzaj>
    <derivirana_varijabla naziv="DomainObject.Predmet.ProtustrankaIDrugiAdressOIB_1">GRAMET, društvo s ograničenom odgovornošću za izvođenje i remont građevinskih i metalnih radova, OIB 28504702482, Zagvozd/bb,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GRAMET, društvo s ograničenom odgovornošću za izvođenje i remont građevinskih i metalnih radova</item>
      <item>FINANCIJSKA AGENCIJA,RC SPLIT</item>
    </izvorni_sadrzaj>
    <derivirana_varijabla naziv="DomainObject.Predmet.SudioniciListNaziv_1">
      <item>GRAMET, društvo s ograničenom odgovornošću za izvođenje i remont građevinskih i metalnih radova</item>
      <item>FINANCIJSKA AGENCIJA,RC SPLIT</item>
    </derivirana_varijabla>
  </DomainObject.Predmet.SudioniciListNaziv>
  <DomainObject.Predmet.SudioniciListAdressOIB>
    <izvorni_sadrzaj>
      <item>GRAMET, društvo s ograničenom odgovornošću za izvođenje i remont građevinskih i metalnih radova, OIB 28504702482, Zagvozd/bb,21270 Zagvozd</item>
      <item>FINANCIJSKA AGENCIJA,RC SPLIT, OIB 85821130368, Mažuranićevo šetalište 24b,21000 Split</item>
    </izvorni_sadrzaj>
    <derivirana_varijabla naziv="DomainObject.Predmet.SudioniciListAdressOIB_1">
      <item>GRAMET, društvo s ograničenom odgovornošću za izvođenje i remont građevinskih i metalnih radova, OIB 28504702482, Zagvozd/bb,21270 Zagvozd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28504702482</item>
      <item>, OIB 85821130368</item>
    </izvorni_sadrzaj>
    <derivirana_varijabla naziv="DomainObject.Predmet.SudioniciListNazivOIB_1">
      <item>, OIB 28504702482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1398E-881A-44E1-959E-8DF1AE07D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2995</properties:Characters>
  <properties:Lines>81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2016-07-20T12:41:00Z</cp:lastPrinted>
  <dcterms:modified xmlns:xsi="http://www.w3.org/2001/XMLSchema-instance" xsi:type="dcterms:W3CDTF">2016-07-21T12:08:00Z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