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bbcc" w14:paraId="afbbbcc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BF3E18">
        <w:t>29</w:t>
      </w:r>
      <w:r w:rsidR="00B7752F">
        <w:t>/201</w:t>
      </w:r>
      <w:r w:rsidR="00BF3E18">
        <w:t>9</w:t>
      </w:r>
      <w:r w:rsidR="0039730F">
        <w:t>-</w:t>
      </w:r>
      <w:r w:rsidR="00383DF6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0E7556" w:rsidRPr="00F405C2">
        <w:t>DALMACIJA CHARTER d.o.o., Primošten, Splitska 22/24, OIB: 20619963687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BF3E18">
        <w:t>Dariu Tamajo</w:t>
      </w:r>
      <w:r w:rsidR="000E7556">
        <w:t xml:space="preserve"> iz Luga Samoborskog</w:t>
      </w:r>
      <w:r>
        <w:t xml:space="preserve">,  </w:t>
      </w:r>
      <w:r w:rsidR="00BF3E18">
        <w:t>23</w:t>
      </w:r>
      <w:r w:rsidR="00B7471E">
        <w:t xml:space="preserve">. </w:t>
      </w:r>
      <w:r w:rsidR="000E7556">
        <w:t>siječnja 2019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0E7556">
        <w:rPr>
          <w:b/>
        </w:rPr>
        <w:t>4</w:t>
      </w:r>
      <w:r w:rsidRPr="00E5435F">
        <w:rPr>
          <w:b/>
        </w:rPr>
        <w:t xml:space="preserve">. </w:t>
      </w:r>
      <w:r w:rsidR="000E7556">
        <w:rPr>
          <w:b/>
        </w:rPr>
        <w:t>veljače</w:t>
      </w:r>
      <w:r>
        <w:rPr>
          <w:b/>
        </w:rPr>
        <w:t xml:space="preserve"> 2019</w:t>
      </w:r>
      <w:r w:rsidR="000E7556">
        <w:rPr>
          <w:b/>
        </w:rPr>
        <w:t>. u 9</w:t>
      </w:r>
      <w:r w:rsidRPr="00E5435F">
        <w:rPr>
          <w:b/>
        </w:rPr>
        <w:t>,</w:t>
      </w:r>
      <w:r w:rsidR="000E7556">
        <w:rPr>
          <w:b/>
        </w:rPr>
        <w:t>30</w:t>
      </w:r>
      <w:r w:rsidRPr="00202FB8">
        <w:t xml:space="preserve"> </w:t>
      </w:r>
      <w:r>
        <w:t xml:space="preserve">sati </w:t>
      </w:r>
      <w:r w:rsidR="000E7556">
        <w:t>u zgradi Stalne službe u Šibeniku, Stjepana Radića 81, sudnica 212</w:t>
      </w:r>
      <w:r>
        <w:t>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BF3E18">
        <w:t>Dario Tamajo</w:t>
      </w:r>
      <w:r w:rsidR="000E7556">
        <w:t xml:space="preserve"> iz Luga Samoborskog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0E7556" w:rsidRPr="00F405C2">
        <w:t>DALMACIJA CHARTER d.o.o., Primošten</w:t>
      </w:r>
      <w:r w:rsidR="00C6393F">
        <w:t xml:space="preserve">. Postupajući po prijedlogu sud je objavio oglas u smislu odredbe članka 430. Stečajnog zakona postupajući temeljem kojeg je </w:t>
      </w:r>
      <w:r w:rsidR="00BF3E18">
        <w:t xml:space="preserve">Dario Tamajo dostavio prokazni popis imovine </w:t>
      </w:r>
      <w:r w:rsidR="00E3211A">
        <w:t xml:space="preserve">te je rješenjem </w:t>
      </w:r>
      <w:r w:rsidR="000E7556">
        <w:t>1</w:t>
      </w:r>
      <w:r w:rsidR="00C6393F">
        <w:t xml:space="preserve"> St-</w:t>
      </w:r>
      <w:r w:rsidR="000E7556">
        <w:t>217</w:t>
      </w:r>
      <w:r w:rsidR="00C6393F">
        <w:t>/</w:t>
      </w:r>
      <w:r w:rsidR="00E3211A">
        <w:t>20</w:t>
      </w:r>
      <w:r w:rsidR="000E7556">
        <w:t>17-12</w:t>
      </w:r>
      <w:r w:rsidR="00C6393F">
        <w:t xml:space="preserve"> od </w:t>
      </w:r>
      <w:r w:rsidR="000E7556">
        <w:t>28</w:t>
      </w:r>
      <w:r w:rsidR="00C6393F">
        <w:t xml:space="preserve">. </w:t>
      </w:r>
      <w:r w:rsidR="000E7556">
        <w:t>rujna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t xml:space="preserve">Postupajući po odredbi čl. 433. Stečajnog zakona sud je odlučio o obustavi toga postupka, a temeljem iste zakonske odredbe odlučeno je pokrenuti prethodni postupak radi </w:t>
      </w:r>
      <w:r>
        <w:lastRenderedPageBreak/>
        <w:t>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BF3E18">
        <w:t>23</w:t>
      </w:r>
      <w:r w:rsidR="00B7471E">
        <w:t xml:space="preserve">. </w:t>
      </w:r>
      <w:r w:rsidR="000E7556">
        <w:t>siječnja 2019</w:t>
      </w:r>
      <w:r w:rsidR="00B7471E">
        <w:t>.</w:t>
      </w:r>
    </w:p>
    <w:p w:rsidRDefault="00A576FE" w:rsidP="00A576FE" w:rsidR="00A576FE"/>
    <w:p w:rsidRDefault="00863D2F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0E7556">
        <w:t>Dario Tamajo iz Luga Samoborskog</w:t>
      </w:r>
      <w:r w:rsidR="000E7556" w:rsidRPr="005D3532">
        <w:t xml:space="preserve">, </w:t>
      </w:r>
      <w:r w:rsidR="000E7556">
        <w:t>Strma ulica 14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863D2F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BF3E18">
      <w:t>29</w:t>
    </w:r>
    <w:r w:rsidR="00F91A0A">
      <w:t>/201</w:t>
    </w:r>
    <w:r w:rsidR="00BF3E18">
      <w:t>9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E7556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16C10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3DF6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2D92"/>
    <w:rsid w:val="00465361"/>
    <w:rsid w:val="00470ECC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51421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5F39FB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3E88"/>
    <w:rsid w:val="006A4759"/>
    <w:rsid w:val="006A4863"/>
    <w:rsid w:val="006A56FB"/>
    <w:rsid w:val="006A6907"/>
    <w:rsid w:val="006B0761"/>
    <w:rsid w:val="006B0D66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63D2F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1802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2F3B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BF3E18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0DB5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0A98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D2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3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D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D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D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D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3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D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D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D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D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St-29/2019</izvorni_sadrzaj>
    <derivirana_varijabla naziv="DomainObject.Predmet.OznakaBroj_1">St-29/2019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CHARTER d.o.o. za djelatnost marina, turizam i ugostiteljstvo</izvorni_sadrzaj>
    <derivirana_varijabla naziv="DomainObject.Predmet.ProtustrankaFormated_1">  DALMACIJA CHARTER d.o.o. za djelatnost marina, turizam i ugostiteljstvo</derivirana_varijabla>
  </DomainObject.Predmet.ProtustrankaFormated>
  <DomainObject.Predmet.ProtustrankaFormatedOIB>
    <izvorni_sadrzaj>  DALMACIJA CHARTER d.o.o. za djelatnost marina, turizam i ugostiteljstvo, OIB 20619963687</izvorni_sadrzaj>
    <derivirana_varijabla naziv="DomainObject.Predmet.ProtustrankaFormatedOIB_1">  DALMACIJA CHARTER d.o.o. za djelatnost marina, turizam i ugostiteljstvo, OIB 20619963687</derivirana_varijabla>
  </DomainObject.Predmet.ProtustrankaFormatedOIB>
  <DomainObject.Predmet.ProtustrankaFormatedWithAdress>
    <izvorni_sadrzaj> DALMACIJA CHARTER d.o.o. za djelatnost marina, turizam i ugostiteljstvo, Splitska 22/24 , 22202 Primošten</izvorni_sadrzaj>
    <derivirana_varijabla naziv="DomainObject.Predmet.ProtustrankaFormatedWithAdress_1"> DALMACIJA CHARTER d.o.o. za djelatnost marina, turizam i ugostiteljstvo, Splitska 22/24 , 22202 Primošten</derivirana_varijabla>
  </DomainObject.Predmet.ProtustrankaFormatedWithAdress>
  <DomainObject.Predmet.ProtustrankaFormatedWithAdressOIB>
    <izvorni_sadrzaj> DALMACIJA CHARTER d.o.o. za djelatnost marina, turizam i ugostiteljstvo, OIB 20619963687, Splitska 22/24 , 22202 Primošten</izvorni_sadrzaj>
    <derivirana_varijabla naziv="DomainObject.Predmet.ProtustrankaFormatedWithAdressOIB_1"> DALMACIJA CHARTER d.o.o. za djelatnost marina, turizam i ugostiteljstvo, OIB 20619963687, Splitska 22/24 , 22202 Primošten</derivirana_varijabla>
  </DomainObject.Predmet.ProtustrankaFormatedWithAdressOIB>
  <DomainObject.Predmet.ProtustrankaWithAdress>
    <izvorni_sadrzaj>DALMACIJA CHARTER d.o.o. za djelatnost marina, turizam i ugostiteljstvo Splitska 22/24 , 22202 Primošten</izvorni_sadrzaj>
    <derivirana_varijabla naziv="DomainObject.Predmet.ProtustrankaWithAdress_1">DALMACIJA CHARTER d.o.o. za djelatnost marina, turizam i ugostiteljstvo Splitska 22/24 , 22202 Primošten</derivirana_varijabla>
  </DomainObject.Predmet.ProtustrankaWithAdress>
  <DomainObject.Predmet.ProtustrankaWithAdressOIB>
    <izvorni_sadrzaj>DALMACIJA CHARTER d.o.o. za djelatnost marina, turizam i ugostiteljstvo, OIB 20619963687, Splitska 22/24 , 22202 Primošten</izvorni_sadrzaj>
    <derivirana_varijabla naziv="DomainObject.Predmet.ProtustrankaWithAdressOIB_1">DALMACIJA CHARTER d.o.o. za djelatnost marina, turizam i ugostiteljstvo, OIB 20619963687, Splitska 22/24 , 22202 Primošten</derivirana_varijabla>
  </DomainObject.Predmet.ProtustrankaWithAdressOIB>
  <DomainObject.Predmet.ProtustrankaNazivFormated>
    <izvorni_sadrzaj>DALMACIJA CHARTER d.o.o. za djelatnost marina, turizam i ugostiteljstvo</izvorni_sadrzaj>
    <derivirana_varijabla naziv="DomainObject.Predmet.ProtustrankaNazivFormated_1">DALMACIJA CHARTER d.o.o. za djelatnost marina, turizam i ugostiteljstvo</derivirana_varijabla>
  </DomainObject.Predmet.ProtustrankaNazivFormated>
  <DomainObject.Predmet.ProtustrankaNazivFormatedOIB>
    <izvorni_sadrzaj>DALMACIJA CHARTER d.o.o. za djelatnost marina, turizam i ugostiteljstvo, OIB 20619963687</izvorni_sadrzaj>
    <derivirana_varijabla naziv="DomainObject.Predmet.ProtustrankaNazivFormatedOIB_1">DALMACIJA CHARTER d.o.o. za djelatnost marina, turizam i ugostiteljstvo, OIB 20619963687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DALMACIJA CHARTER d.o.o. za djelatnost marina, turizam i ugostiteljstvo</item>
    </izvorni_sadrzaj>
    <derivirana_varijabla naziv="DomainObject.Predmet.ProtuStrankaListFormated_1">
      <item>DALMACIJA CHARTER d.o.o. za djelatnost marina, turizam i ugostiteljstvo</item>
    </derivirana_varijabla>
  </DomainObject.Predmet.ProtuStrankaListFormated>
  <DomainObject.Predmet.ProtuStrankaListFormatedOIB>
    <izvorni_sadrzaj>
      <item>DALMACIJA CHARTER d.o.o. za djelatnost marina, turizam i ugostiteljstvo, OIB 20619963687</item>
    </izvorni_sadrzaj>
    <derivirana_varijabla naziv="DomainObject.Predmet.ProtuStrankaListFormatedOIB_1">
      <item>DALMACIJA CHARTER d.o.o. za djelatnost marina, turizam i ugostiteljstvo, OIB 20619963687</item>
    </derivirana_varijabla>
  </DomainObject.Predmet.ProtuStrankaListFormatedOIB>
  <DomainObject.Predmet.ProtuStrankaListFormatedWithAdress>
    <izvorni_sadrzaj>
      <item>DALMACIJA CHARTER d.o.o. za djelatnost marina, turizam i ugostiteljstvo, Splitska 22/24 , 22202 Primošten</item>
    </izvorni_sadrzaj>
    <derivirana_varijabla naziv="DomainObject.Predmet.ProtuStrankaListFormatedWithAdress_1">
      <item>DALMACIJA CHARTER d.o.o. za djelatnost marina, turizam i ugostiteljstvo, Splitska 22/24 , 22202 Primošten</item>
    </derivirana_varijabla>
  </DomainObject.Predmet.ProtuStrankaListFormatedWithAdress>
  <DomainObject.Predmet.ProtuStrankaListFormatedWithAdressOIB>
    <izvorni_sadrzaj>
      <item>DALMACIJA CHARTER d.o.o. za djelatnost marina, turizam i ugostiteljstvo, OIB 20619963687, Splitska 22/24 , 22202 Primošten</item>
    </izvorni_sadrzaj>
    <derivirana_varijabla naziv="DomainObject.Predmet.ProtuStrankaListFormatedWithAdressOIB_1">
      <item>DALMACIJA CHARTER d.o.o. za djelatnost marina, turizam i ugostiteljstvo, OIB 20619963687, Splitska 22/24 , 22202 Primošten</item>
    </derivirana_varijabla>
  </DomainObject.Predmet.ProtuStrankaListFormatedWithAdressOIB>
  <DomainObject.Predmet.ProtuStrankaListNazivFormated>
    <izvorni_sadrzaj>
      <item>DALMACIJA CHARTER d.o.o. za djelatnost marina, turizam i ugostiteljstvo</item>
    </izvorni_sadrzaj>
    <derivirana_varijabla naziv="DomainObject.Predmet.ProtuStrankaListNazivFormated_1">
      <item>DALMACIJA CHARTER d.o.o. za djelatnost marina, turizam i ugostiteljstvo</item>
    </derivirana_varijabla>
  </DomainObject.Predmet.ProtuStrankaListNazivFormated>
  <DomainObject.Predmet.ProtuStrankaListNazivFormatedOIB>
    <izvorni_sadrzaj>
      <item>DALMACIJA CHARTER d.o.o. za djelatnost marina, turizam i ugostiteljstvo, OIB 20619963687</item>
    </izvorni_sadrzaj>
    <derivirana_varijabla naziv="DomainObject.Predmet.ProtuStrankaListNazivFormatedOIB_1">
      <item>DALMACIJA CHARTER d.o.o. za djelatnost marina, turizam i ugostiteljstvo, OIB 20619963687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DALMACIJA CHARTER d.o.o. za djelatnost marina, turizam i ugostiteljstvo</izvorni_sadrzaj>
    <derivirana_varijabla naziv="DomainObject.Predmet.ProtustrankaIDrugi_1">DALMACIJA CHARTER d.o.o. za djelatnost marina,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DALMACIJA CHARTER d.o.o. za djelatnost marina, turizam i ugostiteljstvo, OIB 20619963687, Splitska 22/24 , 22202 Primošten</izvorni_sadrzaj>
    <derivirana_varijabla naziv="DomainObject.Predmet.ProtustrankaIDrugiAdressOIB_1">DALMACIJA CHARTER d.o.o. za djelatnost marina, turizam i ugostiteljstvo, OIB 20619963687, Splitska 22/24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CHARTER d.o.o. za djelatnost marina, turizam i ugostiteljstvo</item>
      <item>FINA - Podružnica Šibenik</item>
    </izvorni_sadrzaj>
    <derivirana_varijabla naziv="DomainObject.Predmet.SudioniciListNaziv_1">
      <item>DALMACIJA CHARTER d.o.o. za djelatnost marina, turizam i ugostiteljstvo</item>
      <item>FINA - Podružnica Šibenik</item>
    </derivirana_varijabla>
  </DomainObject.Predmet.SudioniciListNaziv>
  <DomainObject.Predmet.SudioniciListAdressOIB>
    <izvorni_sadrzaj>
      <item>DALMACIJA CHARTER d.o.o. za djelatnost marina, turizam i ugostiteljstvo, OIB 20619963687, Splitska 22/24 ,22202 Primošten</item>
      <item>FINA - Podružnica Šibenik, OIB 85821130368, Perivoj L. Marune 1,22000 Šibenik</item>
    </izvorni_sadrzaj>
    <derivirana_varijabla naziv="DomainObject.Predmet.SudioniciListAdressOIB_1">
      <item>DALMACIJA CHARTER d.o.o. za djelatnost marina, turizam i ugostiteljstvo, OIB 20619963687, Splitska 22/24 ,22202 Primošten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20619963687</item>
      <item>, OIB 85821130368</item>
    </izvorni_sadrzaj>
    <derivirana_varijabla naziv="DomainObject.Predmet.SudioniciListNazivOIB_1">
      <item>, OIB 20619963687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A628CE-440E-40E8-87D9-92583632D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2485</properties:Characters>
  <properties:Lines>78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2019-01-23T06:58:00Z</dcterms:created>
  <dc:creator>Administrator</dc:creator>
  <cp:lastModifiedBy>Ante Rubelj</cp:lastModifiedBy>
  <cp:lastPrinted>2019-01-24T12:49:00Z</cp:lastPrinted>
  <dcterms:modified xmlns:xsi="http://www.w3.org/2001/XMLSchema-instance" xsi:type="dcterms:W3CDTF">2019-01-24T12:50:00Z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(1St-29-19-2 RJ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