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2c89" w14:paraId="ab52c89" w:rsidRDefault="00042F0E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042F0E" w:rsidP="00042F0E" w:rsidR="00042F0E">
      <w:pPr>
        <w:tabs>
          <w:tab w:pos="7020" w:val="left"/>
        </w:tabs>
      </w:pPr>
      <w:r>
        <w:t xml:space="preserve">REPUBLIKA HRVATSKA </w:t>
      </w:r>
    </w:p>
    <w:p w:rsidRDefault="00042F0E" w:rsidP="00042F0E" w:rsidR="00042F0E">
      <w:r>
        <w:t>Trgovački sud u Zagrebu</w:t>
      </w:r>
    </w:p>
    <w:p w:rsidRDefault="00042F0E" w:rsidP="00042F0E" w:rsidR="00042F0E">
      <w:r>
        <w:t>Zagreb, Amruševa 2/II desno p.p. 455</w:t>
      </w:r>
    </w:p>
    <w:p w:rsidRDefault="00042F0E" w:rsidP="00325398" w:rsidR="005632E0" w:rsidRPr="00B50DD3">
      <w:r>
        <w:t xml:space="preserve"> </w:t>
      </w:r>
    </w:p>
    <w:p w:rsidRDefault="00325398" w:rsidP="009419D8" w:rsidR="00042F0E">
      <w:pPr>
        <w:jc w:val="both"/>
      </w:pPr>
      <w:r w:rsidRPr="00B50DD3">
        <w:t xml:space="preserve"> </w:t>
      </w:r>
      <w:r w:rsidR="00ED6AA8" w:rsidRPr="00B50DD3">
        <w:tab/>
      </w:r>
    </w:p>
    <w:p w:rsidRDefault="00042F0E" w:rsidP="009419D8" w:rsidR="00042F0E">
      <w:pPr>
        <w:jc w:val="both"/>
      </w:pPr>
    </w:p>
    <w:p w:rsidRDefault="00325398" w:rsidP="009419D8" w:rsidR="00325398" w:rsidRPr="00B50DD3">
      <w:pPr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FF5233">
        <w:t>5248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FF5233">
        <w:rPr>
          <w:b/>
        </w:rPr>
        <w:t>ILJKIĆ-SESVETE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FF5233">
        <w:t>Sesvete, E. Kumičića 16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FF5233">
        <w:t>01487277415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FF5233">
        <w:t>4.501,21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F5233">
      <w:rPr>
        <w:b/>
      </w:rPr>
      <w:t>5248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F0E"/>
    <w:rsid w:val="0006212C"/>
    <w:rsid w:val="000A608B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0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08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0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0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0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08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0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0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088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5248</izvorni_sadrzaj>
    <derivirana_varijabla naziv="DomainObject.Predmet.Broj_1">5248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St-5248/2015</izvorni_sadrzaj>
    <derivirana_varijabla naziv="DomainObject.Predmet.OznakaBroj_1">St-5248/2015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ILJKIĆ-SESVETE d.o.o. zastupanog po punomoćniku Ivo Iljkić</izvorni_sadrzaj>
    <derivirana_varijabla naziv="DomainObject.Predmet.ProtustrankaFormated_1">  ILJKIĆ-SESVETE d.o.o. zastupanog po punomoćniku Ivo Iljkić</derivirana_varijabla>
  </DomainObject.Predmet.ProtustrankaFormated>
  <DomainObject.Predmet.ProtustrankaFormatedOIB>
    <izvorni_sadrzaj>  ILJKIĆ-SESVETE d.o.o., OIB 01487277415 zastupanog po punomoćniku Ivo Iljkić</izvorni_sadrzaj>
    <derivirana_varijabla naziv="DomainObject.Predmet.ProtustrankaFormatedOIB_1">  ILJKIĆ-SESVETE d.o.o., OIB 01487277415 zastupanog po punomoćniku Ivo Iljkić</derivirana_varijabla>
  </DomainObject.Predmet.ProtustrankaFormatedOIB>
  <DomainObject.Predmet.ProtustrankaFormatedWithAdress>
    <izvorni_sadrzaj> ILJKIĆ-SESVETE d.o.o., E.Kumičića 16, 10360 Sesvete zastupanog po punomoćniku Ivo Iljkić</izvorni_sadrzaj>
    <derivirana_varijabla naziv="DomainObject.Predmet.ProtustrankaFormatedWithAdress_1"> ILJKIĆ-SESVETE d.o.o., E.Kumičića 16, 10360 Sesvete zastupanog po punomoćniku Ivo Iljkić</derivirana_varijabla>
  </DomainObject.Predmet.ProtustrankaFormatedWithAdress>
  <DomainObject.Predmet.ProtustrankaFormatedWithAdressOIB>
    <izvorni_sadrzaj> ILJKIĆ-SESVETE d.o.o., OIB 01487277415, E.Kumičića 16, 10360 Sesvete zastupanog po punomoćniku Ivo Iljkić</izvorni_sadrzaj>
    <derivirana_varijabla naziv="DomainObject.Predmet.ProtustrankaFormatedWithAdressOIB_1"> ILJKIĆ-SESVETE d.o.o., OIB 01487277415, E.Kumičića 16, 10360 Sesvete zastupanog po punomoćniku Ivo Iljkić</derivirana_varijabla>
  </DomainObject.Predmet.ProtustrankaFormatedWithAdressOIB>
  <DomainObject.Predmet.ProtustrankaWithAdress>
    <izvorni_sadrzaj>ILJKIĆ-SESVETE d.o.o. E.Kumičića 16, 10360 Sesvete</izvorni_sadrzaj>
    <derivirana_varijabla naziv="DomainObject.Predmet.ProtustrankaWithAdress_1">ILJKIĆ-SESVETE d.o.o. E.Kumičića 16, 10360 Sesvete</derivirana_varijabla>
  </DomainObject.Predmet.ProtustrankaWithAdress>
  <DomainObject.Predmet.ProtustrankaWithAdressOIB>
    <izvorni_sadrzaj>ILJKIĆ-SESVETE d.o.o., OIB 01487277415, E.Kumičića 16, 10360 Sesvete</izvorni_sadrzaj>
    <derivirana_varijabla naziv="DomainObject.Predmet.ProtustrankaWithAdressOIB_1">ILJKIĆ-SESVETE d.o.o., OIB 01487277415, E.Kumičića 16, 10360 Sesvete</derivirana_varijabla>
  </DomainObject.Predmet.ProtustrankaWithAdressOIB>
  <DomainObject.Predmet.ProtustrankaNazivFormated>
    <izvorni_sadrzaj>ILJKIĆ-SESVETE d.o.o.</izvorni_sadrzaj>
    <derivirana_varijabla naziv="DomainObject.Predmet.ProtustrankaNazivFormated_1">ILJKIĆ-SESVETE d.o.o.</derivirana_varijabla>
  </DomainObject.Predmet.ProtustrankaNazivFormated>
  <DomainObject.Predmet.ProtustrankaNazivFormatedOIB>
    <izvorni_sadrzaj>ILJKIĆ-SESVETE d.o.o., OIB 01487277415</izvorni_sadrzaj>
    <derivirana_varijabla naziv="DomainObject.Predmet.ProtustrankaNazivFormatedOIB_1">ILJKIĆ-SESVETE d.o.o., OIB 01487277415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ILJKIĆ-SESVETE d.o.o. zastupanog po punomoćniku Ivo Iljkić</item>
    </izvorni_sadrzaj>
    <derivirana_varijabla naziv="DomainObject.Predmet.ProtuStrankaListFormated_1">
      <item>ILJKIĆ-SESVETE d.o.o. zastupanog po punomoćniku Ivo Iljkić</item>
    </derivirana_varijabla>
  </DomainObject.Predmet.ProtuStrankaListFormated>
  <DomainObject.Predmet.ProtuStrankaListFormatedOIB>
    <izvorni_sadrzaj>
      <item>ILJKIĆ-SESVETE d.o.o., OIB 01487277415 zastupanog po punomoćniku Ivo Iljkić</item>
    </izvorni_sadrzaj>
    <derivirana_varijabla naziv="DomainObject.Predmet.ProtuStrankaListFormatedOIB_1">
      <item>ILJKIĆ-SESVETE d.o.o., OIB 01487277415 zastupanog po punomoćniku Ivo Iljkić</item>
    </derivirana_varijabla>
  </DomainObject.Predmet.ProtuStrankaListFormatedOIB>
  <DomainObject.Predmet.ProtuStrankaListFormatedWithAdress>
    <izvorni_sadrzaj>
      <item>ILJKIĆ-SESVETE d.o.o., E.Kumičića 16, 10360 Sesvete zastupanog po punomoćniku Ivo Iljkić</item>
    </izvorni_sadrzaj>
    <derivirana_varijabla naziv="DomainObject.Predmet.ProtuStrankaListFormatedWithAdress_1">
      <item>ILJKIĆ-SESVETE d.o.o., E.Kumičića 16, 10360 Sesvete zastupanog po punomoćniku Ivo Iljkić</item>
    </derivirana_varijabla>
  </DomainObject.Predmet.ProtuStrankaListFormatedWithAdress>
  <DomainObject.Predmet.ProtuStrankaListFormatedWithAdressOIB>
    <izvorni_sadrzaj>
      <item>ILJKIĆ-SESVETE d.o.o., OIB 01487277415, E.Kumičića 16, 10360 Sesvete zastupanog po punomoćniku Ivo Iljkić</item>
    </izvorni_sadrzaj>
    <derivirana_varijabla naziv="DomainObject.Predmet.ProtuStrankaListFormatedWithAdressOIB_1">
      <item>ILJKIĆ-SESVETE d.o.o., OIB 01487277415, E.Kumičića 16, 10360 Sesvete zastupanog po punomoćniku Ivo Iljkić</item>
    </derivirana_varijabla>
  </DomainObject.Predmet.ProtuStrankaListFormatedWithAdressOIB>
  <DomainObject.Predmet.ProtuStrankaListNazivFormated>
    <izvorni_sadrzaj>
      <item>ILJKIĆ-SESVETE d.o.o.</item>
    </izvorni_sadrzaj>
    <derivirana_varijabla naziv="DomainObject.Predmet.ProtuStrankaListNazivFormated_1">
      <item>ILJKIĆ-SESVETE d.o.o.</item>
    </derivirana_varijabla>
  </DomainObject.Predmet.ProtuStrankaListNazivFormated>
  <DomainObject.Predmet.ProtuStrankaListNazivFormatedOIB>
    <izvorni_sadrzaj>
      <item>ILJKIĆ-SESVETE d.o.o., OIB 01487277415</item>
    </izvorni_sadrzaj>
    <derivirana_varijabla naziv="DomainObject.Predmet.ProtuStrankaListNazivFormatedOIB_1">
      <item>ILJKIĆ-SESVETE d.o.o., OIB 01487277415</item>
    </derivirana_varijabla>
  </DomainObject.Predmet.ProtuStrankaListNazivFormatedOIB>
  <DomainObject.Predmet.OstaliListFormated>
    <izvorni_sadrzaj>
      <item>Ivo Iljkić punomoćnik sudionika u postupku ILJKIĆ-SESVETE d.o.o.</item>
    </izvorni_sadrzaj>
    <derivirana_varijabla naziv="DomainObject.Predmet.OstaliListFormated_1">
      <item>Ivo Iljkić punomoćnik sudionika u postupku ILJKIĆ-SESVETE d.o.o.</item>
    </derivirana_varijabla>
  </DomainObject.Predmet.OstaliListFormated>
  <DomainObject.Predmet.OstaliListFormatedOIB>
    <izvorni_sadrzaj>
      <item>Ivo Iljkić, OIB 69276020146 punomoćnik sudionika u postupku ILJKIĆ-SESVETE d.o.o.</item>
    </izvorni_sadrzaj>
    <derivirana_varijabla naziv="DomainObject.Predmet.OstaliListFormatedOIB_1">
      <item>Ivo Iljkić, OIB 69276020146 punomoćnik sudionika u postupku ILJKIĆ-SESVETE d.o.o.</item>
    </derivirana_varijabla>
  </DomainObject.Predmet.OstaliListFormatedOIB>
  <DomainObject.Predmet.OstaliListFormatedWithAdress>
    <izvorni_sadrzaj>
      <item>Ivo Iljkić, Eugena Kumičića 16, 10360 Sesvete punomoćnik sudionika u postupku ILJKIĆ-SESVETE d.o.o.</item>
    </izvorni_sadrzaj>
    <derivirana_varijabla naziv="DomainObject.Predmet.OstaliListFormatedWithAdress_1">
      <item>Ivo Iljkić, Eugena Kumičića 16, 10360 Sesvete punomoćnik sudionika u postupku ILJKIĆ-SESVETE d.o.o.</item>
    </derivirana_varijabla>
  </DomainObject.Predmet.OstaliListFormatedWithAdress>
  <DomainObject.Predmet.OstaliListFormatedWithAdressOIB>
    <izvorni_sadrzaj>
      <item>Ivo Iljkić, OIB 69276020146, Eugena Kumičića 16, 10360 Sesvete punomoćnik sudionika u postupku ILJKIĆ-SESVETE d.o.o.</item>
    </izvorni_sadrzaj>
    <derivirana_varijabla naziv="DomainObject.Predmet.OstaliListFormatedWithAdressOIB_1">
      <item>Ivo Iljkić, OIB 69276020146, Eugena Kumičića 16, 10360 Sesvete punomoćnik sudionika u postupku ILJKIĆ-SESVETE d.o.o.</item>
    </derivirana_varijabla>
  </DomainObject.Predmet.OstaliListFormatedWithAdressOIB>
  <DomainObject.Predmet.OstaliListNazivFormated>
    <izvorni_sadrzaj>
      <item>Ivo Iljkić</item>
    </izvorni_sadrzaj>
    <derivirana_varijabla naziv="DomainObject.Predmet.OstaliListNazivFormated_1">
      <item>Ivo Iljkić</item>
    </derivirana_varijabla>
  </DomainObject.Predmet.OstaliListNazivFormated>
  <DomainObject.Predmet.OstaliListNazivFormatedOIB>
    <izvorni_sadrzaj>
      <item>Ivo Iljkić, OIB 69276020146</item>
    </izvorni_sadrzaj>
    <derivirana_varijabla naziv="DomainObject.Predmet.OstaliListNazivFormatedOIB_1">
      <item>Ivo Iljkić, OIB 69276020146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ILJKIĆ-SESVETE d.o.o.</izvorni_sadrzaj>
    <derivirana_varijabla naziv="DomainObject.Predmet.ProtustrankaIDrugi_1">ILJKIĆ-SESVETE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ILJKIĆ-SESVETE d.o.o., OIB 01487277415, E.Kumičića 16, 10360 Sesvete</izvorni_sadrzaj>
    <derivirana_varijabla naziv="DomainObject.Predmet.ProtustrankaIDrugiAdressOIB_1">ILJKIĆ-SESVETE d.o.o., OIB 01487277415, E.Kumičića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ILJKIĆ-SESVETE d.o.o.</item>
      <item>Ivo Iljkić</item>
    </izvorni_sadrzaj>
    <derivirana_varijabla naziv="DomainObject.Predmet.SudioniciListNaziv_1">
      <item>FINA Regionalni centar Zagreb</item>
      <item>ILJKIĆ-SESVETE d.o.o.</item>
      <item>Ivo Iljkić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ILJKIĆ-SESVETE d.o.o., OIB 01487277415, E.Kumičića 16,10360 Sesvete</item>
      <item>Ivo Iljkić, OIB 69276020146, Eugena Kumičića 16,10360 Sesvete</item>
    </izvorni_sadrzaj>
    <derivirana_varijabla naziv="DomainObject.Predmet.SudioniciListAdressOIB_1">
      <item>FINA Regionalni centar Zagreb, OIB 85821130368, Trg svibanjskih žrtava 1995. 1,10000 Zagreb</item>
      <item>ILJKIĆ-SESVETE d.o.o., OIB 01487277415, E.Kumičića 16,10360 Sesvete</item>
      <item>Ivo Iljkić, OIB 69276020146, Eugena Kumičića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01487277415</item>
      <item>, OIB 69276020146</item>
    </izvorni_sadrzaj>
    <derivirana_varijabla naziv="DomainObject.Predmet.SudioniciListNazivOIB_1">
      <item>, OIB 85821130368</item>
      <item>, OIB 01487277415</item>
      <item>, OIB 69276020146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2016-03-02T09:06:00Z</dcterms:created>
  <dc:creator>ilukac</dc:creator>
  <cp:lastModifiedBy>Irena Benko</cp:lastModifiedBy>
  <cp:lastPrinted>2016-03-07T12:04:00Z</cp:lastPrinted>
  <dcterms:modified xmlns:xsi="http://www.w3.org/2001/XMLSchema-instance" xsi:type="dcterms:W3CDTF">2016-03-15T08:30:00Z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