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9fc94" w14:paraId="e89fc94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F263F" w:rsidP="00C43CDA" w:rsidR="00C43CDA">
      <w:pPr>
        <w:pStyle w:val="Zaglavlje"/>
        <w:jc w:val="right"/>
      </w:pPr>
      <w:r>
        <w:t>13 St-</w:t>
      </w:r>
      <w:r w:rsidR="00DA51B7">
        <w:t>4</w:t>
      </w:r>
      <w:r w:rsidR="00B16FF6">
        <w:t>3</w:t>
      </w:r>
      <w:r w:rsidR="00426813">
        <w:t>3</w:t>
      </w:r>
      <w:r w:rsidR="000938B8">
        <w:t>/</w:t>
      </w:r>
      <w:r w:rsidR="009720B5">
        <w:t>1</w:t>
      </w:r>
      <w:r w:rsidR="00DF25F3">
        <w:t>7</w:t>
      </w:r>
      <w:r w:rsidR="000938B8">
        <w:t>-3</w:t>
      </w:r>
    </w:p>
    <w:p w:rsidRDefault="004B7DC1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712888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Jadranki Herman,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Osijek Podružnica Osijek, L. Jagera 3, za pokretanje skraćenog stečajnog postupka  nad dužnikom </w:t>
      </w:r>
      <w:r w:rsidR="004A426C">
        <w:t>ZZ PARKET ŽUPANJA j.d.o.o. za proizvodnju, trgovinu i usluge, Županja, Baruna Trenka 7, MBS: 030152154, OIB: 88697945041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404E71">
        <w:t>2</w:t>
      </w:r>
      <w:r w:rsidR="00B16FF6">
        <w:t>9</w:t>
      </w:r>
      <w:r w:rsidR="00224AFF">
        <w:t xml:space="preserve">. </w:t>
      </w:r>
      <w:r w:rsidR="00DF4531">
        <w:t>ožujka</w:t>
      </w:r>
      <w:r w:rsidR="00224AFF">
        <w:t xml:space="preserve"> 201</w:t>
      </w:r>
      <w:r w:rsidR="00DF25F3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</w:t>
      </w:r>
      <w:r w:rsidR="004A426C">
        <w:t>ZZ PARKET ŽUPANJA j.d.o.o. za proizvodnju, trgovinu i usluge, Županja, Baruna Trenka 7, MBS: 030152154, OIB: 88697945041</w:t>
      </w:r>
      <w:r w:rsidR="006009EA">
        <w:t>,</w:t>
      </w:r>
      <w:r>
        <w:t xml:space="preserve"> iznosi </w:t>
      </w:r>
      <w:r w:rsidR="004A426C">
        <w:t>22</w:t>
      </w:r>
      <w:r w:rsidR="002B105C">
        <w:t>.</w:t>
      </w:r>
      <w:r w:rsidR="004A426C">
        <w:t>305</w:t>
      </w:r>
      <w:r w:rsidR="002B105C">
        <w:t>,</w:t>
      </w:r>
      <w:r w:rsidR="00B16FF6">
        <w:t>9</w:t>
      </w:r>
      <w:r w:rsidR="004A426C">
        <w:t>7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73E48">
        <w:t xml:space="preserve">osoba ovlaštena za zastupanje dužnika </w:t>
      </w:r>
      <w:r w:rsidR="004A426C">
        <w:t>Stjepan Končić,</w:t>
      </w:r>
      <w:r w:rsidR="00B16FF6">
        <w:t xml:space="preserve"> </w:t>
      </w:r>
      <w:r w:rsidR="004A426C">
        <w:t>Županja, Baruna Trenka 7</w:t>
      </w:r>
      <w:r w:rsidR="00B16FF6">
        <w:t xml:space="preserve">, OIB: </w:t>
      </w:r>
      <w:r w:rsidR="004A426C">
        <w:t>41885058372</w:t>
      </w:r>
      <w:r w:rsidR="00226A5B">
        <w:t>,</w:t>
      </w:r>
      <w:r w:rsidR="00936874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D60805">
        <w:t>1</w:t>
      </w:r>
      <w:r w:rsidR="000C26C6">
        <w:t xml:space="preserve"> 3000 0020</w:t>
      </w:r>
      <w:r w:rsidR="00173E48">
        <w:t xml:space="preserve"> 0 s pozivom na broj HR05 272-</w:t>
      </w:r>
      <w:r w:rsidR="00B16FF6">
        <w:t>43</w:t>
      </w:r>
      <w:r w:rsidR="00426813">
        <w:t>3</w:t>
      </w:r>
      <w:r w:rsidR="000C26C6">
        <w:t>-</w:t>
      </w:r>
      <w:r w:rsidR="009720B5">
        <w:t>1</w:t>
      </w:r>
      <w:r w:rsidR="00DF25F3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404E71">
        <w:t>2</w:t>
      </w:r>
      <w:r w:rsidR="00C82742">
        <w:t>9</w:t>
      </w:r>
      <w:r>
        <w:t xml:space="preserve">. </w:t>
      </w:r>
      <w:r w:rsidR="00DF4531">
        <w:t xml:space="preserve">ožujka </w:t>
      </w:r>
      <w:r>
        <w:t>201</w:t>
      </w:r>
      <w:r w:rsidR="00DF25F3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F2165F" w:rsidP="008F263F" w:rsidR="00F2165F" w:rsidRPr="00F2165F">
      <w:pPr>
        <w:ind w:left="6372"/>
        <w:jc w:val="both"/>
        <w:rPr>
          <w:bCs/>
        </w:rPr>
      </w:pPr>
      <w:r>
        <w:rPr>
          <w:bCs/>
        </w:rPr>
        <w:t>Jadranka Herman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82742">
        <w:t>15/5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4E71" w:rsidR="00404E71">
      <w:r>
        <w:separator/>
      </w:r>
    </w:p>
  </w:endnote>
  <w:endnote w:id="0" w:type="continuationSeparator">
    <w:p w:rsidRDefault="00404E71" w:rsidR="00404E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4E71" w:rsidR="00404E71">
      <w:r>
        <w:separator/>
      </w:r>
    </w:p>
  </w:footnote>
  <w:footnote w:id="0" w:type="continuationSeparator">
    <w:p w:rsidRDefault="00404E71" w:rsidR="00404E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4E71" w:rsidP="001B70D9" w:rsidR="00404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04E71" w:rsidR="00404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4E71" w:rsidP="001B70D9" w:rsidR="00404E71">
    <w:pPr>
      <w:pStyle w:val="Zaglavlje"/>
      <w:framePr w:y="1" w:xAlign="center" w:vAnchor="text" w:hAnchor="margin" w:wrap="around"/>
      <w:rPr>
        <w:rStyle w:val="Brojstranice"/>
      </w:rPr>
    </w:pPr>
  </w:p>
  <w:p w:rsidRDefault="00404E71" w:rsidP="00C43CDA" w:rsidR="00404E7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1551"/>
    <w:rsid w:val="000477CD"/>
    <w:rsid w:val="00047A8F"/>
    <w:rsid w:val="00050860"/>
    <w:rsid w:val="000535EA"/>
    <w:rsid w:val="000648D2"/>
    <w:rsid w:val="00077C9D"/>
    <w:rsid w:val="00091B4B"/>
    <w:rsid w:val="000938B8"/>
    <w:rsid w:val="00095305"/>
    <w:rsid w:val="00096F00"/>
    <w:rsid w:val="000B0EBD"/>
    <w:rsid w:val="000C26C6"/>
    <w:rsid w:val="000D0569"/>
    <w:rsid w:val="000E762A"/>
    <w:rsid w:val="000F61EA"/>
    <w:rsid w:val="00102060"/>
    <w:rsid w:val="001068F7"/>
    <w:rsid w:val="001437B2"/>
    <w:rsid w:val="00152DB9"/>
    <w:rsid w:val="00173E48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26A5B"/>
    <w:rsid w:val="002358E7"/>
    <w:rsid w:val="0025000D"/>
    <w:rsid w:val="00267D26"/>
    <w:rsid w:val="0028507D"/>
    <w:rsid w:val="002A1B0C"/>
    <w:rsid w:val="002A2AF5"/>
    <w:rsid w:val="002A36D6"/>
    <w:rsid w:val="002A3BEF"/>
    <w:rsid w:val="002B105C"/>
    <w:rsid w:val="002B1A3B"/>
    <w:rsid w:val="002B4236"/>
    <w:rsid w:val="002C3D49"/>
    <w:rsid w:val="002D2610"/>
    <w:rsid w:val="002D7681"/>
    <w:rsid w:val="002F3AD0"/>
    <w:rsid w:val="002F4AAF"/>
    <w:rsid w:val="002F66FE"/>
    <w:rsid w:val="003126E9"/>
    <w:rsid w:val="00316816"/>
    <w:rsid w:val="00317905"/>
    <w:rsid w:val="00320C64"/>
    <w:rsid w:val="00326EAC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C52E7"/>
    <w:rsid w:val="003D02B1"/>
    <w:rsid w:val="003E4DD9"/>
    <w:rsid w:val="003E7C98"/>
    <w:rsid w:val="00404E71"/>
    <w:rsid w:val="00413C80"/>
    <w:rsid w:val="00415293"/>
    <w:rsid w:val="0041638D"/>
    <w:rsid w:val="00421D71"/>
    <w:rsid w:val="00423F56"/>
    <w:rsid w:val="00426813"/>
    <w:rsid w:val="00432DA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426C"/>
    <w:rsid w:val="004A6F2C"/>
    <w:rsid w:val="004B490A"/>
    <w:rsid w:val="004B7DC1"/>
    <w:rsid w:val="004C3969"/>
    <w:rsid w:val="004D2861"/>
    <w:rsid w:val="004D5A26"/>
    <w:rsid w:val="004E1973"/>
    <w:rsid w:val="004E466C"/>
    <w:rsid w:val="004F5FE8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D2A79"/>
    <w:rsid w:val="005D7EC1"/>
    <w:rsid w:val="005E0CFB"/>
    <w:rsid w:val="005E55B1"/>
    <w:rsid w:val="006009EA"/>
    <w:rsid w:val="00613D0A"/>
    <w:rsid w:val="006207DD"/>
    <w:rsid w:val="00632865"/>
    <w:rsid w:val="00633654"/>
    <w:rsid w:val="006372FF"/>
    <w:rsid w:val="00644281"/>
    <w:rsid w:val="00652724"/>
    <w:rsid w:val="00666402"/>
    <w:rsid w:val="00687FD6"/>
    <w:rsid w:val="0069391C"/>
    <w:rsid w:val="0069656A"/>
    <w:rsid w:val="006A11E9"/>
    <w:rsid w:val="006A6EBE"/>
    <w:rsid w:val="006B29B9"/>
    <w:rsid w:val="006B5168"/>
    <w:rsid w:val="006C36CE"/>
    <w:rsid w:val="006C4FDF"/>
    <w:rsid w:val="00704889"/>
    <w:rsid w:val="00711561"/>
    <w:rsid w:val="00712888"/>
    <w:rsid w:val="0071545E"/>
    <w:rsid w:val="0073010A"/>
    <w:rsid w:val="00734726"/>
    <w:rsid w:val="007657AA"/>
    <w:rsid w:val="00766D29"/>
    <w:rsid w:val="0077329E"/>
    <w:rsid w:val="0078009A"/>
    <w:rsid w:val="00792484"/>
    <w:rsid w:val="00796AED"/>
    <w:rsid w:val="007A4540"/>
    <w:rsid w:val="007A5699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F263F"/>
    <w:rsid w:val="00901EF5"/>
    <w:rsid w:val="00912CF5"/>
    <w:rsid w:val="009137B1"/>
    <w:rsid w:val="00930B0A"/>
    <w:rsid w:val="00936874"/>
    <w:rsid w:val="00937840"/>
    <w:rsid w:val="00951A29"/>
    <w:rsid w:val="009525D4"/>
    <w:rsid w:val="009720B5"/>
    <w:rsid w:val="00980E4D"/>
    <w:rsid w:val="009A412B"/>
    <w:rsid w:val="009B40D7"/>
    <w:rsid w:val="009B46D8"/>
    <w:rsid w:val="009C1900"/>
    <w:rsid w:val="009C670C"/>
    <w:rsid w:val="009E5D6D"/>
    <w:rsid w:val="00A07CA2"/>
    <w:rsid w:val="00A214C9"/>
    <w:rsid w:val="00A2271D"/>
    <w:rsid w:val="00A405B5"/>
    <w:rsid w:val="00A46436"/>
    <w:rsid w:val="00A50EBA"/>
    <w:rsid w:val="00A57AB7"/>
    <w:rsid w:val="00A57DB1"/>
    <w:rsid w:val="00A63F24"/>
    <w:rsid w:val="00A84FE9"/>
    <w:rsid w:val="00A8702F"/>
    <w:rsid w:val="00AA6B6E"/>
    <w:rsid w:val="00AB7B53"/>
    <w:rsid w:val="00AC7615"/>
    <w:rsid w:val="00B16FF6"/>
    <w:rsid w:val="00B24B41"/>
    <w:rsid w:val="00B26A70"/>
    <w:rsid w:val="00B27295"/>
    <w:rsid w:val="00B32948"/>
    <w:rsid w:val="00B4028C"/>
    <w:rsid w:val="00B67389"/>
    <w:rsid w:val="00B82540"/>
    <w:rsid w:val="00B86000"/>
    <w:rsid w:val="00B95B20"/>
    <w:rsid w:val="00BE33FF"/>
    <w:rsid w:val="00BF32DE"/>
    <w:rsid w:val="00C2016D"/>
    <w:rsid w:val="00C21115"/>
    <w:rsid w:val="00C43CDA"/>
    <w:rsid w:val="00C56925"/>
    <w:rsid w:val="00C66216"/>
    <w:rsid w:val="00C82742"/>
    <w:rsid w:val="00C8590C"/>
    <w:rsid w:val="00CA01EF"/>
    <w:rsid w:val="00CE0EE4"/>
    <w:rsid w:val="00CF63EE"/>
    <w:rsid w:val="00D063F6"/>
    <w:rsid w:val="00D212DB"/>
    <w:rsid w:val="00D23251"/>
    <w:rsid w:val="00D24D2F"/>
    <w:rsid w:val="00D505FE"/>
    <w:rsid w:val="00D60805"/>
    <w:rsid w:val="00D64021"/>
    <w:rsid w:val="00D745AC"/>
    <w:rsid w:val="00D77EA4"/>
    <w:rsid w:val="00D915CD"/>
    <w:rsid w:val="00D97782"/>
    <w:rsid w:val="00DA146A"/>
    <w:rsid w:val="00DA4636"/>
    <w:rsid w:val="00DA51B7"/>
    <w:rsid w:val="00DD6682"/>
    <w:rsid w:val="00DE5F69"/>
    <w:rsid w:val="00DF25F3"/>
    <w:rsid w:val="00DF4531"/>
    <w:rsid w:val="00E07C56"/>
    <w:rsid w:val="00E10D99"/>
    <w:rsid w:val="00E23AF8"/>
    <w:rsid w:val="00E60C19"/>
    <w:rsid w:val="00E64589"/>
    <w:rsid w:val="00E96356"/>
    <w:rsid w:val="00EA028A"/>
    <w:rsid w:val="00EC0019"/>
    <w:rsid w:val="00EC1935"/>
    <w:rsid w:val="00ED4C16"/>
    <w:rsid w:val="00F02A50"/>
    <w:rsid w:val="00F040DB"/>
    <w:rsid w:val="00F12BC1"/>
    <w:rsid w:val="00F2165F"/>
    <w:rsid w:val="00F46E60"/>
    <w:rsid w:val="00F6215D"/>
    <w:rsid w:val="00F734CA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32D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D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D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D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D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32D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D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D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D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D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St-433/2017</izvorni_sadrzaj>
    <derivirana_varijabla naziv="DomainObject.Predmet.OznakaBroj_1">St-433/2017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ZZ PARKET ŽUPANJA j.d.o.o. za proizvodnju, trgovinu i usluge</izvorni_sadrzaj>
    <derivirana_varijabla naziv="DomainObject.Predmet.ProtustrankaFormated_1">  ZZ PARKET ŽUPANJA j.d.o.o. za proizvodnju, trgovinu i usluge</derivirana_varijabla>
  </DomainObject.Predmet.ProtustrankaFormated>
  <DomainObject.Predmet.ProtustrankaFormatedOIB>
    <izvorni_sadrzaj>  ZZ PARKET ŽUPANJA j.d.o.o. za proizvodnju, trgovinu i usluge, OIB 88697945041</izvorni_sadrzaj>
    <derivirana_varijabla naziv="DomainObject.Predmet.ProtustrankaFormatedOIB_1">  ZZ PARKET ŽUPANJA j.d.o.o. za proizvodnju, trgovinu i usluge, OIB 88697945041</derivirana_varijabla>
  </DomainObject.Predmet.ProtustrankaFormatedOIB>
  <DomainObject.Predmet.ProtustrankaFormatedWithAdress>
    <izvorni_sadrzaj> ZZ PARKET ŽUPANJA j.d.o.o. za proizvodnju, trgovinu i usluge, Baruna Trenka 7, 32270 Županja</izvorni_sadrzaj>
    <derivirana_varijabla naziv="DomainObject.Predmet.ProtustrankaFormatedWithAdress_1"> ZZ PARKET ŽUPANJA j.d.o.o. za proizvodnju, trgovinu i usluge, Baruna Trenka 7, 32270 Županja</derivirana_varijabla>
  </DomainObject.Predmet.ProtustrankaFormatedWithAdress>
  <DomainObject.Predmet.ProtustrankaFormatedWithAdressOIB>
    <izvorni_sadrzaj> ZZ PARKET ŽUPANJA j.d.o.o. za proizvodnju, trgovinu i usluge, OIB 88697945041, Baruna Trenka 7, 32270 Županja</izvorni_sadrzaj>
    <derivirana_varijabla naziv="DomainObject.Predmet.ProtustrankaFormatedWithAdressOIB_1"> ZZ PARKET ŽUPANJA j.d.o.o. za proizvodnju, trgovinu i usluge, OIB 88697945041, Baruna Trenka 7, 32270 Županja</derivirana_varijabla>
  </DomainObject.Predmet.ProtustrankaFormatedWithAdressOIB>
  <DomainObject.Predmet.ProtustrankaWithAdress>
    <izvorni_sadrzaj>ZZ PARKET ŽUPANJA j.d.o.o. za proizvodnju, trgovinu i usluge Baruna Trenka 7, 32270 Županja</izvorni_sadrzaj>
    <derivirana_varijabla naziv="DomainObject.Predmet.ProtustrankaWithAdress_1">ZZ PARKET ŽUPANJA j.d.o.o. za proizvodnju, trgovinu i usluge Baruna Trenka 7, 32270 Županja</derivirana_varijabla>
  </DomainObject.Predmet.ProtustrankaWithAdress>
  <DomainObject.Predmet.ProtustrankaWithAdressOIB>
    <izvorni_sadrzaj>ZZ PARKET ŽUPANJA j.d.o.o. za proizvodnju, trgovinu i usluge, OIB 88697945041, Baruna Trenka 7, 32270 Županja</izvorni_sadrzaj>
    <derivirana_varijabla naziv="DomainObject.Predmet.ProtustrankaWithAdressOIB_1">ZZ PARKET ŽUPANJA j.d.o.o. za proizvodnju, trgovinu i usluge, OIB 88697945041, Baruna Trenka 7, 32270 Županja</derivirana_varijabla>
  </DomainObject.Predmet.ProtustrankaWithAdressOIB>
  <DomainObject.Predmet.ProtustrankaNazivFormated>
    <izvorni_sadrzaj>ZZ PARKET ŽUPANJA j.d.o.o. za proizvodnju, trgovinu i usluge</izvorni_sadrzaj>
    <derivirana_varijabla naziv="DomainObject.Predmet.ProtustrankaNazivFormated_1">ZZ PARKET ŽUPANJA j.d.o.o. za proizvodnju, trgovinu i usluge</derivirana_varijabla>
  </DomainObject.Predmet.ProtustrankaNazivFormated>
  <DomainObject.Predmet.ProtustrankaNazivFormatedOIB>
    <izvorni_sadrzaj>ZZ PARKET ŽUPANJA j.d.o.o. za proizvodnju, trgovinu i usluge, OIB 88697945041</izvorni_sadrzaj>
    <derivirana_varijabla naziv="DomainObject.Predmet.ProtustrankaNazivFormatedOIB_1">ZZ PARKET ŽUPANJA j.d.o.o. za proizvodnju, trgovinu i usluge, OIB 88697945041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ZZ PARKET ŽUPANJA j.d.o.o. za proizvodnju, trgovinu i usluge</item>
    </izvorni_sadrzaj>
    <derivirana_varijabla naziv="DomainObject.Predmet.ProtuStrankaListFormated_1">
      <item>ZZ PARKET ŽUPANJA j.d.o.o. za proizvodnju, trgovinu i usluge</item>
    </derivirana_varijabla>
  </DomainObject.Predmet.ProtuStrankaListFormated>
  <DomainObject.Predmet.ProtuStrankaListFormatedOIB>
    <izvorni_sadrzaj>
      <item>ZZ PARKET ŽUPANJA j.d.o.o. za proizvodnju, trgovinu i usluge, OIB 88697945041</item>
    </izvorni_sadrzaj>
    <derivirana_varijabla naziv="DomainObject.Predmet.ProtuStrankaListFormatedOIB_1">
      <item>ZZ PARKET ŽUPANJA j.d.o.o. za proizvodnju, trgovinu i usluge, OIB 88697945041</item>
    </derivirana_varijabla>
  </DomainObject.Predmet.ProtuStrankaListFormatedOIB>
  <DomainObject.Predmet.ProtuStrankaListFormatedWithAdress>
    <izvorni_sadrzaj>
      <item>ZZ PARKET ŽUPANJA j.d.o.o. za proizvodnju, trgovinu i usluge, Baruna Trenka 7, 32270 Županja</item>
    </izvorni_sadrzaj>
    <derivirana_varijabla naziv="DomainObject.Predmet.ProtuStrankaListFormatedWithAdress_1">
      <item>ZZ PARKET ŽUPANJA j.d.o.o. za proizvodnju, trgovinu i usluge, Baruna Trenka 7, 32270 Županja</item>
    </derivirana_varijabla>
  </DomainObject.Predmet.ProtuStrankaListFormatedWithAdress>
  <DomainObject.Predmet.ProtuStrankaListFormatedWithAdressOIB>
    <izvorni_sadrzaj>
      <item>ZZ PARKET ŽUPANJA j.d.o.o. za proizvodnju, trgovinu i usluge, OIB 88697945041, Baruna Trenka 7, 32270 Županja</item>
    </izvorni_sadrzaj>
    <derivirana_varijabla naziv="DomainObject.Predmet.ProtuStrankaListFormatedWithAdressOIB_1">
      <item>ZZ PARKET ŽUPANJA j.d.o.o. za proizvodnju, trgovinu i usluge, OIB 88697945041, Baruna Trenka 7, 32270 Županja</item>
    </derivirana_varijabla>
  </DomainObject.Predmet.ProtuStrankaListFormatedWithAdressOIB>
  <DomainObject.Predmet.ProtuStrankaListNazivFormated>
    <izvorni_sadrzaj>
      <item>ZZ PARKET ŽUPANJA j.d.o.o. za proizvodnju, trgovinu i usluge</item>
    </izvorni_sadrzaj>
    <derivirana_varijabla naziv="DomainObject.Predmet.ProtuStrankaListNazivFormated_1">
      <item>ZZ PARKET ŽUPANJA j.d.o.o. za proizvodnju, trgovinu i usluge</item>
    </derivirana_varijabla>
  </DomainObject.Predmet.ProtuStrankaListNazivFormated>
  <DomainObject.Predmet.ProtuStrankaListNazivFormatedOIB>
    <izvorni_sadrzaj>
      <item>ZZ PARKET ŽUPANJA j.d.o.o. za proizvodnju, trgovinu i usluge, OIB 88697945041</item>
    </izvorni_sadrzaj>
    <derivirana_varijabla naziv="DomainObject.Predmet.ProtuStrankaListNazivFormatedOIB_1">
      <item>ZZ PARKET ŽUPANJA j.d.o.o. za proizvodnju, trgovinu i usluge, OIB 88697945041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ZZ PARKET ŽUPANJA j.d.o.o. za proizvodnju, trgovinu i usluge</izvorni_sadrzaj>
    <derivirana_varijabla naziv="DomainObject.Predmet.ProtustrankaIDrugi_1">ZZ PARKET ŽUPANJA j.d.o.o.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ZZ PARKET ŽUPANJA j.d.o.o. za proizvodnju, trgovinu i usluge, OIB 88697945041, Baruna Trenka 7, 32270 Županja</izvorni_sadrzaj>
    <derivirana_varijabla naziv="DomainObject.Predmet.ProtustrankaIDrugiAdressOIB_1">ZZ PARKET ŽUPANJA j.d.o.o. za proizvodnju, trgovinu i usluge, OIB 88697945041, Baruna Trenka 7,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ZZ PARKET ŽUPANJA j.d.o.o. za proizvodnju, trgovinu i usluge</item>
    </izvorni_sadrzaj>
    <derivirana_varijabla naziv="DomainObject.Predmet.SudioniciListNaziv_1">
      <item>FINA RC OSIJEK</item>
      <item>ZZ PARKET ŽUPANJA j.d.o.o. za proizvodnju, trgovinu i usluge</item>
    </derivirana_varijabla>
  </DomainObject.Predmet.SudioniciListNaziv>
  <DomainObject.Predmet.SudioniciListAdressOIB>
    <izvorni_sadrzaj>
      <item>FINA RC OSIJEK, OIB 85821130368</item>
      <item>ZZ PARKET ŽUPANJA j.d.o.o. za proizvodnju, trgovinu i usluge, OIB 88697945041, Baruna Trenka 7,32270 Županja</item>
    </izvorni_sadrzaj>
    <derivirana_varijabla naziv="DomainObject.Predmet.SudioniciListAdressOIB_1">
      <item>FINA RC OSIJEK, OIB 85821130368</item>
      <item>ZZ PARKET ŽUPANJA j.d.o.o. za proizvodnju, trgovinu i usluge, OIB 88697945041, Baruna Trenka 7,32270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88697945041</item>
    </izvorni_sadrzaj>
    <derivirana_varijabla naziv="DomainObject.Predmet.SudioniciListNazivOIB_1">
      <item>, OIB 85821130368</item>
      <item>, OIB 88697945041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1</properties:Pages>
  <properties:Words>370</properties:Words>
  <properties:Characters>1948</properties:Characters>
  <properties:Lines>47</properties:Lines>
  <properties:Paragraphs>16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2017-03-29T10:11:00Z</dcterms:created>
  <dc:creator>Korisnik</dc:creator>
  <cp:lastModifiedBy>Maja Videnović</cp:lastModifiedBy>
  <cp:lastPrinted>2017-03-29T10:10:00Z</cp:lastPrinted>
  <dcterms:modified xmlns:xsi="http://www.w3.org/2001/XMLSchema-instance" xsi:type="dcterms:W3CDTF">2017-03-29T10:14:00Z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