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c6e7" w14:paraId="c7bc6e7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412F29">
        <w:rPr>
          <w:rFonts w:cs="Times New Roman"/>
        </w:rPr>
        <w:t>LONJAK</w:t>
      </w:r>
      <w:r w:rsidR="000B778A">
        <w:rPr>
          <w:rFonts w:cs="Times New Roman"/>
        </w:rPr>
        <w:t xml:space="preserve"> d.o.o., </w:t>
      </w:r>
      <w:r w:rsidR="00412F29">
        <w:rPr>
          <w:rFonts w:cs="Times New Roman"/>
        </w:rPr>
        <w:t>Bednja</w:t>
      </w:r>
      <w:r w:rsidR="000B778A">
        <w:rPr>
          <w:rFonts w:cs="Times New Roman"/>
        </w:rPr>
        <w:t xml:space="preserve">, </w:t>
      </w:r>
      <w:r w:rsidR="00412F29">
        <w:rPr>
          <w:rFonts w:cs="Times New Roman"/>
        </w:rPr>
        <w:t>Ježovec 10</w:t>
      </w:r>
      <w:r w:rsidR="000B778A">
        <w:rPr>
          <w:rFonts w:cs="Times New Roman"/>
        </w:rPr>
        <w:t xml:space="preserve">, OIB: </w:t>
      </w:r>
      <w:r w:rsidR="00412F29" w:rsidRPr="00412F29">
        <w:rPr>
          <w:rFonts w:cs="Times New Roman"/>
        </w:rPr>
        <w:t>39510341116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84C46">
        <w:rPr>
          <w:b/>
        </w:rPr>
        <w:t>8</w:t>
      </w:r>
      <w:r w:rsidR="009B2BCE">
        <w:rPr>
          <w:b/>
        </w:rPr>
        <w:t>,</w:t>
      </w:r>
      <w:r w:rsidR="00412F29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412F29">
        <w:t>Stjepan Lonjak, Bednja, Ježovec 10</w:t>
      </w:r>
      <w:r w:rsidR="00584C46">
        <w:t>,</w:t>
      </w:r>
    </w:p>
    <w:p w:rsidRDefault="009C304A" w:rsidP="00412F29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412F29" w:rsidRPr="00412F29">
        <w:rPr>
          <w:rFonts w:cs="Times New Roman"/>
        </w:rPr>
        <w:t>LONJAK d.o.o., Bedn</w:t>
      </w:r>
      <w:r w:rsidR="00412F29">
        <w:rPr>
          <w:rFonts w:cs="Times New Roman"/>
        </w:rPr>
        <w:t>ja, Ježovec 10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412F29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412F29" w:rsidRPr="00412F29">
        <w:t>Stjepan</w:t>
      </w:r>
      <w:r w:rsidR="00412F29">
        <w:t>u</w:t>
      </w:r>
      <w:r w:rsidR="00412F29" w:rsidRPr="00412F29">
        <w:t xml:space="preserve"> Lonjak</w:t>
      </w:r>
      <w:r w:rsidR="00412F29">
        <w:t>u</w:t>
      </w:r>
      <w:r w:rsidR="00412F29" w:rsidRPr="00412F29">
        <w:t>, Bednja, Ježovec 10</w:t>
      </w:r>
      <w:r w:rsidR="000B778A">
        <w:t xml:space="preserve">, OIB: </w:t>
      </w:r>
      <w:r w:rsidR="00412F29">
        <w:t>66559797084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412F29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412F29" w:rsidRPr="00412F29">
        <w:rPr>
          <w:rFonts w:cs="Times New Roman"/>
        </w:rPr>
        <w:t>LONJAK d.o.o., Bednja, Ježovec 10, OIB: 39510341116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7E09E2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7E09E2" w:rsidP="007E09E2" w:rsidR="007E09E2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412F29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412F29" w:rsidRPr="00412F29">
        <w:rPr>
          <w:rFonts w:cs="Times New Roman"/>
        </w:rPr>
        <w:t>LONJAK d.o.o., Bedn</w:t>
      </w:r>
      <w:r w:rsidR="00412F29">
        <w:rPr>
          <w:rFonts w:cs="Times New Roman"/>
        </w:rPr>
        <w:t>ja, Ježovec 10</w:t>
      </w:r>
      <w:r w:rsidR="000B778A" w:rsidRPr="000B778A">
        <w:rPr>
          <w:rFonts w:cs="Times New Roman"/>
        </w:rPr>
        <w:t xml:space="preserve">, </w:t>
      </w:r>
    </w:p>
    <w:p w:rsidRDefault="009C304A" w:rsidP="00412F29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412F29" w:rsidRPr="00412F29">
        <w:t>Stjepan Lonjak, Bednja, Ježovec 10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9BE" w:rsidP="009C304A" w:rsidR="006019BE">
      <w:r>
        <w:separator/>
      </w:r>
    </w:p>
  </w:endnote>
  <w:endnote w:id="0" w:type="continuationSeparator">
    <w:p w:rsidRDefault="006019BE" w:rsidP="009C304A" w:rsidR="00601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9BE" w:rsidP="009C304A" w:rsidR="006019BE">
      <w:r>
        <w:separator/>
      </w:r>
    </w:p>
  </w:footnote>
  <w:footnote w:id="0" w:type="continuationSeparator">
    <w:p w:rsidRDefault="006019BE" w:rsidP="009C304A" w:rsidR="00601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9E2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412F29">
      <w:t>472</w:t>
    </w:r>
    <w:r w:rsidR="000B778A">
      <w:t>/16-</w:t>
    </w:r>
    <w:r w:rsidR="00412F2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412F29">
      <w:t>472</w:t>
    </w:r>
    <w:r w:rsidR="009B2BCE">
      <w:t>/16-</w:t>
    </w:r>
    <w:r w:rsidR="00412F2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B9F"/>
    <w:rsid w:val="00126F8A"/>
    <w:rsid w:val="001F0EF9"/>
    <w:rsid w:val="00412F29"/>
    <w:rsid w:val="00444475"/>
    <w:rsid w:val="00524F20"/>
    <w:rsid w:val="00584C46"/>
    <w:rsid w:val="006019BE"/>
    <w:rsid w:val="00603C37"/>
    <w:rsid w:val="00660159"/>
    <w:rsid w:val="007E09E2"/>
    <w:rsid w:val="00826138"/>
    <w:rsid w:val="008D1BBB"/>
    <w:rsid w:val="00954519"/>
    <w:rsid w:val="00966582"/>
    <w:rsid w:val="009B2BCE"/>
    <w:rsid w:val="009C304A"/>
    <w:rsid w:val="00A01E14"/>
    <w:rsid w:val="00A80E19"/>
    <w:rsid w:val="00B73D1F"/>
    <w:rsid w:val="00BE0B3A"/>
    <w:rsid w:val="00D16253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E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E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LONJAK društvo s ograničenom odgovornošću za graditeljstvo, turizam, trgovinu i putnička agencija</izvorni_sadrzaj>
    <derivirana_varijabla naziv="DomainObject.Predmet.ProtustrankaFormated_1">  LONJAK društvo s ograničenom odgovornošću za graditeljstvo, turizam, trgovinu i putnička agencija</derivirana_varijabla>
  </DomainObject.Predmet.ProtustrankaFormated>
  <DomainObject.Predmet.ProtustrankaFormatedOIB>
    <izvorni_sadrzaj>  LONJAK društvo s ograničenom odgovornošću za graditeljstvo, turizam, trgovinu i putnička agencija, OIB 39510341116</izvorni_sadrzaj>
    <derivirana_varijabla naziv="DomainObject.Predmet.ProtustrankaFormatedOIB_1">  LONJAK društvo s ograničenom odgovornošću za graditeljstvo, turizam, trgovinu i putnička agencija, OIB 39510341116</derivirana_varijabla>
  </DomainObject.Predmet.ProtustrankaFormatedOIB>
  <DomainObject.Predmet.ProtustrankaFormatedWithAdress>
    <izvorni_sadrzaj> LONJAK društvo s ograničenom odgovornošću za graditeljstvo, turizam, trgovinu i putnička agencija, Ježovec 10, 42253 Ježovec</izvorni_sadrzaj>
    <derivirana_varijabla naziv="DomainObject.Predmet.ProtustrankaFormatedWithAdress_1"> LONJAK društvo s ograničenom odgovornošću za graditeljstvo, turizam, trgovinu i putnička agencija, Ježovec 10, 42253 Ježovec</derivirana_varijabla>
  </DomainObject.Predmet.ProtustrankaFormatedWithAdress>
  <DomainObject.Predmet.ProtustrankaFormatedWithAdressOIB>
    <izvorni_sadrzaj> LONJAK društvo s ograničenom odgovornošću za graditeljstvo, turizam, trgovinu i putnička agencija, OIB 39510341116, Ježovec 10, 42253 Ježovec</izvorni_sadrzaj>
    <derivirana_varijabla naziv="DomainObject.Predmet.ProtustrankaFormatedWithAdressOIB_1"> LONJAK društvo s ograničenom odgovornošću za graditeljstvo, turizam, trgovinu i putnička agencija, OIB 39510341116, Ježovec 10, 42253 Ježovec</derivirana_varijabla>
  </DomainObject.Predmet.ProtustrankaFormatedWithAdressOIB>
  <DomainObject.Predmet.ProtustrankaWithAdress>
    <izvorni_sadrzaj>LONJAK društvo s ograničenom odgovornošću za graditeljstvo, turizam, trgovinu i putnička agencija Ježovec 10, 42253 Ježovec</izvorni_sadrzaj>
    <derivirana_varijabla naziv="DomainObject.Predmet.ProtustrankaWithAdress_1">LONJAK društvo s ograničenom odgovornošću za graditeljstvo, turizam, trgovinu i putnička agencija Ježovec 10, 42253 Ježovec</derivirana_varijabla>
  </DomainObject.Predmet.ProtustrankaWithAdress>
  <DomainObject.Predmet.ProtustrankaWithAdressOIB>
    <izvorni_sadrzaj>LONJAK društvo s ograničenom odgovornošću za graditeljstvo, turizam, trgovinu i putnička agencija, OIB 39510341116, Ježovec 10, 42253 Ježovec</izvorni_sadrzaj>
    <derivirana_varijabla naziv="DomainObject.Predmet.ProtustrankaWithAdressOIB_1">LONJAK društvo s ograničenom odgovornošću za graditeljstvo, turizam, trgovinu i putnička agencija, OIB 39510341116, Ježovec 10, 42253 Ježovec</derivirana_varijabla>
  </DomainObject.Predmet.ProtustrankaWithAdressOIB>
  <DomainObject.Predmet.ProtustrankaNazivFormated>
    <izvorni_sadrzaj>LONJAK društvo s ograničenom odgovornošću za graditeljstvo, turizam, trgovinu i putnička agencija</izvorni_sadrzaj>
    <derivirana_varijabla naziv="DomainObject.Predmet.ProtustrankaNazivFormated_1">LONJAK društvo s ograničenom odgovornošću za graditeljstvo, turizam, trgovinu i putnička agencija</derivirana_varijabla>
  </DomainObject.Predmet.ProtustrankaNazivFormated>
  <DomainObject.Predmet.ProtustrankaNazivFormatedOIB>
    <izvorni_sadrzaj>LONJAK društvo s ograničenom odgovornošću za graditeljstvo, turizam, trgovinu i putnička agencija, OIB 39510341116</izvorni_sadrzaj>
    <derivirana_varijabla naziv="DomainObject.Predmet.ProtustrankaNazivFormatedOIB_1">LONJAK društvo s ograničenom odgovornošću za graditeljstvo, turizam, trgovinu i putnička agencija, OIB 39510341116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57133.82</izvorni_sadrzaj>
    <derivirana_varijabla naziv="DomainObject.Predmet.TrenutnaVrijednost_1">57133.82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LONJAK društvo s ograničenom odgovornošću za graditeljstvo, turizam, trgovinu i putnička agencija</item>
    </izvorni_sadrzaj>
    <derivirana_varijabla naziv="DomainObject.Predmet.ProtuStrankaListFormated_1">
      <item>LONJAK društvo s ograničenom odgovornošću za graditeljstvo, turizam, trgovinu i putnička agencija</item>
    </derivirana_varijabla>
  </DomainObject.Predmet.ProtuStrankaListFormated>
  <DomainObject.Predmet.ProtuStrankaListFormatedOIB>
    <izvorni_sadrzaj>
      <item>LONJAK društvo s ograničenom odgovornošću za graditeljstvo, turizam, trgovinu i putnička agencija, OIB 39510341116</item>
    </izvorni_sadrzaj>
    <derivirana_varijabla naziv="DomainObject.Predmet.ProtuStrankaListFormatedOIB_1">
      <item>LONJAK društvo s ograničenom odgovornošću za graditeljstvo, turizam, trgovinu i putnička agencija, OIB 39510341116</item>
    </derivirana_varijabla>
  </DomainObject.Predmet.ProtuStrankaListFormatedOIB>
  <DomainObject.Predmet.ProtuStrankaListFormatedWithAdress>
    <izvorni_sadrzaj>
      <item>LONJAK društvo s ograničenom odgovornošću za graditeljstvo, turizam, trgovinu i putnička agencija, Ježovec 10, 42253 Ježovec</item>
    </izvorni_sadrzaj>
    <derivirana_varijabla naziv="DomainObject.Predmet.ProtuStrankaListFormatedWithAdress_1">
      <item>LONJAK društvo s ograničenom odgovornošću za graditeljstvo, turizam, trgovinu i putnička agencija, Ježovec 10, 42253 Ježovec</item>
    </derivirana_varijabla>
  </DomainObject.Predmet.ProtuStrankaListFormatedWithAdress>
  <DomainObject.Predmet.ProtuStrankaListFormatedWithAdressOIB>
    <izvorni_sadrzaj>
      <item>LONJAK društvo s ograničenom odgovornošću za graditeljstvo, turizam, trgovinu i putnička agencija, OIB 39510341116, Ježovec 10, 42253 Ježovec</item>
    </izvorni_sadrzaj>
    <derivirana_varijabla naziv="DomainObject.Predmet.ProtuStrankaListFormatedWithAdressOIB_1">
      <item>LONJAK društvo s ograničenom odgovornošću za graditeljstvo, turizam, trgovinu i putnička agencija, OIB 39510341116, Ježovec 10, 42253 Ježovec</item>
    </derivirana_varijabla>
  </DomainObject.Predmet.ProtuStrankaListFormatedWithAdressOIB>
  <DomainObject.Predmet.ProtuStrankaListNazivFormated>
    <izvorni_sadrzaj>
      <item>LONJAK društvo s ograničenom odgovornošću za graditeljstvo, turizam, trgovinu i putnička agencija</item>
    </izvorni_sadrzaj>
    <derivirana_varijabla naziv="DomainObject.Predmet.ProtuStrankaListNazivFormated_1">
      <item>LONJAK društvo s ograničenom odgovornošću za graditeljstvo, turizam, trgovinu i putnička agencija</item>
    </derivirana_varijabla>
  </DomainObject.Predmet.ProtuStrankaListNazivFormated>
  <DomainObject.Predmet.ProtuStrankaListNazivFormatedOIB>
    <izvorni_sadrzaj>
      <item>LONJAK društvo s ograničenom odgovornošću za graditeljstvo, turizam, trgovinu i putnička agencija, OIB 39510341116</item>
    </izvorni_sadrzaj>
    <derivirana_varijabla naziv="DomainObject.Predmet.ProtuStrankaListNazivFormatedOIB_1">
      <item>LONJAK društvo s ograničenom odgovornošću za graditeljstvo, turizam, trgovinu i putnička agencija, OIB 39510341116</item>
    </derivirana_varijabla>
  </DomainObject.Predmet.ProtuStrankaListNazivFormatedOIB>
  <DomainObject.Predmet.OstaliListFormated>
    <izvorni_sadrzaj>
      <item>E-oglasna ploča</item>
      <item>Sudski registar</item>
      <item>Stjepan Lonjak</item>
      <item>Županijsko državno odvjetništvo</item>
    </izvorni_sadrzaj>
    <derivirana_varijabla naziv="DomainObject.Predmet.OstaliListFormated_1">
      <item>E-oglasna ploča</item>
      <item>Sudski registar</item>
      <item>Stjepan Lonjak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FormatedOIB_1">
      <item>E-oglasna ploča</item>
      <item>Sudski registar</item>
      <item>Stjepan Lonjak, OIB 66559797084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Stjepan Lonjak, Ježovec 10, 42253 Ježovec</item>
      <item>Županijsko državno odvjetništvo</item>
    </izvorni_sadrzaj>
    <derivirana_varijabla naziv="DomainObject.Predmet.OstaliListFormatedWithAdress_1">
      <item>E-oglasna ploča</item>
      <item>Sudski registar</item>
      <item>Stjepan Lonjak, Ježovec 10, 42253 Ježovec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Stjepan Lonjak, OIB 66559797084, Ježovec 10, 42253 Ježovec</item>
      <item>Županijsko državno odvjetništvo</item>
    </izvorni_sadrzaj>
    <derivirana_varijabla naziv="DomainObject.Predmet.OstaliListFormatedWithAdressOIB_1">
      <item>E-oglasna ploča</item>
      <item>Sudski registar</item>
      <item>Stjepan Lonjak, OIB 66559797084, Ježovec 10, 42253 Ježovec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Stjepan Lonjak</item>
      <item>Županijsko državno odvjetništvo</item>
    </izvorni_sadrzaj>
    <derivirana_varijabla naziv="DomainObject.Predmet.OstaliListNazivFormated_1">
      <item>E-oglasna ploča</item>
      <item>Sudski registar</item>
      <item>Stjepan Lonjak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NazivFormatedOIB_1">
      <item>E-oglasna ploča</item>
      <item>Sudski registar</item>
      <item>Stjepan Lonjak, OIB 66559797084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LONJAK društvo s ograničenom odgovornošću za graditeljstvo, turizam, trgovinu i putnička agencija</izvorni_sadrzaj>
    <derivirana_varijabla naziv="DomainObject.Predmet.ProtustrankaIDrugi_1">LONJAK društvo s ograničenom odgovornošću za graditeljstvo, turizam, trgovinu i putnička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LONJAK društvo s ograničenom odgovornošću za graditeljstvo, turizam, trgovinu i putnička agencija, OIB 39510341116, Ježovec 10, 42253 Ježovec</izvorni_sadrzaj>
    <derivirana_varijabla naziv="DomainObject.Predmet.ProtustrankaIDrugiAdressOIB_1">LONJAK društvo s ograničenom odgovornošću za graditeljstvo, turizam, trgovinu i putnička agencija, OIB 39510341116, Ježovec 10, 42253 Ježovec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izvorni_sadrzaj>
    <derivirana_varijabla naziv="DomainObject.Predmet.SudioniciListNaziv_1"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izvorni_sadrzaj>
    <derivirana_varijabla naziv="DomainObject.Predmet.SudioniciListAdressOIB_1"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39510341116</item>
      <item>, OIB null</item>
      <item>, OIB null</item>
      <item>, OIB 66559797084</item>
      <item>, OIB null</item>
    </izvorni_sadrzaj>
    <derivirana_varijabla naziv="DomainObject.Predmet.SudioniciListNazivOIB_1">
      <item>, OIB 85821130368</item>
      <item>, OIB 39510341116</item>
      <item>, OIB null</item>
      <item>, OIB null</item>
      <item>, OIB 66559797084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1829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2016-08-31T11:53:00Z</dcterms:created>
  <dc:creator>Lea Rogina</dc:creator>
  <cp:lastModifiedBy>Nevenka Vuković</cp:lastModifiedBy>
  <cp:lastPrinted>2016-08-31T12:01:00Z</cp:lastPrinted>
  <dcterms:modified xmlns:xsi="http://www.w3.org/2001/XMLSchema-instance" xsi:type="dcterms:W3CDTF">2016-08-31T12:02:00Z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