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7387" w14:paraId="5b47387" w:rsidRDefault="000E2207" w:rsidP="000E2207" w:rsidR="000E2207" w:rsidRPr="00EF6F6F">
      <w:pPr>
        <w15:collapsed w:val="false"/>
        <w:rPr>
          <w:b/>
        </w:rPr>
      </w:pPr>
      <w:bookmarkStart w:name="_GoBack" w:id="0"/>
      <w:bookmarkEnd w:id="0"/>
    </w:p>
    <w:p w:rsidRDefault="000E2207" w:rsidP="00420558" w:rsidR="007678B3" w:rsidRPr="00EF6F6F">
      <w:pPr>
        <w:jc w:val="center"/>
        <w:rPr>
          <w:b/>
        </w:rPr>
      </w:pPr>
      <w:r w:rsidRPr="00EF6F6F">
        <w:rPr>
          <w:b/>
        </w:rPr>
        <w:t>TRGOVA</w:t>
      </w:r>
      <w:r w:rsidR="00420558" w:rsidRPr="00EF6F6F">
        <w:rPr>
          <w:b/>
        </w:rPr>
        <w:t>Č</w:t>
      </w:r>
      <w:r w:rsidRPr="00EF6F6F">
        <w:rPr>
          <w:b/>
        </w:rPr>
        <w:t>KI SUD U ZAGREBU</w:t>
      </w:r>
      <w:r w:rsidR="00503C60">
        <w:rPr>
          <w:b/>
        </w:rPr>
        <w:t xml:space="preserve"> </w:t>
      </w:r>
    </w:p>
    <w:p w:rsidRDefault="00503C60" w:rsidP="00420558" w:rsidR="007678B3" w:rsidRPr="00EF6F6F">
      <w:pPr>
        <w:jc w:val="center"/>
      </w:pPr>
      <w:r>
        <w:t>Zagreb</w:t>
      </w:r>
      <w:r w:rsidR="007678B3" w:rsidRPr="00EF6F6F">
        <w:t xml:space="preserve">, </w:t>
      </w:r>
      <w:proofErr w:type="spellStart"/>
      <w:r>
        <w:t>Amruševa</w:t>
      </w:r>
      <w:proofErr w:type="spellEnd"/>
      <w:r>
        <w:t xml:space="preserve"> 2/II</w:t>
      </w:r>
    </w:p>
    <w:p w:rsidRDefault="000E2207" w:rsidP="000E2207" w:rsidR="000E2207">
      <w:pPr>
        <w:rPr>
          <w:b/>
        </w:rPr>
      </w:pPr>
    </w:p>
    <w:p w:rsidRDefault="00301ECA" w:rsidP="000E2207" w:rsidR="00301ECA" w:rsidRPr="00EF6F6F">
      <w:pPr>
        <w:rPr>
          <w:b/>
        </w:rPr>
      </w:pPr>
    </w:p>
    <w:p w:rsidRDefault="009A73DE" w:rsidP="00420558" w:rsidR="009A73DE" w:rsidRPr="00EF6F6F">
      <w:pPr>
        <w:jc w:val="right"/>
        <w:rPr>
          <w:b/>
        </w:rPr>
      </w:pPr>
      <w:r w:rsidRPr="00EF6F6F">
        <w:rPr>
          <w:b/>
        </w:rPr>
        <w:t xml:space="preserve">Posl.br. </w:t>
      </w:r>
      <w:r w:rsidR="00503C60">
        <w:rPr>
          <w:b/>
        </w:rPr>
        <w:t xml:space="preserve"> </w:t>
      </w:r>
      <w:r w:rsidRPr="00EF6F6F">
        <w:rPr>
          <w:b/>
        </w:rPr>
        <w:t xml:space="preserve"> St-</w:t>
      </w:r>
      <w:r w:rsidR="00503C60">
        <w:rPr>
          <w:b/>
        </w:rPr>
        <w:t>988/18</w:t>
      </w:r>
    </w:p>
    <w:p w:rsidRDefault="00420558" w:rsidP="003A4649" w:rsidR="000E2207">
      <w:pPr>
        <w:jc w:val="right"/>
      </w:pPr>
      <w:r w:rsidRPr="00EF6F6F">
        <w:t>Stečajni sudac:</w:t>
      </w:r>
      <w:r w:rsidR="00503C60">
        <w:t>Ivana Koštarić Fegeš</w:t>
      </w:r>
    </w:p>
    <w:p w:rsidRDefault="003A4649" w:rsidP="003A4649" w:rsidR="003A4649">
      <w:pPr>
        <w:jc w:val="right"/>
      </w:pPr>
    </w:p>
    <w:p w:rsidRDefault="0047740F" w:rsidP="003A4649" w:rsidR="0047740F" w:rsidRPr="00EF6F6F">
      <w:pPr>
        <w:jc w:val="right"/>
      </w:pPr>
    </w:p>
    <w:p w:rsidRDefault="00503C60" w:rsidP="00420558" w:rsidR="000E2207" w:rsidRPr="00EF6F6F">
      <w:pPr>
        <w:rPr>
          <w:b/>
        </w:rPr>
      </w:pPr>
      <w:r>
        <w:rPr>
          <w:b/>
        </w:rPr>
        <w:t>Stečajna masa iza MELO NEKRETNINE</w:t>
      </w:r>
      <w:r w:rsidR="000E2207" w:rsidRPr="00EF6F6F">
        <w:rPr>
          <w:b/>
        </w:rPr>
        <w:t xml:space="preserve"> d.o.o. u stečaju</w:t>
      </w:r>
    </w:p>
    <w:p w:rsidRDefault="000E2207" w:rsidP="00420558" w:rsidR="000E2207">
      <w:r w:rsidRPr="00EF6F6F">
        <w:t xml:space="preserve">Zagreb, </w:t>
      </w:r>
      <w:r w:rsidR="00503C60">
        <w:t xml:space="preserve">Majstora </w:t>
      </w:r>
      <w:proofErr w:type="spellStart"/>
      <w:r w:rsidR="00503C60">
        <w:t>Radonje</w:t>
      </w:r>
      <w:proofErr w:type="spellEnd"/>
      <w:r w:rsidR="00503C60">
        <w:t xml:space="preserve"> 12</w:t>
      </w:r>
    </w:p>
    <w:p w:rsidRDefault="0047740F" w:rsidP="00420558" w:rsidR="0047740F" w:rsidRPr="00EF6F6F">
      <w:proofErr w:type="spellStart"/>
      <w:r>
        <w:t>OIB</w:t>
      </w:r>
      <w:proofErr w:type="spellEnd"/>
      <w:r>
        <w:t>: 56042706180</w:t>
      </w:r>
    </w:p>
    <w:p w:rsidRDefault="000E2207" w:rsidP="000E2207" w:rsidR="000E2207">
      <w:pPr>
        <w:jc w:val="center"/>
        <w:rPr>
          <w:b/>
        </w:rPr>
      </w:pPr>
    </w:p>
    <w:p w:rsidRDefault="002B06F5" w:rsidP="000E2207" w:rsidR="002B06F5" w:rsidRPr="00EF6F6F">
      <w:pPr>
        <w:jc w:val="center"/>
        <w:rPr>
          <w:b/>
        </w:rPr>
      </w:pPr>
    </w:p>
    <w:p w:rsidRDefault="00667A2B" w:rsidP="000E2207" w:rsidR="00667A2B" w:rsidRPr="00EF6F6F">
      <w:pPr>
        <w:jc w:val="center"/>
        <w:rPr>
          <w:b/>
        </w:rPr>
      </w:pPr>
    </w:p>
    <w:p w:rsidRDefault="00420558" w:rsidP="000E2207" w:rsidR="000E2207" w:rsidRPr="003A4649">
      <w:pPr>
        <w:jc w:val="center"/>
        <w:rPr>
          <w:b/>
        </w:rPr>
      </w:pPr>
      <w:r w:rsidRPr="003A4649">
        <w:rPr>
          <w:b/>
        </w:rPr>
        <w:t>Pregled imovine i obveza stečajnog dužnika prema članku</w:t>
      </w:r>
      <w:r w:rsidR="000E2207" w:rsidRPr="003A4649">
        <w:rPr>
          <w:b/>
        </w:rPr>
        <w:t xml:space="preserve">  </w:t>
      </w:r>
      <w:r w:rsidR="00363EFD" w:rsidRPr="003A4649">
        <w:rPr>
          <w:b/>
        </w:rPr>
        <w:t>223</w:t>
      </w:r>
      <w:r w:rsidR="000E2207" w:rsidRPr="003A4649">
        <w:rPr>
          <w:b/>
        </w:rPr>
        <w:t xml:space="preserve">. </w:t>
      </w:r>
      <w:proofErr w:type="spellStart"/>
      <w:r w:rsidR="000E2207" w:rsidRPr="003A4649">
        <w:rPr>
          <w:b/>
        </w:rPr>
        <w:t>SZ</w:t>
      </w:r>
      <w:proofErr w:type="spellEnd"/>
      <w:r w:rsidR="000E2207" w:rsidRPr="003A4649">
        <w:rPr>
          <w:b/>
        </w:rPr>
        <w:t>-a</w:t>
      </w:r>
    </w:p>
    <w:p w:rsidRDefault="00667A2B" w:rsidP="000E2207" w:rsidR="00667A2B" w:rsidRPr="00EF6F6F">
      <w:pPr>
        <w:jc w:val="center"/>
      </w:pPr>
      <w:r w:rsidRPr="00EF6F6F">
        <w:t>__________________________________________________________________________</w:t>
      </w:r>
    </w:p>
    <w:p w:rsidRDefault="000E2207" w:rsidP="000E2207" w:rsidR="000E2207"/>
    <w:p w:rsidRDefault="002B06F5" w:rsidP="000E2207" w:rsidR="002B06F5" w:rsidRPr="00EF6F6F"/>
    <w:p w:rsidRDefault="00667A2B" w:rsidP="000E2207" w:rsidR="00667A2B" w:rsidRPr="00EF6F6F">
      <w:pPr>
        <w:tabs>
          <w:tab w:pos="284" w:val="left"/>
        </w:tabs>
        <w:rPr>
          <w:b/>
        </w:rPr>
      </w:pPr>
    </w:p>
    <w:p w:rsidRDefault="000E2207" w:rsidP="000E2207" w:rsidR="000E2207" w:rsidRPr="00EF6F6F">
      <w:pPr>
        <w:tabs>
          <w:tab w:pos="284" w:val="left"/>
        </w:tabs>
        <w:rPr>
          <w:b/>
        </w:rPr>
      </w:pPr>
      <w:r w:rsidRPr="00EF6F6F">
        <w:rPr>
          <w:b/>
        </w:rPr>
        <w:t>1.</w:t>
      </w:r>
      <w:r w:rsidR="00420558" w:rsidRPr="00EF6F6F">
        <w:rPr>
          <w:b/>
        </w:rPr>
        <w:tab/>
      </w:r>
      <w:r w:rsidR="00420558" w:rsidRPr="00EF6F6F">
        <w:rPr>
          <w:b/>
        </w:rPr>
        <w:tab/>
      </w:r>
      <w:r w:rsidRPr="00EF6F6F">
        <w:rPr>
          <w:b/>
        </w:rPr>
        <w:t xml:space="preserve">POPIS PREDMETA STEČAJNE MASE  </w:t>
      </w:r>
    </w:p>
    <w:p w:rsidRDefault="0047740F" w:rsidP="000E2207" w:rsidR="0047740F">
      <w:pPr>
        <w:tabs>
          <w:tab w:pos="360" w:val="left"/>
        </w:tabs>
      </w:pPr>
    </w:p>
    <w:p w:rsidRDefault="000E2207" w:rsidP="0047740F" w:rsidR="0047740F">
      <w:pPr>
        <w:tabs>
          <w:tab w:pos="360" w:val="left"/>
        </w:tabs>
      </w:pPr>
      <w:r w:rsidRPr="00EF6F6F">
        <w:t>Stečajni upr</w:t>
      </w:r>
      <w:r w:rsidR="0047740F">
        <w:t>avitelj je u mogućnosti dati sli</w:t>
      </w:r>
      <w:r w:rsidRPr="00EF6F6F">
        <w:t>jedeći popis predmeta stečajne mase:</w:t>
      </w:r>
    </w:p>
    <w:p w:rsidRDefault="0047740F" w:rsidP="0047740F" w:rsidR="0047740F">
      <w:pPr>
        <w:tabs>
          <w:tab w:pos="360" w:val="left"/>
        </w:tabs>
      </w:pPr>
    </w:p>
    <w:p w:rsidRDefault="000E2207" w:rsidP="0047740F" w:rsidR="000E2207" w:rsidRPr="00EF6F6F">
      <w:pPr>
        <w:tabs>
          <w:tab w:pos="360" w:val="left"/>
        </w:tabs>
      </w:pPr>
      <w:r w:rsidRPr="00EF6F6F">
        <w:t>1.1.</w:t>
      </w:r>
      <w:r w:rsidR="00667A2B" w:rsidRPr="00EF6F6F">
        <w:t xml:space="preserve"> </w:t>
      </w:r>
      <w:r w:rsidRPr="00EF6F6F">
        <w:t>POKRETNINE</w:t>
      </w:r>
    </w:p>
    <w:p w:rsidRDefault="000E2207" w:rsidP="0047740F" w:rsidR="0047740F">
      <w:pPr>
        <w:jc w:val="both"/>
      </w:pPr>
      <w:r w:rsidRPr="00EF6F6F">
        <w:t>Dužnik</w:t>
      </w:r>
      <w:r w:rsidR="00503C60">
        <w:t xml:space="preserve"> nema</w:t>
      </w:r>
      <w:r w:rsidRPr="00EF6F6F">
        <w:t xml:space="preserve"> pokretnina </w:t>
      </w:r>
      <w:r w:rsidR="00503C60">
        <w:t xml:space="preserve"> </w:t>
      </w:r>
    </w:p>
    <w:p w:rsidRDefault="0047740F" w:rsidP="0047740F" w:rsidR="0047740F">
      <w:pPr>
        <w:jc w:val="both"/>
      </w:pPr>
    </w:p>
    <w:p w:rsidRDefault="0047740F" w:rsidP="0047740F" w:rsidR="000E2207" w:rsidRPr="00EF6F6F">
      <w:pPr>
        <w:jc w:val="both"/>
      </w:pPr>
      <w:r>
        <w:t xml:space="preserve">1.2  </w:t>
      </w:r>
      <w:r w:rsidR="000E2207" w:rsidRPr="00EF6F6F">
        <w:t>NEKRETNINE</w:t>
      </w:r>
    </w:p>
    <w:p w:rsidRDefault="00503C60" w:rsidP="002B06F5" w:rsidR="002B06F5" w:rsidRPr="00EF6F6F">
      <w:pPr>
        <w:tabs>
          <w:tab w:pos="426" w:val="left"/>
        </w:tabs>
        <w:jc w:val="both"/>
      </w:pPr>
      <w:r>
        <w:t xml:space="preserve">Dužnik ima nekretnine i to: </w:t>
      </w:r>
      <w:r w:rsidR="002B06F5">
        <w:t xml:space="preserve">i to: upisanu u zemljišnim knjigama Općinskog suda u Šibeniku, Zemljišnoknjižnog odjela Šibenik, u zk.ul.br. 1116,  kuća </w:t>
      </w:r>
      <w:proofErr w:type="spellStart"/>
      <w:r w:rsidR="002B06F5">
        <w:t>stojna</w:t>
      </w:r>
      <w:proofErr w:type="spellEnd"/>
      <w:r w:rsidR="002B06F5">
        <w:t xml:space="preserve">, zk.č.br. 123/2, i vrt </w:t>
      </w:r>
      <w:proofErr w:type="spellStart"/>
      <w:r w:rsidR="002B06F5">
        <w:t>zk.č</w:t>
      </w:r>
      <w:proofErr w:type="spellEnd"/>
      <w:r w:rsidR="002B06F5">
        <w:t xml:space="preserve">. br.1989/1, sve u k.o. 330370 </w:t>
      </w:r>
      <w:proofErr w:type="spellStart"/>
      <w:r w:rsidR="002B06F5">
        <w:t>Žirje</w:t>
      </w:r>
      <w:proofErr w:type="spellEnd"/>
      <w:r w:rsidR="002B06F5">
        <w:t>.</w:t>
      </w:r>
    </w:p>
    <w:p w:rsidRDefault="00503C60" w:rsidP="00503C60" w:rsidR="00503C60" w:rsidRPr="00EF6F6F">
      <w:pPr>
        <w:tabs>
          <w:tab w:pos="426" w:val="left"/>
        </w:tabs>
        <w:jc w:val="both"/>
      </w:pPr>
    </w:p>
    <w:p w:rsidRDefault="000E2207" w:rsidP="000E2207" w:rsidR="000E2207" w:rsidRPr="00EF6F6F">
      <w:pPr>
        <w:tabs>
          <w:tab w:pos="284" w:val="left"/>
        </w:tabs>
      </w:pPr>
      <w:r w:rsidRPr="00EF6F6F">
        <w:t xml:space="preserve">1.3. </w:t>
      </w:r>
      <w:r w:rsidR="00667A2B" w:rsidRPr="00EF6F6F">
        <w:t xml:space="preserve"> </w:t>
      </w:r>
      <w:r w:rsidRPr="00EF6F6F">
        <w:t>POTRAŽIVANJA STEČAJNOG DUŽNIKA</w:t>
      </w:r>
    </w:p>
    <w:p w:rsidRDefault="000E2207" w:rsidP="002B06F5" w:rsidR="002B06F5">
      <w:pPr>
        <w:tabs>
          <w:tab w:pos="360" w:val="left"/>
        </w:tabs>
        <w:jc w:val="both"/>
      </w:pPr>
      <w:r w:rsidRPr="00EF6F6F">
        <w:t xml:space="preserve">Stečajni dužnik </w:t>
      </w:r>
      <w:r w:rsidR="00003DFF" w:rsidRPr="00EF6F6F">
        <w:t>i</w:t>
      </w:r>
      <w:r w:rsidRPr="00EF6F6F">
        <w:t>ma potraživanja</w:t>
      </w:r>
      <w:r w:rsidR="00003DFF" w:rsidRPr="00EF6F6F">
        <w:t xml:space="preserve"> u iznosu od </w:t>
      </w:r>
      <w:r w:rsidR="00503C60">
        <w:t>5.025,00</w:t>
      </w:r>
      <w:r w:rsidR="00003DFF" w:rsidRPr="00EF6F6F">
        <w:t xml:space="preserve"> kn po </w:t>
      </w:r>
      <w:r w:rsidR="00503C60">
        <w:t>blagajničkom dnevniku</w:t>
      </w:r>
      <w:r w:rsidR="00003DFF" w:rsidRPr="00EF6F6F">
        <w:t xml:space="preserve"> </w:t>
      </w:r>
      <w:r w:rsidR="00003DFF" w:rsidRPr="00EF6F6F">
        <w:tab/>
      </w:r>
      <w:r w:rsidR="00003DFF" w:rsidRPr="00EF6F6F">
        <w:tab/>
      </w:r>
      <w:r w:rsidR="00503C60">
        <w:t xml:space="preserve"> </w:t>
      </w:r>
    </w:p>
    <w:p w:rsidRDefault="000E2207" w:rsidP="002B06F5" w:rsidR="000E2207" w:rsidRPr="00EF6F6F">
      <w:pPr>
        <w:tabs>
          <w:tab w:pos="360" w:val="left"/>
        </w:tabs>
        <w:jc w:val="both"/>
      </w:pPr>
      <w:r w:rsidRPr="00EF6F6F">
        <w:t xml:space="preserve">1.4. </w:t>
      </w:r>
      <w:r w:rsidR="00667A2B" w:rsidRPr="00EF6F6F">
        <w:t xml:space="preserve"> </w:t>
      </w:r>
      <w:r w:rsidRPr="00EF6F6F">
        <w:t>PARNICE</w:t>
      </w:r>
    </w:p>
    <w:p w:rsidRDefault="000E2207" w:rsidP="000E2207" w:rsidR="000E2207" w:rsidRPr="00EF6F6F">
      <w:pPr>
        <w:tabs>
          <w:tab w:pos="360" w:val="left"/>
        </w:tabs>
      </w:pPr>
      <w:r w:rsidRPr="00EF6F6F">
        <w:t>Stečajni dužnik nema parnica koje vodi u svoju korist</w:t>
      </w:r>
    </w:p>
    <w:p w:rsidRDefault="000E2207" w:rsidP="000E2207" w:rsidR="000E2207" w:rsidRPr="00EF6F6F"/>
    <w:p w:rsidRDefault="000E2207" w:rsidP="000E2207" w:rsidR="000E2207" w:rsidRPr="00EF6F6F"/>
    <w:p w:rsidRDefault="00667A2B" w:rsidP="000E2207" w:rsidR="000E2207" w:rsidRPr="00EF6F6F">
      <w:pPr>
        <w:rPr>
          <w:b/>
        </w:rPr>
      </w:pPr>
      <w:r w:rsidRPr="00EF6F6F">
        <w:rPr>
          <w:b/>
        </w:rPr>
        <w:t>2.</w:t>
      </w:r>
      <w:r w:rsidRPr="00EF6F6F">
        <w:rPr>
          <w:b/>
        </w:rPr>
        <w:tab/>
      </w:r>
      <w:r w:rsidR="000E2207" w:rsidRPr="00EF6F6F">
        <w:rPr>
          <w:b/>
        </w:rPr>
        <w:t xml:space="preserve">POPIS VJEROVNIKA </w:t>
      </w:r>
    </w:p>
    <w:p w:rsidRDefault="00667A2B" w:rsidP="000E2207" w:rsidR="00667A2B" w:rsidRPr="00EF6F6F"/>
    <w:p w:rsidRDefault="000E2207" w:rsidP="000E2207" w:rsidR="000E2207" w:rsidRPr="00EF6F6F">
      <w:pPr>
        <w:tabs>
          <w:tab w:pos="284" w:val="left"/>
        </w:tabs>
        <w:rPr>
          <w:bCs/>
        </w:rPr>
      </w:pPr>
      <w:r w:rsidRPr="00EF6F6F">
        <w:rPr>
          <w:bCs/>
        </w:rPr>
        <w:t xml:space="preserve">PRVI  VIŠI  ISPLATNI  RED:  </w:t>
      </w:r>
      <w:r w:rsidR="002B06F5">
        <w:rPr>
          <w:bCs/>
        </w:rPr>
        <w:t xml:space="preserve"> </w:t>
      </w:r>
      <w:r w:rsidRPr="00EF6F6F">
        <w:rPr>
          <w:bCs/>
        </w:rPr>
        <w:t>0</w:t>
      </w:r>
    </w:p>
    <w:p w:rsidRDefault="000E2207" w:rsidP="002B06F5" w:rsidR="002B06F5">
      <w:pPr>
        <w:rPr>
          <w:bCs/>
        </w:rPr>
      </w:pPr>
      <w:r w:rsidRPr="00EF6F6F">
        <w:rPr>
          <w:bCs/>
        </w:rPr>
        <w:t xml:space="preserve">DRUGI VIŠI ISPLATNI RED:  </w:t>
      </w:r>
      <w:r w:rsidR="002B06F5">
        <w:rPr>
          <w:bCs/>
        </w:rPr>
        <w:t xml:space="preserve"> </w:t>
      </w:r>
      <w:r w:rsidR="00503C60">
        <w:rPr>
          <w:bCs/>
        </w:rPr>
        <w:t>0</w:t>
      </w:r>
    </w:p>
    <w:p w:rsidRDefault="000E2207" w:rsidP="002B06F5" w:rsidR="000E2207" w:rsidRPr="00EF6F6F">
      <w:pPr>
        <w:rPr>
          <w:bCs/>
        </w:rPr>
      </w:pPr>
      <w:proofErr w:type="spellStart"/>
      <w:r w:rsidRPr="00EF6F6F">
        <w:rPr>
          <w:bCs/>
        </w:rPr>
        <w:t>RAZLUČNI</w:t>
      </w:r>
      <w:proofErr w:type="spellEnd"/>
      <w:r w:rsidRPr="00EF6F6F">
        <w:rPr>
          <w:bCs/>
        </w:rPr>
        <w:t xml:space="preserve"> VJEROVNIK:  </w:t>
      </w:r>
      <w:r w:rsidR="002B06F5">
        <w:rPr>
          <w:bCs/>
        </w:rPr>
        <w:t xml:space="preserve">  </w:t>
      </w:r>
      <w:r w:rsidRPr="00EF6F6F">
        <w:rPr>
          <w:bCs/>
        </w:rPr>
        <w:t>0</w:t>
      </w:r>
    </w:p>
    <w:p w:rsidRDefault="00503C60" w:rsidP="000E2207" w:rsidR="00503C60" w:rsidRPr="002B06F5">
      <w:pPr>
        <w:rPr>
          <w:b/>
          <w:bCs/>
        </w:rPr>
      </w:pPr>
      <w:r w:rsidRPr="002B06F5">
        <w:rPr>
          <w:bCs/>
        </w:rPr>
        <w:t xml:space="preserve">IZLUČNI VJEROVNIK:   </w:t>
      </w:r>
      <w:r w:rsidR="002B06F5">
        <w:rPr>
          <w:bCs/>
        </w:rPr>
        <w:t xml:space="preserve">  </w:t>
      </w:r>
      <w:r w:rsidRPr="002B06F5">
        <w:rPr>
          <w:bCs/>
        </w:rPr>
        <w:t>0</w:t>
      </w:r>
    </w:p>
    <w:p w:rsidRDefault="000E2207" w:rsidP="000E2207" w:rsidR="000E2207" w:rsidRPr="00EF6F6F">
      <w:pPr>
        <w:rPr>
          <w:b/>
          <w:bCs/>
        </w:rPr>
      </w:pPr>
    </w:p>
    <w:p w:rsidRDefault="000E2207" w:rsidP="000E2207" w:rsidR="000E2207">
      <w:pPr>
        <w:rPr>
          <w:b/>
          <w:bCs/>
        </w:rPr>
      </w:pPr>
    </w:p>
    <w:p w:rsidRDefault="002B06F5" w:rsidP="000E2207" w:rsidR="002B06F5">
      <w:pPr>
        <w:rPr>
          <w:b/>
          <w:bCs/>
        </w:rPr>
      </w:pPr>
    </w:p>
    <w:p w:rsidRDefault="002B06F5" w:rsidP="000E2207" w:rsidR="002B06F5">
      <w:pPr>
        <w:rPr>
          <w:b/>
          <w:bCs/>
        </w:rPr>
      </w:pPr>
    </w:p>
    <w:p w:rsidRDefault="002B06F5" w:rsidP="000E2207" w:rsidR="002B06F5" w:rsidRPr="00EF6F6F">
      <w:pPr>
        <w:rPr>
          <w:b/>
          <w:bCs/>
        </w:rPr>
      </w:pPr>
    </w:p>
    <w:p w:rsidRDefault="000E2207" w:rsidP="000E2207" w:rsidR="000E2207" w:rsidRPr="00EF6F6F">
      <w:pPr>
        <w:rPr>
          <w:b/>
        </w:rPr>
      </w:pPr>
      <w:r w:rsidRPr="00EF6F6F">
        <w:rPr>
          <w:b/>
        </w:rPr>
        <w:t>3.</w:t>
      </w:r>
      <w:r w:rsidR="00667A2B" w:rsidRPr="00EF6F6F">
        <w:rPr>
          <w:b/>
        </w:rPr>
        <w:tab/>
      </w:r>
      <w:r w:rsidRPr="00EF6F6F">
        <w:rPr>
          <w:b/>
        </w:rPr>
        <w:t xml:space="preserve">PREGLED IMOVINE I OBVEZA </w:t>
      </w:r>
    </w:p>
    <w:p w:rsidRDefault="002B06F5" w:rsidP="000E2207" w:rsidR="002B06F5">
      <w:pPr>
        <w:tabs>
          <w:tab w:pos="360" w:val="left"/>
        </w:tabs>
        <w:rPr>
          <w:b/>
        </w:rPr>
      </w:pPr>
    </w:p>
    <w:p w:rsidRDefault="000E2207" w:rsidP="000E2207" w:rsidR="000E2207" w:rsidRPr="00EF6F6F">
      <w:pPr>
        <w:tabs>
          <w:tab w:pos="360" w:val="left"/>
        </w:tabs>
      </w:pPr>
      <w:r w:rsidRPr="00EF6F6F">
        <w:t>Pregled imovine i obveza stečajnog dužnika:</w:t>
      </w:r>
    </w:p>
    <w:p w:rsidRDefault="000E2207" w:rsidP="000E2207" w:rsidR="000E2207" w:rsidRPr="00EF6F6F"/>
    <w:p w:rsidRDefault="000E2207" w:rsidP="000E2207" w:rsidR="000E2207" w:rsidRPr="00EF6F6F">
      <w:pPr>
        <w:tabs>
          <w:tab w:pos="284" w:val="left"/>
        </w:tabs>
      </w:pPr>
      <w:r w:rsidRPr="00EF6F6F">
        <w:t xml:space="preserve">IMOVINA – vrijednost se ne može iskazati jer imovina nije procijenjena. </w:t>
      </w:r>
      <w:r w:rsidRPr="00EF6F6F">
        <w:tab/>
      </w:r>
      <w:r w:rsidRPr="00EF6F6F">
        <w:tab/>
      </w:r>
      <w:r w:rsidRPr="00EF6F6F">
        <w:tab/>
        <w:t xml:space="preserve"> </w:t>
      </w:r>
    </w:p>
    <w:p w:rsidRDefault="000E2207" w:rsidP="002B06F5" w:rsidR="002B06F5">
      <w:pPr>
        <w:tabs>
          <w:tab w:pos="284" w:val="left"/>
        </w:tabs>
      </w:pPr>
      <w:r w:rsidRPr="00EF6F6F">
        <w:t>Nekretnine:...............................................</w:t>
      </w:r>
      <w:r w:rsidR="00B4747D" w:rsidRPr="00EF6F6F">
        <w:t>.</w:t>
      </w:r>
      <w:r w:rsidRPr="00EF6F6F">
        <w:t>.</w:t>
      </w:r>
      <w:r w:rsidR="002B06F5">
        <w:t xml:space="preserve">nije </w:t>
      </w:r>
      <w:r w:rsidR="007460F8">
        <w:t>procijenjen</w:t>
      </w:r>
      <w:r w:rsidR="002B06F5">
        <w:t>a</w:t>
      </w:r>
      <w:r w:rsidRPr="00EF6F6F">
        <w:t xml:space="preserve"> </w:t>
      </w:r>
      <w:r w:rsidR="002B06F5">
        <w:tab/>
        <w:t xml:space="preserve"> </w:t>
      </w:r>
      <w:r w:rsidRPr="00EF6F6F">
        <w:t>Pokretnine:................................................</w:t>
      </w:r>
      <w:r w:rsidR="002B06F5">
        <w:t>.</w:t>
      </w:r>
      <w:r w:rsidRPr="00EF6F6F">
        <w:t>.</w:t>
      </w:r>
      <w:r w:rsidR="007460F8">
        <w:t>nema</w:t>
      </w:r>
    </w:p>
    <w:p w:rsidRDefault="000E2207" w:rsidP="002B06F5" w:rsidR="002B06F5">
      <w:pPr>
        <w:tabs>
          <w:tab w:pos="284" w:val="left"/>
        </w:tabs>
      </w:pPr>
      <w:r w:rsidRPr="00EF6F6F">
        <w:t>Potraživanja:.......................</w:t>
      </w:r>
      <w:r w:rsidR="002B06F5">
        <w:t>.</w:t>
      </w:r>
      <w:r w:rsidRPr="00EF6F6F">
        <w:t>...................</w:t>
      </w:r>
      <w:r w:rsidR="002B06F5">
        <w:t>.</w:t>
      </w:r>
      <w:r w:rsidRPr="00EF6F6F">
        <w:t>....</w:t>
      </w:r>
      <w:r w:rsidR="007460F8">
        <w:t>5.025,00</w:t>
      </w:r>
      <w:r w:rsidRPr="00EF6F6F">
        <w:t xml:space="preserve">,00 kn </w:t>
      </w:r>
    </w:p>
    <w:p w:rsidRDefault="000E2207" w:rsidP="002B06F5" w:rsidR="000E2207" w:rsidRPr="00EF6F6F">
      <w:pPr>
        <w:tabs>
          <w:tab w:pos="284" w:val="left"/>
        </w:tabs>
      </w:pPr>
      <w:r w:rsidRPr="00EF6F6F">
        <w:t>Parnica: ................................................</w:t>
      </w:r>
      <w:r w:rsidR="00B4747D" w:rsidRPr="00EF6F6F">
        <w:t>...</w:t>
      </w:r>
      <w:r w:rsidR="002B06F5">
        <w:t>..</w:t>
      </w:r>
      <w:r w:rsidR="00B4747D" w:rsidRPr="00EF6F6F">
        <w:t>..</w:t>
      </w:r>
      <w:r w:rsidRPr="00EF6F6F">
        <w:t>nema</w:t>
      </w:r>
      <w:r w:rsidRPr="00EF6F6F">
        <w:tab/>
      </w:r>
      <w:r w:rsidRPr="00EF6F6F">
        <w:tab/>
        <w:t xml:space="preserve">       </w:t>
      </w:r>
    </w:p>
    <w:p w:rsidRDefault="000E2207" w:rsidP="000E2207" w:rsidR="000E2207" w:rsidRPr="00EF6F6F">
      <w:pPr>
        <w:tabs>
          <w:tab w:pos="360" w:val="left"/>
        </w:tabs>
        <w:ind w:left="360"/>
      </w:pPr>
    </w:p>
    <w:p w:rsidRDefault="000E2207" w:rsidP="000E2207" w:rsidR="000E2207" w:rsidRPr="00EF6F6F">
      <w:pPr>
        <w:tabs>
          <w:tab w:pos="360" w:val="left"/>
        </w:tabs>
      </w:pPr>
    </w:p>
    <w:p w:rsidRDefault="000E2207" w:rsidP="002B06F5" w:rsidR="002B06F5">
      <w:pPr>
        <w:tabs>
          <w:tab w:pos="284" w:val="left"/>
        </w:tabs>
      </w:pPr>
      <w:r w:rsidRPr="00EF6F6F">
        <w:t>OBVEZE</w:t>
      </w:r>
    </w:p>
    <w:p w:rsidRDefault="000E2207" w:rsidP="002B06F5" w:rsidR="000E2207" w:rsidRPr="00EF6F6F">
      <w:pPr>
        <w:tabs>
          <w:tab w:pos="284" w:val="left"/>
        </w:tabs>
      </w:pPr>
      <w:r w:rsidRPr="00EF6F6F">
        <w:t>I isplatni red .........................................</w:t>
      </w:r>
      <w:r w:rsidR="002B06F5">
        <w:t>.</w:t>
      </w:r>
      <w:r w:rsidRPr="00EF6F6F">
        <w:t>....</w:t>
      </w:r>
      <w:r w:rsidR="002B06F5">
        <w:t>.</w:t>
      </w:r>
      <w:r w:rsidRPr="00EF6F6F">
        <w:t xml:space="preserve">.0,00 kn </w:t>
      </w:r>
    </w:p>
    <w:p w:rsidRDefault="000E2207" w:rsidP="002B06F5" w:rsidR="000E2207" w:rsidRPr="00EF6F6F">
      <w:pPr>
        <w:tabs>
          <w:tab w:pos="360" w:val="left"/>
          <w:tab w:pos="4111" w:val="left"/>
        </w:tabs>
      </w:pPr>
      <w:r w:rsidRPr="00EF6F6F">
        <w:t>II viši isplatni red......................................</w:t>
      </w:r>
      <w:r w:rsidR="002B06F5">
        <w:t>...</w:t>
      </w:r>
      <w:r w:rsidR="007460F8">
        <w:t>0,00</w:t>
      </w:r>
      <w:r w:rsidRPr="00EF6F6F">
        <w:rPr>
          <w:b/>
        </w:rPr>
        <w:t xml:space="preserve"> </w:t>
      </w:r>
      <w:r w:rsidRPr="00EF6F6F">
        <w:t>kn</w:t>
      </w:r>
    </w:p>
    <w:p w:rsidRDefault="000E2207" w:rsidP="002B06F5" w:rsidR="000E2207">
      <w:pPr>
        <w:tabs>
          <w:tab w:pos="360" w:val="left"/>
          <w:tab w:pos="4111" w:val="left"/>
        </w:tabs>
        <w:rPr>
          <w:bCs/>
        </w:rPr>
      </w:pPr>
      <w:proofErr w:type="spellStart"/>
      <w:r w:rsidRPr="00EF6F6F">
        <w:t>Razlučni</w:t>
      </w:r>
      <w:proofErr w:type="spellEnd"/>
      <w:r w:rsidRPr="00EF6F6F">
        <w:t xml:space="preserve"> vjerovnik.............</w:t>
      </w:r>
      <w:r w:rsidRPr="00EF6F6F">
        <w:rPr>
          <w:bCs/>
        </w:rPr>
        <w:t>..........</w:t>
      </w:r>
      <w:r w:rsidR="002E5797" w:rsidRPr="00EF6F6F">
        <w:rPr>
          <w:bCs/>
        </w:rPr>
        <w:t>............</w:t>
      </w:r>
      <w:r w:rsidRPr="00EF6F6F">
        <w:rPr>
          <w:bCs/>
        </w:rPr>
        <w:t>.</w:t>
      </w:r>
      <w:r w:rsidR="002B06F5">
        <w:rPr>
          <w:bCs/>
        </w:rPr>
        <w:t>...</w:t>
      </w:r>
      <w:r w:rsidRPr="00EF6F6F">
        <w:rPr>
          <w:bCs/>
        </w:rPr>
        <w:t xml:space="preserve">0,00 kn  </w:t>
      </w:r>
    </w:p>
    <w:p w:rsidRDefault="007460F8" w:rsidP="000E2207" w:rsidR="007460F8">
      <w:pPr>
        <w:tabs>
          <w:tab w:pos="360" w:val="left"/>
        </w:tabs>
        <w:rPr>
          <w:bCs/>
        </w:rPr>
      </w:pPr>
    </w:p>
    <w:p w:rsidRDefault="007460F8" w:rsidP="002B06F5" w:rsidR="007460F8" w:rsidRPr="00EF6F6F">
      <w:pPr>
        <w:tabs>
          <w:tab w:pos="360" w:val="left"/>
          <w:tab w:pos="4111" w:val="left"/>
        </w:tabs>
      </w:pPr>
      <w:r>
        <w:rPr>
          <w:bCs/>
        </w:rPr>
        <w:t>Predvidivi troškovi postupka…</w:t>
      </w:r>
      <w:r w:rsidR="002B06F5">
        <w:rPr>
          <w:bCs/>
        </w:rPr>
        <w:t>…….….…</w:t>
      </w:r>
      <w:r>
        <w:rPr>
          <w:bCs/>
        </w:rPr>
        <w:t>.61.150,00 kn</w:t>
      </w:r>
    </w:p>
    <w:p w:rsidRDefault="000E2207" w:rsidP="000E2207" w:rsidR="000E2207" w:rsidRPr="00EF6F6F">
      <w:pPr>
        <w:tabs>
          <w:tab w:pos="360" w:val="left"/>
        </w:tabs>
      </w:pPr>
    </w:p>
    <w:p w:rsidRDefault="000E2207" w:rsidP="000E2207" w:rsidR="000E2207" w:rsidRPr="00EF6F6F"/>
    <w:p w:rsidRDefault="000E2207" w:rsidP="002B06F5" w:rsidR="000E2207" w:rsidRPr="00EF6F6F">
      <w:pPr>
        <w:tabs>
          <w:tab w:pos="284" w:val="left"/>
        </w:tabs>
      </w:pPr>
      <w:r w:rsidRPr="00EF6F6F">
        <w:t xml:space="preserve">ODNOS OBVEZE / IMOVINA   </w:t>
      </w:r>
    </w:p>
    <w:p w:rsidRDefault="000E2207" w:rsidP="000E2207" w:rsidR="000E2207" w:rsidRPr="00EF6F6F">
      <w:pPr>
        <w:tabs>
          <w:tab w:pos="360" w:val="left"/>
        </w:tabs>
        <w:rPr>
          <w:b/>
        </w:rPr>
      </w:pPr>
      <w:r w:rsidRPr="00EF6F6F">
        <w:t xml:space="preserve">Odnos obveza i imovine ne može se iskazati jer </w:t>
      </w:r>
      <w:r w:rsidR="007460F8">
        <w:t xml:space="preserve">nekretnine </w:t>
      </w:r>
      <w:r w:rsidRPr="00EF6F6F">
        <w:t>nisu procijenjene.</w:t>
      </w:r>
    </w:p>
    <w:p w:rsidRDefault="000E2207" w:rsidP="000E2207" w:rsidR="000E2207" w:rsidRPr="00EF6F6F">
      <w:pPr>
        <w:rPr>
          <w:b/>
          <w:bCs/>
        </w:rPr>
      </w:pPr>
    </w:p>
    <w:p w:rsidRDefault="000E2207" w:rsidP="000E2207" w:rsidR="000E2207" w:rsidRPr="00EF6F6F">
      <w:pPr>
        <w:tabs>
          <w:tab w:pos="284" w:val="left"/>
        </w:tabs>
      </w:pPr>
      <w:r w:rsidRPr="00EF6F6F">
        <w:tab/>
      </w:r>
    </w:p>
    <w:p w:rsidRDefault="000E2207" w:rsidP="000E2207" w:rsidR="000E2207" w:rsidRPr="00EF6F6F">
      <w:pPr>
        <w:tabs>
          <w:tab w:pos="284" w:val="left"/>
        </w:tabs>
      </w:pPr>
    </w:p>
    <w:p w:rsidRDefault="000E2207" w:rsidP="000E2207" w:rsidR="000E2207" w:rsidRPr="00EF6F6F">
      <w:pPr>
        <w:tabs>
          <w:tab w:pos="284" w:val="left"/>
        </w:tabs>
      </w:pPr>
    </w:p>
    <w:p w:rsidRDefault="000E2207" w:rsidP="000E2207" w:rsidR="000E2207" w:rsidRPr="00EF6F6F">
      <w:pPr>
        <w:tabs>
          <w:tab w:pos="284" w:val="left"/>
        </w:tabs>
      </w:pPr>
      <w:r w:rsidRPr="00EF6F6F">
        <w:t xml:space="preserve">U Zagrebu, </w:t>
      </w:r>
      <w:r w:rsidR="007460F8">
        <w:t>10</w:t>
      </w:r>
      <w:r w:rsidRPr="00EF6F6F">
        <w:t>.09.201</w:t>
      </w:r>
      <w:r w:rsidR="007460F8">
        <w:t>8</w:t>
      </w:r>
      <w:r w:rsidRPr="00EF6F6F">
        <w:t>.</w:t>
      </w:r>
      <w:r w:rsidR="00301ECA">
        <w:t>g.</w:t>
      </w:r>
    </w:p>
    <w:p w:rsidRDefault="000E2207" w:rsidP="000E2207" w:rsidR="000E2207" w:rsidRPr="00EF6F6F"/>
    <w:p w:rsidRDefault="000E2207" w:rsidP="002B06F5" w:rsidR="000E2207" w:rsidRPr="00EF6F6F">
      <w:pPr>
        <w:jc w:val="right"/>
      </w:pP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>Stečajni upravitelj</w:t>
      </w:r>
    </w:p>
    <w:p w:rsidRDefault="000E2207" w:rsidP="002B06F5" w:rsidR="000E2207" w:rsidRPr="00EF6F6F">
      <w:pPr>
        <w:jc w:val="right"/>
      </w:pP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Ante Jukić, </w:t>
      </w:r>
      <w:proofErr w:type="spellStart"/>
      <w:r w:rsidRPr="00EF6F6F">
        <w:t>dipl.iur</w:t>
      </w:r>
      <w:proofErr w:type="spellEnd"/>
      <w:r w:rsidRPr="00EF6F6F">
        <w:t>.</w:t>
      </w:r>
    </w:p>
    <w:p w:rsidRDefault="000E2207" w:rsidP="000E2207" w:rsidR="000E2207" w:rsidRPr="00EF6F6F"/>
    <w:p w:rsidRDefault="000E2207" w:rsidP="000E2207" w:rsidR="000E2207" w:rsidRPr="00EF6F6F"/>
    <w:p w:rsidRDefault="000E2207" w:rsidP="000E2207" w:rsidR="000E2207" w:rsidRPr="00EF6F6F"/>
    <w:p w:rsidRDefault="000E2207" w:rsidP="000E2207" w:rsidR="000E2207"/>
    <w:p w:rsidRDefault="005A640A" w:rsidP="000E2207" w:rsidR="005A640A"/>
    <w:p w:rsidRDefault="000E2207" w:rsidP="000E2207" w:rsidR="000E2207" w:rsidRPr="00EF6F6F"/>
    <w:sectPr w:rsidSect="0098777C" w:rsidR="000E2207" w:rsidRPr="00EF6F6F">
      <w:headerReference w:type="default" r:id="rId9"/>
      <w:pgSz w:h="16838" w:w="11906"/>
      <w:pgMar w:gutter="0" w:footer="708" w:header="708" w:left="1417" w:bottom="1417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390" w:rsidP="00420558" w:rsidR="00C90390">
      <w:r>
        <w:separator/>
      </w:r>
    </w:p>
  </w:endnote>
  <w:endnote w:id="0" w:type="continuationSeparator">
    <w:p w:rsidRDefault="00C90390" w:rsidP="00420558" w:rsidR="00C90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390" w:rsidP="00420558" w:rsidR="00C90390">
      <w:r>
        <w:separator/>
      </w:r>
    </w:p>
  </w:footnote>
  <w:footnote w:id="0" w:type="continuationSeparator">
    <w:p w:rsidRDefault="00C90390" w:rsidP="00420558" w:rsidR="00C90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558" w:rsidP="00420558" w:rsidR="00420558" w:rsidRPr="003829CB">
    <w:pPr>
      <w:jc w:val="center"/>
      <w:rPr>
        <w:i/>
        <w:color w:val="808080"/>
      </w:rPr>
    </w:pPr>
    <w:r w:rsidRPr="003829CB">
      <w:rPr>
        <w:i/>
        <w:color w:val="808080"/>
      </w:rPr>
      <w:t>Stečajni upravitelj</w:t>
    </w:r>
    <w:r>
      <w:rPr>
        <w:i/>
        <w:color w:val="808080"/>
      </w:rPr>
      <w:t xml:space="preserve"> </w:t>
    </w:r>
    <w:r w:rsidRPr="003829CB">
      <w:rPr>
        <w:i/>
        <w:color w:val="808080"/>
      </w:rPr>
      <w:t xml:space="preserve">ANTE </w:t>
    </w:r>
    <w:proofErr w:type="spellStart"/>
    <w:r w:rsidRPr="003829CB">
      <w:rPr>
        <w:i/>
        <w:color w:val="808080"/>
      </w:rPr>
      <w:t>JUKIĆ</w:t>
    </w:r>
    <w:proofErr w:type="spellEnd"/>
  </w:p>
  <w:p w:rsidRDefault="00420558" w:rsidP="00420558" w:rsidR="00420558" w:rsidRPr="00420558">
    <w:pPr>
      <w:jc w:val="center"/>
      <w:rPr>
        <w:i/>
        <w:color w:val="808080"/>
      </w:rPr>
    </w:pPr>
    <w:r w:rsidRPr="003829CB">
      <w:rPr>
        <w:i/>
        <w:color w:val="808080"/>
      </w:rPr>
      <w:t xml:space="preserve">Majstora </w:t>
    </w:r>
    <w:proofErr w:type="spellStart"/>
    <w:r w:rsidRPr="003829CB">
      <w:rPr>
        <w:i/>
        <w:color w:val="808080"/>
      </w:rPr>
      <w:t>Radonje</w:t>
    </w:r>
    <w:proofErr w:type="spellEnd"/>
    <w:r w:rsidRPr="003829CB">
      <w:rPr>
        <w:i/>
        <w:color w:val="808080"/>
      </w:rPr>
      <w:t xml:space="preserve"> 12, Zagreb, </w:t>
    </w:r>
    <w:hyperlink r:id="rId1" w:history="true">
      <w:r w:rsidRPr="00420558">
        <w:rPr>
          <w:rStyle w:val="Hiperveza"/>
          <w:i/>
          <w:color w:val="808080"/>
          <w:u w:val="none"/>
        </w:rPr>
        <w:t>ajukic.zg@gmail.com</w:t>
      </w:r>
    </w:hyperlink>
    <w:r w:rsidR="005A640A">
      <w:rPr>
        <w:i/>
        <w:color w:val="808080"/>
      </w:rPr>
      <w:t xml:space="preserve"> </w:t>
    </w:r>
    <w:r>
      <w:rPr>
        <w:i/>
        <w:color w:val="808080"/>
      </w:rPr>
      <w:t>___________________________________________________________________________</w:t>
    </w:r>
  </w:p>
  <w:p w:rsidRDefault="00420558" w:rsidR="004205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tplc="65B0847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53E1C6C"/>
    <w:multiLevelType w:val="multilevel"/>
    <w:tmpl w:val="3CD8BA5A"/>
    <w:lvl w:ilvl="0">
      <w:start w:val="1"/>
      <w:numFmt w:val="decimal"/>
      <w:lvlText w:val="%1."/>
      <w:lvlJc w:val="left"/>
      <w:pPr>
        <w:ind w:hanging="360" w:left="64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7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7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08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44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445"/>
      </w:pPr>
      <w:rPr>
        <w:rFonts w:hint="default"/>
      </w:rPr>
    </w:lvl>
  </w:abstractNum>
  <w:abstractNum w:abstractNumId="2">
    <w:nsid w:val="4C4071ED"/>
    <w:multiLevelType w:val="hybridMultilevel"/>
    <w:tmpl w:val="911C6A86"/>
    <w:lvl w:tplc="1DF48812" w:ilvl="0">
      <w:start w:val="1"/>
      <w:numFmt w:val="decimal"/>
      <w:lvlText w:val="%1."/>
      <w:lvlJc w:val="left"/>
      <w:pPr>
        <w:tabs>
          <w:tab w:pos="989" w:val="num"/>
        </w:tabs>
        <w:ind w:hanging="705" w:left="9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2207"/>
    <w:rsid w:val="00003DFF"/>
    <w:rsid w:val="00035A32"/>
    <w:rsid w:val="000E2207"/>
    <w:rsid w:val="001015BE"/>
    <w:rsid w:val="001530F8"/>
    <w:rsid w:val="00157548"/>
    <w:rsid w:val="002B06F5"/>
    <w:rsid w:val="002E5797"/>
    <w:rsid w:val="00301ECA"/>
    <w:rsid w:val="00304668"/>
    <w:rsid w:val="00304B7D"/>
    <w:rsid w:val="00363EFD"/>
    <w:rsid w:val="003A4649"/>
    <w:rsid w:val="00420558"/>
    <w:rsid w:val="00435A49"/>
    <w:rsid w:val="00450A27"/>
    <w:rsid w:val="0047740F"/>
    <w:rsid w:val="004913E3"/>
    <w:rsid w:val="004A1CFD"/>
    <w:rsid w:val="00503C60"/>
    <w:rsid w:val="00504834"/>
    <w:rsid w:val="00510B8E"/>
    <w:rsid w:val="005A640A"/>
    <w:rsid w:val="00667A2B"/>
    <w:rsid w:val="006C4D51"/>
    <w:rsid w:val="006E30D3"/>
    <w:rsid w:val="00704CE9"/>
    <w:rsid w:val="007361F5"/>
    <w:rsid w:val="007460F8"/>
    <w:rsid w:val="007678B3"/>
    <w:rsid w:val="00864516"/>
    <w:rsid w:val="0098777C"/>
    <w:rsid w:val="009A73DE"/>
    <w:rsid w:val="00AF461B"/>
    <w:rsid w:val="00B4747D"/>
    <w:rsid w:val="00B5591D"/>
    <w:rsid w:val="00C51E15"/>
    <w:rsid w:val="00C90390"/>
    <w:rsid w:val="00CA11B6"/>
    <w:rsid w:val="00D114BF"/>
    <w:rsid w:val="00D11666"/>
    <w:rsid w:val="00E11FBF"/>
    <w:rsid w:val="00ED09A8"/>
    <w:rsid w:val="00EF6F6F"/>
    <w:rsid w:val="00F1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2207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5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0558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4205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20558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5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558"/>
    <w:rPr>
      <w:rFonts w:cs="Tahoma" w:eastAsia="Times New Roman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42055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04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C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C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C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C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2207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5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558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4205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20558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5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558"/>
    <w:rPr>
      <w:rFonts w:ascii="Tahoma" w:cs="Tahoma" w:eastAsia="Times New Roman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42055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04C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C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C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C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C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1675</properties:Characters>
  <properties:Lines>85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1922</properties:CharactersWithSpaces>
  <properties:SharedDoc>false</properties:SharedDoc>
  <properties:HLinks>
    <vt:vector size="6" baseType="variant">
      <vt:variant>
        <vt:i4>3276887</vt:i4>
      </vt:variant>
      <vt:variant>
        <vt:i4>0</vt:i4>
      </vt:variant>
      <vt:variant>
        <vt:i4>0</vt:i4>
      </vt:variant>
      <vt:variant>
        <vt:i4>5</vt:i4>
      </vt:variant>
      <vt:variant>
        <vt:lpwstr>mailto:ajukic.zg@gmail.com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2018-09-12T05:37:00Z</dcterms:created>
  <dc:creator>Ines</dc:creator>
  <cp:lastModifiedBy>Katarina Drndelić</cp:lastModifiedBy>
  <cp:lastPrinted>2018-09-12T05:37:00Z</cp:lastPrinted>
  <dcterms:modified xmlns:xsi="http://www.w3.org/2001/XMLSchema-instance" xsi:type="dcterms:W3CDTF">2018-09-12T05:42:00Z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St-988/2018-21 / Podnesak - Pregled imovine i obveza (MELO pregled imovine i obveza.docx)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