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9e18" w14:paraId="8089e18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403CD9">
        <w:t>15</w:t>
      </w:r>
      <w:r w:rsidR="00E96F5E">
        <w:t>0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E96F5E">
        <w:t>MIŠKO TOURS j.</w:t>
      </w:r>
      <w:r w:rsidR="00E96F5E" w:rsidRPr="005D3532">
        <w:t>d.o.o.</w:t>
      </w:r>
      <w:r w:rsidR="00E96F5E">
        <w:t xml:space="preserve"> za trgovinu i usluge</w:t>
      </w:r>
      <w:r w:rsidR="00E96F5E" w:rsidRPr="005D3532">
        <w:t xml:space="preserve">, </w:t>
      </w:r>
      <w:r w:rsidR="00E96F5E">
        <w:t>Zadar</w:t>
      </w:r>
      <w:r w:rsidR="00E96F5E" w:rsidRPr="005D3532">
        <w:t xml:space="preserve">, </w:t>
      </w:r>
      <w:r w:rsidR="00E96F5E">
        <w:t>Ulica Ivana Dukanovića 43</w:t>
      </w:r>
      <w:r w:rsidR="00E96F5E" w:rsidRPr="005D3532">
        <w:t xml:space="preserve">, OIB: </w:t>
      </w:r>
      <w:r w:rsidR="00E96F5E">
        <w:t>01519607285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E96F5E">
        <w:t>Jelani Đurišec</w:t>
      </w:r>
      <w:r w:rsidR="00DF36A6">
        <w:t xml:space="preserve"> iz </w:t>
      </w:r>
      <w:r w:rsidR="00E96F5E">
        <w:t>Kovačevca</w:t>
      </w:r>
      <w:r>
        <w:t xml:space="preserve">,  </w:t>
      </w:r>
      <w:r w:rsidR="0013571F">
        <w:t>23</w:t>
      </w:r>
      <w:r w:rsidR="00B7471E">
        <w:t xml:space="preserve">. </w:t>
      </w:r>
      <w:r w:rsidR="009F61FF">
        <w:t>svibnja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9F61FF">
        <w:rPr>
          <w:b/>
        </w:rPr>
        <w:t>12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9F61FF">
        <w:rPr>
          <w:b/>
        </w:rPr>
        <w:t>lipnja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9F61FF">
        <w:rPr>
          <w:b/>
        </w:rPr>
        <w:t>1</w:t>
      </w:r>
      <w:r w:rsidR="00DF36A6">
        <w:rPr>
          <w:b/>
        </w:rPr>
        <w:t>1</w:t>
      </w:r>
      <w:r w:rsidR="00C6393F" w:rsidRPr="00C6393F">
        <w:rPr>
          <w:b/>
        </w:rPr>
        <w:t>,</w:t>
      </w:r>
      <w:r w:rsidR="00DF36A6">
        <w:rPr>
          <w:b/>
        </w:rPr>
        <w:t>0</w:t>
      </w:r>
      <w:r w:rsidR="00E96F5E">
        <w:rPr>
          <w:b/>
        </w:rPr>
        <w:t>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E96F5E">
        <w:t>Jelena Đurišec iz Kovačevca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B65B35">
        <w:t>Zadar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E96F5E">
        <w:t>Jelena Đurišec iz Kovačevca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E96F5E">
        <w:t>MIŠKO TOURS j.</w:t>
      </w:r>
      <w:r w:rsidR="00E96F5E" w:rsidRPr="005D3532">
        <w:t>d.o.o.</w:t>
      </w:r>
      <w:r w:rsidR="00E96F5E">
        <w:t xml:space="preserve"> za trgovinu i usluge</w:t>
      </w:r>
      <w:r w:rsidR="00E96F5E" w:rsidRPr="005D3532">
        <w:t xml:space="preserve">, </w:t>
      </w:r>
      <w:r w:rsidR="00E96F5E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CC62D6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9F61FF">
        <w:t>6</w:t>
      </w:r>
      <w:r w:rsidR="00C6393F">
        <w:t xml:space="preserve"> St-</w:t>
      </w:r>
      <w:r w:rsidR="00E96F5E">
        <w:t>478</w:t>
      </w:r>
      <w:r w:rsidR="00C6393F">
        <w:t>/</w:t>
      </w:r>
      <w:r w:rsidR="00E3211A">
        <w:t>20</w:t>
      </w:r>
      <w:r w:rsidR="00CC62D6">
        <w:t>18</w:t>
      </w:r>
      <w:r w:rsidR="00F61541">
        <w:t>-</w:t>
      </w:r>
      <w:r w:rsidR="0037302D">
        <w:t>7</w:t>
      </w:r>
      <w:r w:rsidR="00C6393F">
        <w:t xml:space="preserve"> od </w:t>
      </w:r>
      <w:r w:rsidR="00E96F5E">
        <w:t>8</w:t>
      </w:r>
      <w:r w:rsidR="00C6393F">
        <w:t xml:space="preserve">. </w:t>
      </w:r>
      <w:r w:rsidR="009F61FF">
        <w:t>ožujka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13571F">
        <w:t>23</w:t>
      </w:r>
      <w:r w:rsidR="00B7471E">
        <w:t xml:space="preserve">. </w:t>
      </w:r>
      <w:r w:rsidR="009F61FF">
        <w:t>svibnja</w:t>
      </w:r>
      <w:r w:rsidR="00B7471E">
        <w:t xml:space="preserve"> 2018.</w:t>
      </w:r>
    </w:p>
    <w:p w:rsidRDefault="00A576FE" w:rsidP="00A576FE" w:rsidR="00A576FE"/>
    <w:p w:rsidRDefault="00D11BA2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E96F5E">
        <w:t>Jelena Đurišec iz Kovačevca</w:t>
      </w:r>
      <w:r w:rsidR="00E96F5E" w:rsidRPr="005D3532">
        <w:t xml:space="preserve">, </w:t>
      </w:r>
      <w:r w:rsidR="00E96F5E">
        <w:t>Kovačevac 21/A</w:t>
      </w:r>
      <w:r>
        <w:t xml:space="preserve"> 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D11BA2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B65B35">
      <w:t>15</w:t>
    </w:r>
    <w:r w:rsidR="00E96F5E">
      <w:t>0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71F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835B3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4FA0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11BA2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36A6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96F5E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1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B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B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B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B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1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B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B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B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B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MIŠKO TOURS jednostavno društvo s ograničenom odgovornošću za trgovinu i usluge</izvorni_sadrzaj>
    <derivirana_varijabla naziv="DomainObject.Predmet.ProtustrankaFormated_1">  MIŠKO TOURS jednostavno društvo s ograničenom odgovornošću za trgovinu i usluge</derivirana_varijabla>
  </DomainObject.Predmet.ProtustrankaFormated>
  <DomainObject.Predmet.ProtustrankaFormatedOIB>
    <izvorni_sadrzaj>  MIŠKO TOURS jednostavno društvo s ograničenom odgovornošću za trgovinu i usluge, OIB 01519607285</izvorni_sadrzaj>
    <derivirana_varijabla naziv="DomainObject.Predmet.ProtustrankaFormatedOIB_1">  MIŠKO TOURS jednostavno društvo s ograničenom odgovornošću za trgovinu i usluge, OIB 01519607285</derivirana_varijabla>
  </DomainObject.Predmet.ProtustrankaFormatedOIB>
  <DomainObject.Predmet.ProtustrankaFormatedWithAdress>
    <izvorni_sadrzaj> MIŠKO TOURS jednostavno društvo s ograničenom odgovornošću za trgovinu i usluge, Ulica Ivana Duknovića 43, 23000 Zadar</izvorni_sadrzaj>
    <derivirana_varijabla naziv="DomainObject.Predmet.ProtustrankaFormatedWithAdress_1"> MIŠKO TOURS jednostavno društvo s ograničenom odgovornošću za trgovinu i usluge, Ulica Ivana Duknovića 43, 23000 Zadar</derivirana_varijabla>
  </DomainObject.Predmet.ProtustrankaFormatedWithAdress>
  <DomainObject.Predmet.ProtustrankaFormatedWithAdressOIB>
    <izvorni_sadrzaj> MIŠKO TOURS jednostavno društvo s ograničenom odgovornošću za trgovinu i usluge, OIB 01519607285, Ulica Ivana Duknovića 43, 23000 Zadar</izvorni_sadrzaj>
    <derivirana_varijabla naziv="DomainObject.Predmet.ProtustrankaFormatedWithAdressOIB_1"> MIŠKO TOURS jednostavno društvo s ograničenom odgovornošću za trgovinu i usluge, OIB 01519607285, Ulica Ivana Duknovića 43, 23000 Zadar</derivirana_varijabla>
  </DomainObject.Predmet.ProtustrankaFormatedWithAdressOIB>
  <DomainObject.Predmet.ProtustrankaWithAdress>
    <izvorni_sadrzaj>MIŠKO TOURS jednostavno društvo s ograničenom odgovornošću za trgovinu i usluge Ulica Ivana Duknovića 43, 23000 Zadar</izvorni_sadrzaj>
    <derivirana_varijabla naziv="DomainObject.Predmet.ProtustrankaWithAdress_1">MIŠKO TOURS jednostavno društvo s ograničenom odgovornošću za trgovinu i usluge Ulica Ivana Duknovića 43, 23000 Zadar</derivirana_varijabla>
  </DomainObject.Predmet.ProtustrankaWithAdress>
  <DomainObject.Predmet.ProtustrankaWithAdressOIB>
    <izvorni_sadrzaj>MIŠKO TOURS jednostavno društvo s ograničenom odgovornošću za trgovinu i usluge, OIB 01519607285, Ulica Ivana Duknovića 43, 23000 Zadar</izvorni_sadrzaj>
    <derivirana_varijabla naziv="DomainObject.Predmet.ProtustrankaWithAdressOIB_1">MIŠKO TOURS jednostavno društvo s ograničenom odgovornošću za trgovinu i usluge, OIB 01519607285, Ulica Ivana Duknovića 43, 23000 Zadar</derivirana_varijabla>
  </DomainObject.Predmet.ProtustrankaWithAdressOIB>
  <DomainObject.Predmet.ProtustrankaNazivFormated>
    <izvorni_sadrzaj>MIŠKO TOURS jednostavno društvo s ograničenom odgovornošću za trgovinu i usluge</izvorni_sadrzaj>
    <derivirana_varijabla naziv="DomainObject.Predmet.ProtustrankaNazivFormated_1">MIŠKO TOURS jednostavno društvo s ograničenom odgovornošću za trgovinu i usluge</derivirana_varijabla>
  </DomainObject.Predmet.ProtustrankaNazivFormated>
  <DomainObject.Predmet.ProtustrankaNazivFormatedOIB>
    <izvorni_sadrzaj>MIŠKO TOURS jednostavno društvo s ograničenom odgovornošću za trgovinu i usluge, OIB 01519607285</izvorni_sadrzaj>
    <derivirana_varijabla naziv="DomainObject.Predmet.ProtustrankaNazivFormatedOIB_1">MIŠKO TOURS jednostavno društvo s ograničenom odgovornošću za trgovinu i usluge, OIB 01519607285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MIŠKO TOURS jednostavno društvo s ograničenom odgovornošću za trgovinu i usluge</item>
    </izvorni_sadrzaj>
    <derivirana_varijabla naziv="DomainObject.Predmet.ProtuStrankaListFormated_1">
      <item>MIŠKO TOURS jednostavno društvo s ograničenom odgovornošću za trgovinu i usluge</item>
    </derivirana_varijabla>
  </DomainObject.Predmet.ProtuStrankaListFormated>
  <DomainObject.Predmet.ProtuStrankaListFormatedOIB>
    <izvorni_sadrzaj>
      <item>MIŠKO TOURS jednostavno društvo s ograničenom odgovornošću za trgovinu i usluge, OIB 01519607285</item>
    </izvorni_sadrzaj>
    <derivirana_varijabla naziv="DomainObject.Predmet.ProtuStrankaListFormatedOIB_1">
      <item>MIŠKO TOURS jednostavno društvo s ograničenom odgovornošću za trgovinu i usluge, OIB 01519607285</item>
    </derivirana_varijabla>
  </DomainObject.Predmet.ProtuStrankaListFormatedOIB>
  <DomainObject.Predmet.ProtuStrankaListFormatedWithAdress>
    <izvorni_sadrzaj>
      <item>MIŠKO TOURS jednostavno društvo s ograničenom odgovornošću za trgovinu i usluge, Ulica Ivana Duknovića 43, 23000 Zadar</item>
    </izvorni_sadrzaj>
    <derivirana_varijabla naziv="DomainObject.Predmet.ProtuStrankaListFormatedWithAdress_1">
      <item>MIŠKO TOURS jednostavno društvo s ograničenom odgovornošću za trgovinu i usluge, Ulica Ivana Duknovića 43, 23000 Zadar</item>
    </derivirana_varijabla>
  </DomainObject.Predmet.ProtuStrankaListFormatedWithAdress>
  <DomainObject.Predmet.ProtuStrankaListFormatedWithAdressOIB>
    <izvorni_sadrzaj>
      <item>MIŠKO TOURS jednostavno društvo s ograničenom odgovornošću za trgovinu i usluge, OIB 01519607285, Ulica Ivana Duknovića 43, 23000 Zadar</item>
    </izvorni_sadrzaj>
    <derivirana_varijabla naziv="DomainObject.Predmet.ProtuStrankaListFormatedWithAdressOIB_1">
      <item>MIŠKO TOURS jednostavno društvo s ograničenom odgovornošću za trgovinu i usluge, OIB 01519607285, Ulica Ivana Duknovića 43, 23000 Zadar</item>
    </derivirana_varijabla>
  </DomainObject.Predmet.ProtuStrankaListFormatedWithAdressOIB>
  <DomainObject.Predmet.ProtuStrankaListNazivFormated>
    <izvorni_sadrzaj>
      <item>MIŠKO TOURS jednostavno društvo s ograničenom odgovornošću za trgovinu i usluge</item>
    </izvorni_sadrzaj>
    <derivirana_varijabla naziv="DomainObject.Predmet.ProtuStrankaListNazivFormated_1">
      <item>MIŠKO TOURS jednostavno društvo s ograničenom odgovornošću za trgovinu i usluge</item>
    </derivirana_varijabla>
  </DomainObject.Predmet.ProtuStrankaListNazivFormated>
  <DomainObject.Predmet.ProtuStrankaListNazivFormatedOIB>
    <izvorni_sadrzaj>
      <item>MIŠKO TOURS jednostavno društvo s ograničenom odgovornošću za trgovinu i usluge, OIB 01519607285</item>
    </izvorni_sadrzaj>
    <derivirana_varijabla naziv="DomainObject.Predmet.ProtuStrankaListNazivFormatedOIB_1">
      <item>MIŠKO TOURS jednostavno društvo s ograničenom odgovornošću za trgovinu i usluge, OIB 01519607285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MIŠKO TOURS jednostavno društvo s ograničenom odgovornošću za trgovinu i usluge</izvorni_sadrzaj>
    <derivirana_varijabla naziv="DomainObject.Predmet.ProtustrankaIDrugi_1">MIŠKO TOURS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MIŠKO TOURS jednostavno društvo s ograničenom odgovornošću za trgovinu i usluge, OIB 01519607285, Ulica Ivana Duknovića 43, 23000 Zadar</izvorni_sadrzaj>
    <derivirana_varijabla naziv="DomainObject.Predmet.ProtustrankaIDrugiAdressOIB_1">MIŠKO TOURS jednostavno društvo s ograničenom odgovornošću za trgovinu i usluge, OIB 01519607285, Ulica Ivana Duknovića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MIŠKO TOURS jednostavno društvo s ograničenom odgovornošću za trgovinu i usluge</item>
      <item>FINA</item>
    </izvorni_sadrzaj>
    <derivirana_varijabla naziv="DomainObject.Predmet.SudioniciListNaziv_1">
      <item>MIŠKO TOURS jednostavno društvo s ograničenom odgovornošću za trgovinu i usluge</item>
      <item>FINA</item>
    </derivirana_varijabla>
  </DomainObject.Predmet.SudioniciListNaziv>
  <DomainObject.Predmet.SudioniciListAdressOIB>
    <izvorni_sadrzaj>
      <item>MIŠKO TOURS jednostavno društvo s ograničenom odgovornošću za trgovinu i usluge, OIB 01519607285, Ulica Ivana Duknovića 43,23000 Zadar</item>
      <item>FINA, OIB 85821130368</item>
    </izvorni_sadrzaj>
    <derivirana_varijabla naziv="DomainObject.Predmet.SudioniciListAdressOIB_1">
      <item>MIŠKO TOURS jednostavno društvo s ograničenom odgovornošću za trgovinu i usluge, OIB 01519607285, Ulica Ivana Duknovića 43,23000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01519607285</item>
      <item>, OIB 85821130368</item>
    </izvorni_sadrzaj>
    <derivirana_varijabla naziv="DomainObject.Predmet.SudioniciListNazivOIB_1">
      <item>, OIB 01519607285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456006-7C63-42CD-B38B-CB0CEC929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2626</properties:Characters>
  <properties:Lines>79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2018-05-22T13:12:00Z</dcterms:created>
  <dc:creator>Administrator</dc:creator>
  <cp:lastModifiedBy>Ante Rubelj</cp:lastModifiedBy>
  <cp:lastPrinted>2018-02-16T11:59:00Z</cp:lastPrinted>
  <dcterms:modified xmlns:xsi="http://www.w3.org/2001/XMLSchema-instance" xsi:type="dcterms:W3CDTF">2018-05-23T12:14:00Z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(1St-150-18-2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