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be59b" w14:paraId="5fbe59b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7F59DD" w:rsidP="00BD1BA0" w:rsidR="007F59DD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 xml:space="preserve">SERGEJ SALO </w:t>
      </w:r>
    </w:p>
    <w:p w:rsidRDefault="007F59DD" w:rsidP="00BD1BA0" w:rsidR="00960094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>Čret 30</w:t>
      </w:r>
    </w:p>
    <w:p w:rsidRDefault="007F59DD" w:rsidP="00BD1BA0" w:rsidR="007F59DD">
      <w:pPr>
        <w:ind w:firstLine="360"/>
        <w:jc w:val="right"/>
      </w:pPr>
      <w:r>
        <w:rPr>
          <w:shd w:fill="F8F8F8" w:color="auto" w:val="clear"/>
        </w:rPr>
        <w:t>ZAGREB</w:t>
      </w:r>
    </w:p>
    <w:p w:rsidRDefault="00960094" w:rsidP="00BD1BA0" w:rsidR="00960094">
      <w:pPr>
        <w:ind w:firstLine="360"/>
        <w:jc w:val="right"/>
      </w:pPr>
    </w:p>
    <w:p w:rsidRDefault="00C2092D" w:rsidP="00A75CA0" w:rsidR="00C2092D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E95D93">
        <w:t>438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E95D93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BD1BA0">
        <w:t>29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1E632A">
        <w:t>KRTOLIN KAMEN d.o.o., Vodice, Srima XXI 1 N,</w:t>
      </w:r>
      <w:r w:rsidR="001E632A" w:rsidRPr="007A679F">
        <w:t xml:space="preserve"> OIB: </w:t>
      </w:r>
      <w:r w:rsidR="001E632A">
        <w:t>31617730266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BD1BA0">
        <w:t>15.</w:t>
      </w:r>
      <w:r w:rsidR="00946322">
        <w:t xml:space="preserve"> travnja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E95D93">
        <w:t>10,50</w:t>
      </w:r>
      <w:r w:rsidR="004B24FA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BD1BA0">
        <w:t>15.</w:t>
      </w:r>
      <w:r w:rsidR="00946322">
        <w:t xml:space="preserve"> travnja</w:t>
      </w:r>
      <w:r w:rsidR="00036579">
        <w:t xml:space="preserve"> 2016. </w:t>
      </w:r>
      <w:r w:rsidR="001B7DF8" w:rsidRPr="00B0613D">
        <w:t xml:space="preserve">u </w:t>
      </w:r>
      <w:r w:rsidR="00E95D93">
        <w:t>10,52</w:t>
      </w:r>
      <w:r w:rsidR="001B7DF8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>,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BD1BA0">
        <w:t>29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766508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E95D93">
      <w:t>438</w:t>
    </w:r>
    <w:r w:rsidR="0053063B">
      <w:t>/1</w:t>
    </w:r>
    <w:r w:rsidR="00BE7BE4">
      <w:t>6</w:t>
    </w:r>
    <w:r w:rsidR="0053063B">
      <w:t>-</w:t>
    </w:r>
    <w:r w:rsidR="00E95D93"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475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1E632A"/>
    <w:rsid w:val="002160D8"/>
    <w:rsid w:val="0022389F"/>
    <w:rsid w:val="00224AA9"/>
    <w:rsid w:val="00227022"/>
    <w:rsid w:val="00240260"/>
    <w:rsid w:val="002459B5"/>
    <w:rsid w:val="00246A0F"/>
    <w:rsid w:val="002658DA"/>
    <w:rsid w:val="00266C70"/>
    <w:rsid w:val="0027090A"/>
    <w:rsid w:val="00285932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7856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6649D"/>
    <w:rsid w:val="00780F3D"/>
    <w:rsid w:val="00781CDA"/>
    <w:rsid w:val="007A3728"/>
    <w:rsid w:val="007A4F56"/>
    <w:rsid w:val="007A763B"/>
    <w:rsid w:val="007D405D"/>
    <w:rsid w:val="007E2FCE"/>
    <w:rsid w:val="007E425C"/>
    <w:rsid w:val="007F59DD"/>
    <w:rsid w:val="0080429C"/>
    <w:rsid w:val="00815A1A"/>
    <w:rsid w:val="00821D59"/>
    <w:rsid w:val="00842109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40FAF"/>
    <w:rsid w:val="00946322"/>
    <w:rsid w:val="00950D8B"/>
    <w:rsid w:val="00960094"/>
    <w:rsid w:val="00981238"/>
    <w:rsid w:val="00986CDC"/>
    <w:rsid w:val="009B07C8"/>
    <w:rsid w:val="009B4E9E"/>
    <w:rsid w:val="009E384B"/>
    <w:rsid w:val="009E48AC"/>
    <w:rsid w:val="00A06C98"/>
    <w:rsid w:val="00A12246"/>
    <w:rsid w:val="00A137B4"/>
    <w:rsid w:val="00A478BB"/>
    <w:rsid w:val="00A52F25"/>
    <w:rsid w:val="00A60137"/>
    <w:rsid w:val="00A62539"/>
    <w:rsid w:val="00A66D04"/>
    <w:rsid w:val="00A75CA0"/>
    <w:rsid w:val="00A82235"/>
    <w:rsid w:val="00AC5EE8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D1BA0"/>
    <w:rsid w:val="00BE5C92"/>
    <w:rsid w:val="00BE7BE4"/>
    <w:rsid w:val="00BF4984"/>
    <w:rsid w:val="00C11E12"/>
    <w:rsid w:val="00C2092D"/>
    <w:rsid w:val="00C23DAF"/>
    <w:rsid w:val="00C47314"/>
    <w:rsid w:val="00C51B77"/>
    <w:rsid w:val="00C55BC5"/>
    <w:rsid w:val="00C57528"/>
    <w:rsid w:val="00C62FF5"/>
    <w:rsid w:val="00C6342D"/>
    <w:rsid w:val="00C675F5"/>
    <w:rsid w:val="00C71E24"/>
    <w:rsid w:val="00C87703"/>
    <w:rsid w:val="00CD1086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678A3"/>
    <w:rsid w:val="00E83C6A"/>
    <w:rsid w:val="00E873AF"/>
    <w:rsid w:val="00E95D93"/>
    <w:rsid w:val="00EA6402"/>
    <w:rsid w:val="00EB44F7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21D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1D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1D59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1D59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1D59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21D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1D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1D59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1D59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1D59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St-438/2016</izvorni_sadrzaj>
    <derivirana_varijabla naziv="DomainObject.Predmet.OznakaBroj_1">St-438/2016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KRTOLIN KAMEN d.o.o. za rudarstvo</izvorni_sadrzaj>
    <derivirana_varijabla naziv="DomainObject.Predmet.ProtustrankaFormated_1">  KRTOLIN KAMEN d.o.o. za rudarstvo</derivirana_varijabla>
  </DomainObject.Predmet.ProtustrankaFormated>
  <DomainObject.Predmet.ProtustrankaFormatedOIB>
    <izvorni_sadrzaj>  KRTOLIN KAMEN d.o.o. za rudarstvo, OIB 31617730266</izvorni_sadrzaj>
    <derivirana_varijabla naziv="DomainObject.Predmet.ProtustrankaFormatedOIB_1">  KRTOLIN KAMEN d.o.o. za rudarstvo, OIB 31617730266</derivirana_varijabla>
  </DomainObject.Predmet.ProtustrankaFormatedOIB>
  <DomainObject.Predmet.ProtustrankaFormatedWithAdress>
    <izvorni_sadrzaj> KRTOLIN KAMEN d.o.o. za rudarstvo, Srima XXI 1 N , 22211 Vodice</izvorni_sadrzaj>
    <derivirana_varijabla naziv="DomainObject.Predmet.ProtustrankaFormatedWithAdress_1"> KRTOLIN KAMEN d.o.o. za rudarstvo, Srima XXI 1 N , 22211 Vodice</derivirana_varijabla>
  </DomainObject.Predmet.ProtustrankaFormatedWithAdress>
  <DomainObject.Predmet.ProtustrankaFormatedWithAdressOIB>
    <izvorni_sadrzaj> KRTOLIN KAMEN d.o.o. za rudarstvo, OIB 31617730266, Srima XXI 1 N , 22211 Vodice</izvorni_sadrzaj>
    <derivirana_varijabla naziv="DomainObject.Predmet.ProtustrankaFormatedWithAdressOIB_1"> KRTOLIN KAMEN d.o.o. za rudarstvo, OIB 31617730266, Srima XXI 1 N , 22211 Vodice</derivirana_varijabla>
  </DomainObject.Predmet.ProtustrankaFormatedWithAdressOIB>
  <DomainObject.Predmet.ProtustrankaWithAdress>
    <izvorni_sadrzaj>KRTOLIN KAMEN d.o.o. za rudarstvo Srima XXI 1 N , 22211 Vodice</izvorni_sadrzaj>
    <derivirana_varijabla naziv="DomainObject.Predmet.ProtustrankaWithAdress_1">KRTOLIN KAMEN d.o.o. za rudarstvo Srima XXI 1 N , 22211 Vodice</derivirana_varijabla>
  </DomainObject.Predmet.ProtustrankaWithAdress>
  <DomainObject.Predmet.ProtustrankaWithAdressOIB>
    <izvorni_sadrzaj>KRTOLIN KAMEN d.o.o. za rudarstvo, OIB 31617730266, Srima XXI 1 N , 22211 Vodice</izvorni_sadrzaj>
    <derivirana_varijabla naziv="DomainObject.Predmet.ProtustrankaWithAdressOIB_1">KRTOLIN KAMEN d.o.o. za rudarstvo, OIB 31617730266, Srima XXI 1 N , 22211 Vodice</derivirana_varijabla>
  </DomainObject.Predmet.ProtustrankaWithAdressOIB>
  <DomainObject.Predmet.ProtustrankaNazivFormated>
    <izvorni_sadrzaj>KRTOLIN KAMEN d.o.o. za rudarstvo</izvorni_sadrzaj>
    <derivirana_varijabla naziv="DomainObject.Predmet.ProtustrankaNazivFormated_1">KRTOLIN KAMEN d.o.o. za rudarstvo</derivirana_varijabla>
  </DomainObject.Predmet.ProtustrankaNazivFormated>
  <DomainObject.Predmet.ProtustrankaNazivFormatedOIB>
    <izvorni_sadrzaj>KRTOLIN KAMEN d.o.o. za rudarstvo, OIB 31617730266</izvorni_sadrzaj>
    <derivirana_varijabla naziv="DomainObject.Predmet.ProtustrankaNazivFormatedOIB_1">KRTOLIN KAMEN d.o.o. za rudarstvo, OIB 31617730266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KRTOLIN KAMEN d.o.o. za rudarstvo</item>
    </izvorni_sadrzaj>
    <derivirana_varijabla naziv="DomainObject.Predmet.ProtuStrankaListFormated_1">
      <item>KRTOLIN KAMEN d.o.o. za rudarstvo</item>
    </derivirana_varijabla>
  </DomainObject.Predmet.ProtuStrankaListFormated>
  <DomainObject.Predmet.ProtuStrankaListFormatedOIB>
    <izvorni_sadrzaj>
      <item>KRTOLIN KAMEN d.o.o. za rudarstvo, OIB 31617730266</item>
    </izvorni_sadrzaj>
    <derivirana_varijabla naziv="DomainObject.Predmet.ProtuStrankaListFormatedOIB_1">
      <item>KRTOLIN KAMEN d.o.o. za rudarstvo, OIB 31617730266</item>
    </derivirana_varijabla>
  </DomainObject.Predmet.ProtuStrankaListFormatedOIB>
  <DomainObject.Predmet.ProtuStrankaListFormatedWithAdress>
    <izvorni_sadrzaj>
      <item>KRTOLIN KAMEN d.o.o. za rudarstvo, Srima XXI 1 N , 22211 Vodice</item>
    </izvorni_sadrzaj>
    <derivirana_varijabla naziv="DomainObject.Predmet.ProtuStrankaListFormatedWithAdress_1">
      <item>KRTOLIN KAMEN d.o.o. za rudarstvo, Srima XXI 1 N , 22211 Vodice</item>
    </derivirana_varijabla>
  </DomainObject.Predmet.ProtuStrankaListFormatedWithAdress>
  <DomainObject.Predmet.ProtuStrankaListFormatedWithAdressOIB>
    <izvorni_sadrzaj>
      <item>KRTOLIN KAMEN d.o.o. za rudarstvo, OIB 31617730266, Srima XXI 1 N , 22211 Vodice</item>
    </izvorni_sadrzaj>
    <derivirana_varijabla naziv="DomainObject.Predmet.ProtuStrankaListFormatedWithAdressOIB_1">
      <item>KRTOLIN KAMEN d.o.o. za rudarstvo, OIB 31617730266, Srima XXI 1 N , 22211 Vodice</item>
    </derivirana_varijabla>
  </DomainObject.Predmet.ProtuStrankaListFormatedWithAdressOIB>
  <DomainObject.Predmet.ProtuStrankaListNazivFormated>
    <izvorni_sadrzaj>
      <item>KRTOLIN KAMEN d.o.o. za rudarstvo</item>
    </izvorni_sadrzaj>
    <derivirana_varijabla naziv="DomainObject.Predmet.ProtuStrankaListNazivFormated_1">
      <item>KRTOLIN KAMEN d.o.o. za rudarstvo</item>
    </derivirana_varijabla>
  </DomainObject.Predmet.ProtuStrankaListNazivFormated>
  <DomainObject.Predmet.ProtuStrankaListNazivFormatedOIB>
    <izvorni_sadrzaj>
      <item>KRTOLIN KAMEN d.o.o. za rudarstvo, OIB 31617730266</item>
    </izvorni_sadrzaj>
    <derivirana_varijabla naziv="DomainObject.Predmet.ProtuStrankaListNazivFormatedOIB_1">
      <item>KRTOLIN KAMEN d.o.o. za rudarstvo, OIB 31617730266</item>
    </derivirana_varijabla>
  </DomainObject.Predmet.ProtuStrankaListNazivFormatedOIB>
  <DomainObject.Predmet.OstaliListFormated>
    <izvorni_sadrzaj>
      <item>Sergej Salo</item>
    </izvorni_sadrzaj>
    <derivirana_varijabla naziv="DomainObject.Predmet.OstaliListFormated_1">
      <item>Sergej Salo</item>
    </derivirana_varijabla>
  </DomainObject.Predmet.OstaliListFormated>
  <DomainObject.Predmet.OstaliListFormatedOIB>
    <izvorni_sadrzaj>
      <item>Sergej Salo, OIB 93594519805</item>
    </izvorni_sadrzaj>
    <derivirana_varijabla naziv="DomainObject.Predmet.OstaliListFormatedOIB_1">
      <item>Sergej Salo, OIB 93594519805</item>
    </derivirana_varijabla>
  </DomainObject.Predmet.OstaliListFormatedOIB>
  <DomainObject.Predmet.OstaliListFormatedWithAdress>
    <izvorni_sadrzaj>
      <item>Sergej Salo, Čret 30, 10000 Zagreb</item>
    </izvorni_sadrzaj>
    <derivirana_varijabla naziv="DomainObject.Predmet.OstaliListFormatedWithAdress_1">
      <item>Sergej Salo, Čret 30, 10000 Zagreb</item>
    </derivirana_varijabla>
  </DomainObject.Predmet.OstaliListFormatedWithAdress>
  <DomainObject.Predmet.OstaliListFormatedWithAdressOIB>
    <izvorni_sadrzaj>
      <item>Sergej Salo, OIB 93594519805, Čret 30, 10000 Zagreb</item>
    </izvorni_sadrzaj>
    <derivirana_varijabla naziv="DomainObject.Predmet.OstaliListFormatedWithAdressOIB_1">
      <item>Sergej Salo, OIB 93594519805, Čret 30, 10000 Zagreb</item>
    </derivirana_varijabla>
  </DomainObject.Predmet.OstaliListFormatedWithAdressOIB>
  <DomainObject.Predmet.OstaliListNazivFormated>
    <izvorni_sadrzaj>
      <item>Sergej Salo</item>
    </izvorni_sadrzaj>
    <derivirana_varijabla naziv="DomainObject.Predmet.OstaliListNazivFormated_1">
      <item>Sergej Salo</item>
    </derivirana_varijabla>
  </DomainObject.Predmet.OstaliListNazivFormated>
  <DomainObject.Predmet.OstaliListNazivFormatedOIB>
    <izvorni_sadrzaj>
      <item>Sergej Salo, OIB 93594519805</item>
    </izvorni_sadrzaj>
    <derivirana_varijabla naziv="DomainObject.Predmet.OstaliListNazivFormatedOIB_1">
      <item>Sergej Salo, OIB 93594519805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KRTOLIN KAMEN d.o.o. za rudarstvo</izvorni_sadrzaj>
    <derivirana_varijabla naziv="DomainObject.Predmet.ProtustrankaIDrugi_1">KRTOLIN KAMEN d.o.o. za rudarstvo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KRTOLIN KAMEN d.o.o. za rudarstvo, OIB 31617730266, Srima XXI 1 N , 22211 Vodice</izvorni_sadrzaj>
    <derivirana_varijabla naziv="DomainObject.Predmet.ProtustrankaIDrugiAdressOIB_1">KRTOLIN KAMEN d.o.o. za rudarstvo, OIB 31617730266, Srima XXI 1 N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KRTOLIN KAMEN d.o.o. za rudarstvo</item>
      <item>Sergej Salo</item>
    </izvorni_sadrzaj>
    <derivirana_varijabla naziv="DomainObject.Predmet.SudioniciListNaziv_1">
      <item>FINA - Podružnica Šibenik</item>
      <item>KRTOLIN KAMEN d.o.o. za rudarstvo</item>
      <item>Sergej Salo</item>
    </derivirana_varijabla>
  </DomainObject.Predmet.SudioniciListNaziv>
  <DomainObject.Predmet.SudioniciListAdressOIB>
    <izvorni_sadrzaj>
      <item>FINA - Podružnica Šibenik, OIB 85821130368, Perivoj L. Marune 1,22000 Šibenik</item>
      <item>KRTOLIN KAMEN d.o.o. za rudarstvo, OIB 31617730266, Srima XXI 1 N ,22211 Vodice</item>
      <item>Sergej Salo, OIB 93594519805, Čret 30,10000 Zagreb</item>
    </izvorni_sadrzaj>
    <derivirana_varijabla naziv="DomainObject.Predmet.SudioniciListAdressOIB_1">
      <item>FINA - Podružnica Šibenik, OIB 85821130368, Perivoj L. Marune 1,22000 Šibenik</item>
      <item>KRTOLIN KAMEN d.o.o. za rudarstvo, OIB 31617730266, Srima XXI 1 N ,22211 Vodice</item>
      <item>Sergej Salo, OIB 93594519805, Čret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31617730266</item>
      <item>, OIB 93594519805</item>
    </izvorni_sadrzaj>
    <derivirana_varijabla naziv="DomainObject.Predmet.SudioniciListNazivOIB_1">
      <item>, OIB 85821130368</item>
      <item>, OIB 31617730266</item>
      <item>, OIB 93594519805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2D0536-852C-451A-89E5-40AFA65DBC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171</properties:Words>
  <properties:Characters>939</properties:Characters>
  <properties:Lines>35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TRGOGRADNJA d</vt:lpstr>
      <vt:lpstr>TRGOGRADNJA d</vt:lpstr>
    </vt:vector>
  </properties:TitlesOfParts>
  <properties:LinksUpToDate>false</properties:LinksUpToDate>
  <properties:CharactersWithSpaces>1189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2016-03-29T08:42:00Z</dcterms:created>
  <dc:creator>Ardena Bajlo</dc:creator>
  <cp:lastModifiedBy>wsadmin</cp:lastModifiedBy>
  <cp:lastPrinted>2016-03-25T08:34:00Z</cp:lastPrinted>
  <dcterms:modified xmlns:xsi="http://www.w3.org/2001/XMLSchema-instance" xsi:type="dcterms:W3CDTF">2016-03-29T12:22:00Z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