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021c" w14:paraId="8d1021c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P="00417E96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F4648" w:rsidP="00BF4648" w:rsidR="00BF4648" w:rsidRPr="00BA0147">
      <w:pPr>
        <w:rPr>
          <w:rFonts w:cs="Times New Roman"/>
        </w:rPr>
      </w:pPr>
    </w:p>
    <w:p w:rsidRDefault="00666C4B" w:rsidP="003F0BA3" w:rsidR="005F7221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 xml:space="preserve">ovodom </w:t>
      </w:r>
      <w:r w:rsidR="003F0BA3">
        <w:rPr>
          <w:rFonts w:cs="Times New Roman"/>
        </w:rPr>
        <w:t xml:space="preserve">prijedloga predlagatelja Financijske agencije, Regionalni centar Zagreb, Podružnica Varaždin, </w:t>
      </w:r>
      <w:r w:rsidR="003F0BA3" w:rsidRPr="00BA0147">
        <w:rPr>
          <w:rFonts w:cs="Times New Roman"/>
        </w:rPr>
        <w:t>za otvaranje stečajnog postupka nad dužnikom</w:t>
      </w:r>
      <w:r w:rsidR="003F0BA3">
        <w:rPr>
          <w:rFonts w:cs="Times New Roman"/>
        </w:rPr>
        <w:t xml:space="preserve"> </w:t>
      </w:r>
      <w:r w:rsidR="003F0BA3" w:rsidRPr="00895779">
        <w:t>MIN</w:t>
      </w:r>
      <w:r w:rsidR="003F0BA3">
        <w:t xml:space="preserve">I AUTO d.o.o., OIB: 41125284355, </w:t>
      </w:r>
      <w:r w:rsidR="003F0BA3" w:rsidRPr="00895779">
        <w:t>Varaždinska 123, Nedeljanec</w:t>
      </w:r>
      <w:r w:rsidR="003F0BA3">
        <w:rPr>
          <w:rFonts w:cs="Times New Roman"/>
        </w:rPr>
        <w:t xml:space="preserve">, </w:t>
      </w:r>
      <w:r w:rsidR="003F0BA3">
        <w:t>3. srpnja</w:t>
      </w:r>
      <w:r w:rsidR="00F83C1C">
        <w:rPr>
          <w:rFonts w:cs="Times New Roman"/>
        </w:rPr>
        <w:t xml:space="preserve"> 2017.</w:t>
      </w:r>
    </w:p>
    <w:p w:rsidRDefault="003F0BA3" w:rsidP="005F7221" w:rsidR="003F0BA3">
      <w:pPr>
        <w:jc w:val="center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3F0BA3">
        <w:t xml:space="preserve"> </w:t>
      </w:r>
      <w:r w:rsidR="003F0BA3" w:rsidRPr="00895779">
        <w:t>MIN</w:t>
      </w:r>
      <w:r w:rsidR="003F0BA3">
        <w:t xml:space="preserve">I AUTO d.o.o., OIB: 41125284355, </w:t>
      </w:r>
      <w:r w:rsidR="003F0BA3" w:rsidRPr="00895779">
        <w:t>Varaždinska 123, Nedeljanec</w:t>
      </w:r>
      <w:r>
        <w:t>, da u roku od 15 dana od objave na mrežnoj stranici e-Oglasna ploča suda, uplate predujam za namirenje troškova prethodnog i otvorenog stečajnog postupka u iznosu</w:t>
      </w:r>
      <w:r w:rsidR="000078AB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3F0BA3">
        <w:t>289</w:t>
      </w:r>
      <w:r w:rsidR="00F83C1C">
        <w:t>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417E96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0BA3">
        <w:rPr>
          <w:rFonts w:cs="Times New Roman"/>
        </w:rPr>
        <w:t>3. srpnja</w:t>
      </w:r>
      <w:r w:rsidR="00F83C1C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FD3D33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F83C1C" w:rsidP="00F83C1C" w:rsidR="00F83C1C">
      <w:pPr>
        <w:jc w:val="both"/>
        <w:rPr>
          <w:rFonts w:cs="Times New Roman"/>
        </w:rPr>
      </w:pPr>
      <w:r>
        <w:rPr>
          <w:rFonts w:cs="Times New Roma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9114C" w:rsidR="0079114C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A31" w:rsidP="00BA0147" w:rsidR="00362A31">
      <w:r>
        <w:separator/>
      </w:r>
    </w:p>
  </w:endnote>
  <w:endnote w:id="0" w:type="continuationSeparator">
    <w:p w:rsidRDefault="00362A31" w:rsidP="00BA0147" w:rsidR="00362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A31" w:rsidP="00BA0147" w:rsidR="00362A31">
      <w:r>
        <w:separator/>
      </w:r>
    </w:p>
  </w:footnote>
  <w:footnote w:id="0" w:type="continuationSeparator">
    <w:p w:rsidRDefault="00362A31" w:rsidP="00BA0147" w:rsidR="00362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F0BA3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3F0BA3">
      <w:t>289/17-7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078AB"/>
    <w:rsid w:val="00012293"/>
    <w:rsid w:val="0001658C"/>
    <w:rsid w:val="00050972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3CEE"/>
    <w:rsid w:val="00217753"/>
    <w:rsid w:val="002341FF"/>
    <w:rsid w:val="0027697F"/>
    <w:rsid w:val="002A7BAD"/>
    <w:rsid w:val="002C3911"/>
    <w:rsid w:val="002D481B"/>
    <w:rsid w:val="002D4F2D"/>
    <w:rsid w:val="00317223"/>
    <w:rsid w:val="003538D1"/>
    <w:rsid w:val="00362A31"/>
    <w:rsid w:val="00363E19"/>
    <w:rsid w:val="003A689F"/>
    <w:rsid w:val="003B3055"/>
    <w:rsid w:val="003F0BA3"/>
    <w:rsid w:val="003F0BEA"/>
    <w:rsid w:val="00406AF2"/>
    <w:rsid w:val="00417E96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4BC"/>
    <w:rsid w:val="005A7952"/>
    <w:rsid w:val="005D0175"/>
    <w:rsid w:val="005F4618"/>
    <w:rsid w:val="005F7221"/>
    <w:rsid w:val="006063E0"/>
    <w:rsid w:val="00613CF2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4769F"/>
    <w:rsid w:val="00D70B9C"/>
    <w:rsid w:val="00D75BD2"/>
    <w:rsid w:val="00DB63DD"/>
    <w:rsid w:val="00E0463A"/>
    <w:rsid w:val="00E35839"/>
    <w:rsid w:val="00E557EB"/>
    <w:rsid w:val="00E717D2"/>
    <w:rsid w:val="00E832EF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A7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4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4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4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4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A7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4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4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4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4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St-289/2017-7</izvorni_sadrzaj>
    <derivirana_varijabla naziv="DomainObject.Oznaka_1">St-289/2017-7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postupka</izvorni_sadrzaj>
    <derivirana_varijabla naziv="DomainObject.Predmet.Opis_1">Prijedlog za otv.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 AUTO društvo s ograničenom odgovornošću za prodaju automobila zastupanog po punomoćniku Miloš Kefelja</izvorni_sadrzaj>
    <derivirana_varijabla naziv="DomainObject.Predmet.ProtustrankaFormated_1">  MINI AUTO društvo s ograničenom odgovornošću za prodaju automobila zastupanog po punomoćniku Miloš Kefelja</derivirana_varijabla>
  </DomainObject.Predmet.ProtustrankaFormated>
  <DomainObject.Predmet.ProtustrankaFormatedOIB>
    <izvorni_sadrzaj>  MINI AUTO društvo s ograničenom odgovornošću za prodaju automobila, OIB 41125284355 zastupanog po punomoćniku Miloš Kefelja</izvorni_sadrzaj>
    <derivirana_varijabla naziv="DomainObject.Predmet.ProtustrankaFormatedOIB_1">  MINI AUTO društvo s ograničenom odgovornošću za prodaju automobila, OIB 41125284355 zastupanog po punomoćniku Miloš Kefelja</derivirana_varijabla>
  </DomainObject.Predmet.ProtustrankaFormatedOIB>
  <DomainObject.Predmet.ProtustrankaFormatedWithAdress>
    <izvorni_sadrzaj> MINI AUTO društvo s ograničenom odgovornošću za prodaju automobila, Varaždinska 123, 42205 Nedeljanec zastupanog po punomoćniku Miloš Kefelja</izvorni_sadrzaj>
    <derivirana_varijabla naziv="DomainObject.Predmet.ProtustrankaFormatedWithAdress_1"> MINI AUTO društvo s ograničenom odgovornošću za prodaju automobila, Varaždinska 123, 42205 Nedeljanec zastupanog po punomoćniku Miloš Kefelja</derivirana_varijabla>
  </DomainObject.Predmet.ProtustrankaFormatedWithAdress>
  <DomainObject.Predmet.ProtustrankaFormatedWithAdressOIB>
    <izvorni_sadrzaj> MINI AUTO društvo s ograničenom odgovornošću za prodaju automobila, OIB 41125284355, Varaždinska 123, 42205 Nedeljanec zastupanog po punomoćniku Miloš Kefelja</izvorni_sadrzaj>
    <derivirana_varijabla naziv="DomainObject.Predmet.ProtustrankaFormatedWithAdressOIB_1"> MINI AUTO društvo s ograničenom odgovornošću za prodaju automobila, OIB 41125284355, Varaždinska 123, 42205 Nedeljanec zastupanog po punomoćniku Miloš Kefelja</derivirana_varijabla>
  </DomainObject.Predmet.ProtustrankaFormatedWithAdressOIB>
  <DomainObject.Predmet.ProtustrankaWithAdress>
    <izvorni_sadrzaj>MINI AUTO društvo s ograničenom odgovornošću za prodaju automobila Varaždinska 123, 42205 Nedeljanec</izvorni_sadrzaj>
    <derivirana_varijabla naziv="DomainObject.Predmet.ProtustrankaWithAdress_1">MINI AUTO društvo s ograničenom odgovornošću za prodaju automobila Varaždinska 123, 42205 Nedeljanec</derivirana_varijabla>
  </DomainObject.Predmet.ProtustrankaWithAdress>
  <DomainObject.Predmet.ProtustrankaWithAdressOIB>
    <izvorni_sadrzaj>MINI AUTO društvo s ograničenom odgovornošću za prodaju automobila, OIB 41125284355, Varaždinska 123, 42205 Nedeljanec</izvorni_sadrzaj>
    <derivirana_varijabla naziv="DomainObject.Predmet.ProtustrankaWithAdressOIB_1">MINI AUTO društvo s ograničenom odgovornošću za prodaju automobila, OIB 41125284355, Varaždinska 123, 42205 Nedeljanec</derivirana_varijabla>
  </DomainObject.Predmet.ProtustrankaWithAdressOIB>
  <DomainObject.Predmet.ProtustrankaNazivFormated>
    <izvorni_sadrzaj>MINI AUTO društvo s ograničenom odgovornošću za prodaju automobila</izvorni_sadrzaj>
    <derivirana_varijabla naziv="DomainObject.Predmet.ProtustrankaNazivFormated_1">MINI AUTO društvo s ograničenom odgovornošću za prodaju automobila</derivirana_varijabla>
  </DomainObject.Predmet.ProtustrankaNazivFormated>
  <DomainObject.Predmet.ProtustrankaNazivFormatedOIB>
    <izvorni_sadrzaj>MINI AUTO društvo s ograničenom odgovornošću za prodaju automobila, OIB 41125284355</izvorni_sadrzaj>
    <derivirana_varijabla naziv="DomainObject.Predmet.ProtustrankaNazivFormatedOIB_1">MINI AUTO društvo s ograničenom odgovornošću za prodaju automobila, OIB 41125284355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19146.94</izvorni_sadrzaj>
    <derivirana_varijabla naziv="DomainObject.Predmet.TrenutnaVrijednost_1">19146.94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MINI AUTO društvo s ograničenom odgovornošću za prodaju automobila zastupanog po punomoćniku Miloš Kefelja</item>
    </izvorni_sadrzaj>
    <derivirana_varijabla naziv="DomainObject.Predmet.ProtuStrankaListFormated_1">
      <item>MINI AUTO društvo s ograničenom odgovornošću za prodaju automobila zastupanog po punomoćniku Miloš Kefelja</item>
    </derivirana_varijabla>
  </DomainObject.Predmet.ProtuStrankaListFormated>
  <DomainObject.Predmet.ProtuStrankaListFormatedOIB>
    <izvorni_sadrzaj>
      <item>MINI AUTO društvo s ograničenom odgovornošću za prodaju automobila, OIB 41125284355 zastupanog po punomoćniku Miloš Kefelja</item>
    </izvorni_sadrzaj>
    <derivirana_varijabla naziv="DomainObject.Predmet.ProtuStrankaListFormatedOIB_1">
      <item>MINI AUTO društvo s ograničenom odgovornošću za prodaju automobila, OIB 41125284355 zastupanog po punomoćniku Miloš Kefelja</item>
    </derivirana_varijabla>
  </DomainObject.Predmet.ProtuStrankaListFormatedOIB>
  <DomainObject.Predmet.ProtuStrankaListFormatedWithAdress>
    <izvorni_sadrzaj>
      <item>MINI AUTO društvo s ograničenom odgovornošću za prodaju automobila, Varaždinska 123, 42205 Nedeljanec zastupanog po punomoćniku Miloš Kefelja</item>
    </izvorni_sadrzaj>
    <derivirana_varijabla naziv="DomainObject.Predmet.ProtuStrankaListFormatedWithAdress_1">
      <item>MINI AUTO društvo s ograničenom odgovornošću za prodaju automobila, Varaždinska 123, 42205 Nedeljanec zastupanog po punomoćniku Miloš Kefelja</item>
    </derivirana_varijabla>
  </DomainObject.Predmet.ProtuStrankaListFormatedWithAdress>
  <DomainObject.Predmet.ProtuStrankaListFormatedWithAdressOIB>
    <izvorni_sadrzaj>
      <item>MINI AUTO društvo s ograničenom odgovornošću za prodaju automobila, OIB 41125284355, Varaždinska 123, 42205 Nedeljanec zastupanog po punomoćniku Miloš Kefelja</item>
    </izvorni_sadrzaj>
    <derivirana_varijabla naziv="DomainObject.Predmet.ProtuStrankaListFormatedWithAdressOIB_1">
      <item>MINI AUTO društvo s ograničenom odgovornošću za prodaju automobila, OIB 41125284355, Varaždinska 123, 42205 Nedeljanec zastupanog po punomoćniku Miloš Kefelja</item>
    </derivirana_varijabla>
  </DomainObject.Predmet.ProtuStrankaListFormatedWithAdressOIB>
  <DomainObject.Predmet.ProtuStrankaListNazivFormated>
    <izvorni_sadrzaj>
      <item>MINI AUTO društvo s ograničenom odgovornošću za prodaju automobila</item>
    </izvorni_sadrzaj>
    <derivirana_varijabla naziv="DomainObject.Predmet.ProtuStrankaListNazivFormated_1">
      <item>MINI AUTO društvo s ograničenom odgovornošću za prodaju automobila</item>
    </derivirana_varijabla>
  </DomainObject.Predmet.ProtuStrankaListNazivFormated>
  <DomainObject.Predmet.ProtuStrankaListNazivFormatedOIB>
    <izvorni_sadrzaj>
      <item>MINI AUTO društvo s ograničenom odgovornošću za prodaju automobila, OIB 41125284355</item>
    </izvorni_sadrzaj>
    <derivirana_varijabla naziv="DomainObject.Predmet.ProtuStrankaListNazivFormatedOIB_1">
      <item>MINI AUTO društvo s ograničenom odgovornošću za prodaju automobila, OIB 41125284355</item>
    </derivirana_varijabla>
  </DomainObject.Predmet.ProtuStrankaListNazivFormatedOIB>
  <DomainObject.Predmet.OstaliListFormated>
    <izvorni_sadrzaj>
      <item>Sudski registar Trgovačkog suda u Varaždinu</item>
      <item>Miloš Kefelja punomoćnik sudionika u postupku MINI AUTO društvo s ograničenom odgovornošću za prodaju automobila</item>
      <item>Županijsko državno odvjetništvo u Varaždinu</item>
    </izvorni_sadrzaj>
    <derivirana_varijabla naziv="DomainObject.Predmet.OstaliListFormated_1">
      <item>Sudski registar Trgovačkog suda u Varaždinu</item>
      <item>Miloš Kefelja punomoćnik sudionika u postupku MINI AUTO društvo s ograničenom odgovornošću za prodaju automobila</item>
      <item>Županijsko državno odvjetništvo u Varaždinu</item>
    </derivirana_varijabla>
  </DomainObject.Predmet.OstaliListFormated>
  <DomainObject.Predmet.OstaliListFormatedOIB>
    <izvorni_sadrzaj>
      <item>Sudski registar Trgovačkog suda u Varaždinu</item>
      <item>Miloš Kefelja, OIB 29582336268 punomoćnik sudionika u postupku MINI AUTO društvo s ograničenom odgovornošću za prodaju automobila</item>
      <item>Županijsko državno odvjetništvo u Varaždinu</item>
    </izvorni_sadrzaj>
    <derivirana_varijabla naziv="DomainObject.Predmet.OstaliListFormatedOIB_1">
      <item>Sudski registar Trgovačkog suda u Varaždinu</item>
      <item>Miloš Kefelja, OIB 29582336268 punomoćnik sudionika u postupku MINI AUTO društvo s ograničenom odgovornošću za prodaju automobila</item>
      <item>Županijsko državno odvjetništvo u Varaždinu</item>
    </derivirana_varijabla>
  </DomainObject.Predmet.OstaliListFormatedOIB>
  <DomainObject.Predmet.OstaliListFormatedWithAdress>
    <izvorni_sadrzaj>
      <item>Sudski registar Trgovačkog suda u Varaždinu, B.Radića 2, 42000 Varaždin</item>
      <item>Miloš Kefelja, Dobriše Cesarića 181, 42000 Varaždin punomoćnik sudionika u postupku MINI AUTO društvo s ograničenom odgovornošću za prodaju automobila</item>
      <item>Županijsko državno odvjetništvo u Varaždinu</item>
    </izvorni_sadrzaj>
    <derivirana_varijabla naziv="DomainObject.Predmet.OstaliListFormatedWithAdress_1">
      <item>Sudski registar Trgovačkog suda u Varaždinu, B.Radića 2, 42000 Varaždin</item>
      <item>Miloš Kefelja, Dobriše Cesarića 181, 42000 Varaždin punomoćnik sudionika u postupku MINI AUTO društvo s ograničenom odgovornošću za prodaju automobila</item>
      <item>Županijsko državno odvjetništvo u Varaždinu</item>
    </derivirana_varijabla>
  </DomainObject.Predmet.OstaliListFormatedWithAdress>
  <DomainObject.Predmet.OstaliListFormatedWithAdressOIB>
    <izvorni_sadrzaj>
      <item>Sudski registar Trgovačkog suda u Varaždinu, B.Radića 2, 42000 Varaždin</item>
      <item>Miloš Kefelja, OIB 29582336268, Dobriše Cesarića 181, 42000 Varaždin punomoćnik sudionika u postupku MINI AUTO društvo s ograničenom odgovornošću za prodaju automobila</item>
      <item>Županijsko državno odvjetništvo u Varaždinu</item>
    </izvorni_sadrzaj>
    <derivirana_varijabla naziv="DomainObject.Predmet.OstaliListFormatedWithAdressOIB_1">
      <item>Sudski registar Trgovačkog suda u Varaždinu, B.Radića 2, 42000 Varaždin</item>
      <item>Miloš Kefelja, OIB 29582336268, Dobriše Cesarića 181, 42000 Varaždin punomoćnik sudionika u postupku MINI AUTO društvo s ograničenom odgovornošću za prodaju automobila</item>
      <item>Županijsko državno odvjetništvo u Varaždinu</item>
    </derivirana_varijabla>
  </DomainObject.Predmet.OstaliListFormatedWithAdressOIB>
  <DomainObject.Predmet.OstaliListNazivFormated>
    <izvorni_sadrzaj>
      <item>Sudski registar Trgovačkog suda u Varaždinu</item>
      <item>Miloš Kefelja</item>
      <item>Županijsko državno odvjetništvo u Varaždinu</item>
    </izvorni_sadrzaj>
    <derivirana_varijabla naziv="DomainObject.Predmet.OstaliListNazivFormated_1">
      <item>Sudski registar Trgovačkog suda u Varaždinu</item>
      <item>Miloš Kefelja</item>
      <item>Županijsko državno odvjetništvo u Varaždinu</item>
    </derivirana_varijabla>
  </DomainObject.Predmet.OstaliListNazivFormated>
  <DomainObject.Predmet.OstaliListNazivFormatedOIB>
    <izvorni_sadrzaj>
      <item>Sudski registar Trgovačkog suda u Varaždinu</item>
      <item>Miloš Kefelja, OIB 29582336268</item>
      <item>Županijsko državno odvjetništvo u Varaždinu</item>
    </izvorni_sadrzaj>
    <derivirana_varijabla naziv="DomainObject.Predmet.OstaliListNazivFormatedOIB_1">
      <item>Sudski registar Trgovačkog suda u Varaždinu</item>
      <item>Miloš Kefelja, OIB 29582336268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St-289/2017-7</izvorni_sadrzaj>
    <derivirana_varijabla naziv="DomainObject.PoslovniBrojDokumenta_1">St-289/2017-7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MINI AUTO društvo s ograničenom odgovornošću za prodaju automobila</izvorni_sadrzaj>
    <derivirana_varijabla naziv="DomainObject.Predmet.ProtustrankaIDrugi_1">MINI AUTO društvo s ograničenom odgovornošću za prodaju automobila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MINI AUTO društvo s ograničenom odgovornošću za prodaju automobila, OIB 41125284355, Varaždinska 123, 42205 Nedeljanec</izvorni_sadrzaj>
    <derivirana_varijabla naziv="DomainObject.Predmet.ProtustrankaIDrugiAdressOIB_1">MINI AUTO društvo s ograničenom odgovornošću za prodaju automobila, OIB 41125284355, Varaždinska 123, 42205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MINI AUTO društvo s ograničenom odgovornošću za prodaju automobila</item>
      <item>Sudski registar Trgovačkog suda u Varaždinu</item>
      <item>Miloš Kefelja</item>
      <item>Županijsko državno odvjetništvo u Varaždinu</item>
    </izvorni_sadrzaj>
    <derivirana_varijabla naziv="DomainObject.Predmet.SudioniciListNaziv_1">
      <item>Financijska agencija</item>
      <item>MINI AUTO društvo s ograničenom odgovornošću za prodaju automobila</item>
      <item>Sudski registar Trgovačkog suda u Varaždinu</item>
      <item>Miloš Kefelja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MINI AUTO društvo s ograničenom odgovornošću za prodaju automobila, OIB 41125284355, Varaždinska 123,42205 Nedeljanec</item>
      <item>Sudski registar Trgovačkog suda u Varaždinu, B.Radića 2,42000 Varaždin</item>
      <item>Miloš Kefelja, OIB 29582336268, Dobriše Cesarića 181,42000 Varaždin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MINI AUTO društvo s ograničenom odgovornošću za prodaju automobila, OIB 41125284355, Varaždinska 123,42205 Nedeljanec</item>
      <item>Sudski registar Trgovačkog suda u Varaždinu, B.Radića 2,42000 Varaždin</item>
      <item>Miloš Kefelja, OIB 29582336268, Dobriše Cesarića 181,42000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41125284355</item>
      <item>, OIB null</item>
      <item>, OIB 29582336268</item>
      <item>, OIB null</item>
    </izvorni_sadrzaj>
    <derivirana_varijabla naziv="DomainObject.Predmet.SudioniciListNazivOIB_1">
      <item>, OIB 85821130368</item>
      <item>, OIB 41125284355</item>
      <item>, OIB null</item>
      <item>, OIB 29582336268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456A4-C3C5-4964-97FF-8813721CB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1808</properties:Characters>
  <properties:Lines>50</properties:Lines>
  <properties:Paragraphs>17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2017-07-03T09:48:00Z</cp:lastPrinted>
  <dcterms:modified xmlns:xsi="http://www.w3.org/2001/XMLSchema-instance" xsi:type="dcterms:W3CDTF">2017-07-03T09:50:00Z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St-289/2017-7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