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2bbc" w14:paraId="4962bb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5473D">
        <w:rPr>
          <w:b/>
        </w:rPr>
        <w:t>1029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35473D">
        <w:rPr>
          <w:lang w:val="hr-HR"/>
        </w:rPr>
        <w:t xml:space="preserve"> </w:t>
      </w:r>
      <w:r w:rsidR="0035473D" w:rsidRPr="0035473D">
        <w:rPr>
          <w:lang w:val="hr-HR"/>
        </w:rPr>
        <w:t xml:space="preserve">LIMUZINA društvo s ograničenom odgovornošću putnička agencija </w:t>
      </w:r>
      <w:r w:rsidR="0035473D">
        <w:rPr>
          <w:lang w:val="hr-HR"/>
        </w:rPr>
        <w:t>"</w:t>
      </w:r>
      <w:r w:rsidR="0035473D" w:rsidRPr="0035473D">
        <w:rPr>
          <w:lang w:val="hr-HR"/>
        </w:rPr>
        <w:t>u likvidaciji</w:t>
      </w:r>
      <w:r w:rsidR="0035473D">
        <w:rPr>
          <w:lang w:val="hr-HR"/>
        </w:rPr>
        <w:t>"</w:t>
      </w:r>
      <w:r w:rsidR="008B794D">
        <w:rPr>
          <w:lang w:val="hr-HR"/>
        </w:rPr>
        <w:t>,</w:t>
      </w:r>
      <w:r w:rsidR="0035473D">
        <w:rPr>
          <w:lang w:val="hr-HR"/>
        </w:rPr>
        <w:t xml:space="preserve"> </w:t>
      </w:r>
      <w:r w:rsidR="00F4387D">
        <w:rPr>
          <w:lang w:val="hr-HR"/>
        </w:rPr>
        <w:t>OIB:</w:t>
      </w:r>
      <w:r w:rsidR="0035473D">
        <w:rPr>
          <w:lang w:val="hr-HR"/>
        </w:rPr>
        <w:t xml:space="preserve"> </w:t>
      </w:r>
      <w:r w:rsidR="0035473D" w:rsidRPr="0035473D">
        <w:rPr>
          <w:lang w:val="hr-HR"/>
        </w:rPr>
        <w:t>81243017743</w:t>
      </w:r>
      <w:r w:rsidR="00F4387D">
        <w:rPr>
          <w:lang w:val="hr-HR"/>
        </w:rPr>
        <w:t>,</w:t>
      </w:r>
      <w:r w:rsidR="0035473D">
        <w:rPr>
          <w:lang w:val="hr-HR"/>
        </w:rPr>
        <w:t xml:space="preserve"> Poljica, Put Opatije 1., </w:t>
      </w:r>
      <w:r w:rsidR="00F4387D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12.lipnja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35473D" w:rsidRPr="0035473D">
        <w:rPr>
          <w:lang w:val="hr-HR"/>
        </w:rPr>
        <w:t xml:space="preserve"> LIMUZINA društvo s ograničenom odgovornošću putnička agencija </w:t>
      </w:r>
      <w:r w:rsidR="0035473D">
        <w:rPr>
          <w:lang w:val="hr-HR"/>
        </w:rPr>
        <w:t>"</w:t>
      </w:r>
      <w:r w:rsidR="0035473D" w:rsidRPr="0035473D">
        <w:rPr>
          <w:lang w:val="hr-HR"/>
        </w:rPr>
        <w:t>u likvidaciji</w:t>
      </w:r>
      <w:r w:rsidR="0035473D">
        <w:rPr>
          <w:lang w:val="hr-HR"/>
        </w:rPr>
        <w:t xml:space="preserve">", OIB: </w:t>
      </w:r>
      <w:r w:rsidR="0035473D" w:rsidRPr="0035473D">
        <w:rPr>
          <w:lang w:val="hr-HR"/>
        </w:rPr>
        <w:t>81243017743</w:t>
      </w:r>
      <w:r w:rsidR="0035473D">
        <w:rPr>
          <w:lang w:val="hr-HR"/>
        </w:rPr>
        <w:t xml:space="preserve">, Poljica, Put Opatije 1 </w:t>
      </w:r>
      <w:r w:rsidR="00E54060">
        <w:rPr>
          <w:lang w:val="hr-HR"/>
        </w:rPr>
        <w:t>,</w:t>
      </w:r>
      <w:r w:rsidR="0035473D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5473D">
        <w:rPr>
          <w:rFonts w:eastAsia="Calibri"/>
        </w:rPr>
        <w:t>2895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35473D">
        <w:rPr>
          <w:rFonts w:eastAsia="Calibri"/>
        </w:rPr>
        <w:t>2.762,53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12.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2DB9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LIMUZINA društvo s ograničenom odgovornošću putnička agencija u likvidaciji</izvorni_sadrzaj>
    <derivirana_varijabla naziv="DomainObject.Predmet.ProtustrankaFormated_1">  LIMUZINA društvo s ograničenom odgovornošću putnička agencija u likvidaciji</derivirana_varijabla>
  </DomainObject.Predmet.ProtustrankaFormated>
  <DomainObject.Predmet.ProtustrankaFormatedOIB>
    <izvorni_sadrzaj>  LIMUZINA društvo s ograničenom odgovornošću putnička agencija u likvidaciji, OIB 81243017743</izvorni_sadrzaj>
    <derivirana_varijabla naziv="DomainObject.Predmet.ProtustrankaFormatedOIB_1">  LIMUZINA društvo s ograničenom odgovornošću putnička agencija u likvidaciji, OIB 81243017743</derivirana_varijabla>
  </DomainObject.Predmet.ProtustrankaFormatedOIB>
  <DomainObject.Predmet.ProtustrankaFormatedWithAdress>
    <izvorni_sadrzaj> LIMUZINA društvo s ograničenom odgovornošću putnička agencija u likvidaciji, Put Opatije 1, 21275 Poljica Kozička</izvorni_sadrzaj>
    <derivirana_varijabla naziv="DomainObject.Predmet.ProtustrankaFormatedWithAdress_1"> LIMUZINA društvo s ograničenom odgovornošću putnička agencija u likvidaciji, Put Opatije 1, 21275 Poljica Kozička</derivirana_varijabla>
  </DomainObject.Predmet.ProtustrankaFormatedWithAdress>
  <DomainObject.Predmet.ProtustrankaFormatedWithAdressOIB>
    <izvorni_sadrzaj> LIMUZINA društvo s ograničenom odgovornošću putnička agencija u likvidaciji, OIB 81243017743, Put Opatije 1, 21275 Poljica Kozička</izvorni_sadrzaj>
    <derivirana_varijabla naziv="DomainObject.Predmet.ProtustrankaFormatedWithAdressOIB_1"> LIMUZINA društvo s ograničenom odgovornošću putnička agencija u likvidaciji, OIB 81243017743, Put Opatije 1, 21275 Poljica Kozička</derivirana_varijabla>
  </DomainObject.Predmet.ProtustrankaFormatedWithAdressOIB>
  <DomainObject.Predmet.ProtustrankaWithAdress>
    <izvorni_sadrzaj>LIMUZINA društvo s ograničenom odgovornošću putnička agencija u likvidaciji Put Opatije 1, 21275 Poljica Kozička</izvorni_sadrzaj>
    <derivirana_varijabla naziv="DomainObject.Predmet.ProtustrankaWithAdress_1">LIMUZINA društvo s ograničenom odgovornošću putnička agencija u likvidaciji Put Opatije 1, 21275 Poljica Kozička</derivirana_varijabla>
  </DomainObject.Predmet.ProtustrankaWithAdress>
  <DomainObject.Predmet.ProtustrankaWithAdressOIB>
    <izvorni_sadrzaj>LIMUZINA društvo s ograničenom odgovornošću putnička agencija u likvidaciji, OIB 81243017743, Put Opatije 1, 21275 Poljica Kozička</izvorni_sadrzaj>
    <derivirana_varijabla naziv="DomainObject.Predmet.ProtustrankaWithAdressOIB_1">LIMUZINA društvo s ograničenom odgovornošću putnička agencija u likvidaciji, OIB 81243017743, Put Opatije 1, 21275 Poljica Kozička</derivirana_varijabla>
  </DomainObject.Predmet.ProtustrankaWithAdressOIB>
  <DomainObject.Predmet.ProtustrankaNazivFormated>
    <izvorni_sadrzaj>LIMUZINA društvo s ograničenom odgovornošću putnička agencija u likvidaciji</izvorni_sadrzaj>
    <derivirana_varijabla naziv="DomainObject.Predmet.ProtustrankaNazivFormated_1">LIMUZINA društvo s ograničenom odgovornošću putnička agencija u likvidaciji</derivirana_varijabla>
  </DomainObject.Predmet.ProtustrankaNazivFormated>
  <DomainObject.Predmet.ProtustrankaNazivFormatedOIB>
    <izvorni_sadrzaj>LIMUZINA društvo s ograničenom odgovornošću putnička agencija u likvidaciji, OIB 81243017743</izvorni_sadrzaj>
    <derivirana_varijabla naziv="DomainObject.Predmet.ProtustrankaNazivFormatedOIB_1">LIMUZINA društvo s ograničenom odgovornošću putnička agencija u likvidaciji, OIB 81243017743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2762.53</izvorni_sadrzaj>
    <derivirana_varijabla naziv="DomainObject.Predmet.TrenutnaVrijednost_1">2762.53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LIMUZINA društvo s ograničenom odgovornošću putnička agencija u likvidaciji</item>
    </izvorni_sadrzaj>
    <derivirana_varijabla naziv="DomainObject.Predmet.ProtuStrankaListFormated_1">
      <item>LIMUZINA društvo s ograničenom odgovornošću putnička agencija u likvidaciji</item>
    </derivirana_varijabla>
  </DomainObject.Predmet.ProtuStrankaListFormated>
  <DomainObject.Predmet.ProtuStrankaListFormatedOIB>
    <izvorni_sadrzaj>
      <item>LIMUZINA društvo s ograničenom odgovornošću putnička agencija u likvidaciji, OIB 81243017743</item>
    </izvorni_sadrzaj>
    <derivirana_varijabla naziv="DomainObject.Predmet.ProtuStrankaListFormatedOIB_1">
      <item>LIMUZINA društvo s ograničenom odgovornošću putnička agencija u likvidaciji, OIB 81243017743</item>
    </derivirana_varijabla>
  </DomainObject.Predmet.ProtuStrankaListFormatedOIB>
  <DomainObject.Predmet.ProtuStrankaListFormatedWithAdress>
    <izvorni_sadrzaj>
      <item>LIMUZINA društvo s ograničenom odgovornošću putnička agencija u likvidaciji, Put Opatije 1, 21275 Poljica Kozička</item>
    </izvorni_sadrzaj>
    <derivirana_varijabla naziv="DomainObject.Predmet.ProtuStrankaListFormatedWithAdress_1">
      <item>LIMUZINA društvo s ograničenom odgovornošću putnička agencija u likvidaciji, Put Opatije 1, 21275 Poljica Kozička</item>
    </derivirana_varijabla>
  </DomainObject.Predmet.ProtuStrankaListFormatedWithAdress>
  <DomainObject.Predmet.ProtuStrankaListFormatedWithAdressOIB>
    <izvorni_sadrzaj>
      <item>LIMUZINA društvo s ograničenom odgovornošću putnička agencija u likvidaciji, OIB 81243017743, Put Opatije 1, 21275 Poljica Kozička</item>
    </izvorni_sadrzaj>
    <derivirana_varijabla naziv="DomainObject.Predmet.ProtuStrankaListFormatedWithAdressOIB_1">
      <item>LIMUZINA društvo s ograničenom odgovornošću putnička agencija u likvidaciji, OIB 81243017743, Put Opatije 1, 21275 Poljica Kozička</item>
    </derivirana_varijabla>
  </DomainObject.Predmet.ProtuStrankaListFormatedWithAdressOIB>
  <DomainObject.Predmet.ProtuStrankaListNazivFormated>
    <izvorni_sadrzaj>
      <item>LIMUZINA društvo s ograničenom odgovornošću putnička agencija u likvidaciji</item>
    </izvorni_sadrzaj>
    <derivirana_varijabla naziv="DomainObject.Predmet.ProtuStrankaListNazivFormated_1">
      <item>LIMUZINA društvo s ograničenom odgovornošću putnička agencija u likvidaciji</item>
    </derivirana_varijabla>
  </DomainObject.Predmet.ProtuStrankaListNazivFormated>
  <DomainObject.Predmet.ProtuStrankaListNazivFormatedOIB>
    <izvorni_sadrzaj>
      <item>LIMUZINA društvo s ograničenom odgovornošću putnička agencija u likvidaciji, OIB 81243017743</item>
    </izvorni_sadrzaj>
    <derivirana_varijabla naziv="DomainObject.Predmet.ProtuStrankaListNazivFormatedOIB_1">
      <item>LIMUZINA društvo s ograničenom odgovornošću putnička agencija u likvidaciji, OIB 81243017743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LIMUZINA društvo s ograničenom odgovornošću putnička agencija u likvidaciji</izvorni_sadrzaj>
    <derivirana_varijabla naziv="DomainObject.Predmet.ProtustrankaIDrugi_1">LIMUZINA društvo s ograničenom odgovornošću putnička agencija u likvidaciji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LIMUZINA društvo s ograničenom odgovornošću putnička agencija u likvidaciji, OIB 81243017743, Put Opatije 1, 21275 Poljica Kozička</izvorni_sadrzaj>
    <derivirana_varijabla naziv="DomainObject.Predmet.ProtustrankaIDrugiAdressOIB_1">LIMUZINA društvo s ograničenom odgovornošću putnička agencija u likvidaciji, OIB 81243017743, Put Opatije 1, 21275 Poljica Kozička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LIMUZINA društvo s ograničenom odgovornošću putnička agencija u likvidaciji</item>
      <item>FINANCIJSKA AGENCIJA, RC SPLIT</item>
    </izvorni_sadrzaj>
    <derivirana_varijabla naziv="DomainObject.Predmet.SudioniciListNaziv_1">
      <item>LIMUZINA društvo s ograničenom odgovornošću putnička agencija u likvidaciji</item>
      <item>FINANCIJSKA AGENCIJA, RC SPLIT</item>
    </derivirana_varijabla>
  </DomainObject.Predmet.SudioniciListNaziv>
  <DomainObject.Predmet.SudioniciListAdressOIB>
    <izvorni_sadrzaj>
      <item>LIMUZINA društvo s ograničenom odgovornošću putnička agencija u likvidaciji, OIB 81243017743, Put Opatije 1,21275 Poljica Kozička</item>
      <item>FINANCIJSKA AGENCIJA, RC SPLIT, OIB 85821130368, Mažuranićevo šet. 24 b,21000 Split</item>
    </izvorni_sadrzaj>
    <derivirana_varijabla naziv="DomainObject.Predmet.SudioniciListAdressOIB_1">
      <item>LIMUZINA društvo s ograničenom odgovornošću putnička agencija u likvidaciji, OIB 81243017743, Put Opatije 1,21275 Poljica Kozička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81243017743</item>
      <item>, OIB 85821130368</item>
    </izvorni_sadrzaj>
    <derivirana_varijabla naziv="DomainObject.Predmet.SudioniciListNazivOIB_1">
      <item>, OIB 81243017743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A3F76-1215-4BD3-A18F-1A6249782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1949</properties:Characters>
  <properties:Lines>49</properties:Lines>
  <properties:Paragraphs>16</properties:Paragraphs>
  <properties:TotalTime>677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2017-06-12T08:53:00Z</cp:lastPrinted>
  <dcterms:modified xmlns:xsi="http://www.w3.org/2001/XMLSchema-instance" xsi:type="dcterms:W3CDTF">2017-06-12T08:53:00Z</dcterms:modified>
  <cp:revision>241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