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D6EE4" w14:paraId="5DF53BDB" w:rsidRDefault="00054CF0" w:rsidP="00301453" w:rsidR="00054CF0" w:rsidRPr="00EB6B3C">
      <w:pPr>
        <w:spacing w:lineRule="auto" w:line="360"/>
        <w:ind w:firstLine="709"/>
        <w:jc w:val="both"/>
        <w15:collapsed w:val="false"/>
        <w:rPr>
          <w:lang w:val="hr-HR"/>
        </w:rPr>
      </w:pPr>
      <w:bookmarkStart w:name="_GoBack" w:id="0"/>
      <w:bookmarkEnd w:id="0"/>
      <w:r w:rsidRPr="00EB6B3C">
        <w:rPr>
          <w:lang w:val="hr-HR"/>
        </w:rPr>
        <w:t xml:space="preserve">Stečajni upravitelj u stečajnom postupku pod brojem </w:t>
      </w:r>
      <w:r w:rsidR="00301453" w:rsidRPr="00EB6B3C">
        <w:rPr>
          <w:lang w:val="hr-HR"/>
        </w:rPr>
        <w:t xml:space="preserve">St 442/2013 </w:t>
      </w:r>
      <w:r w:rsidRPr="00EB6B3C">
        <w:rPr>
          <w:lang w:val="hr-HR"/>
        </w:rPr>
        <w:t xml:space="preserve">kod Trgovačkog suda u </w:t>
      </w:r>
      <w:r w:rsidR="00301453" w:rsidRPr="00EB6B3C">
        <w:rPr>
          <w:lang w:val="hr-HR"/>
        </w:rPr>
        <w:t>Varaždinu</w:t>
      </w:r>
      <w:r w:rsidRPr="00EB6B3C">
        <w:rPr>
          <w:lang w:val="hr-HR"/>
        </w:rPr>
        <w:t xml:space="preserve">, nad dužnikom </w:t>
      </w:r>
      <w:r w:rsidR="00301453" w:rsidRPr="00EB6B3C">
        <w:rPr>
          <w:lang w:val="hr-HR"/>
        </w:rPr>
        <w:t>Ladić Werner</w:t>
      </w:r>
      <w:r w:rsidR="008F0C57" w:rsidRPr="00EB6B3C">
        <w:rPr>
          <w:lang w:val="hr-HR"/>
        </w:rPr>
        <w:t xml:space="preserve"> d.o.o. u stečaju, </w:t>
      </w:r>
      <w:r w:rsidRPr="00EB6B3C">
        <w:rPr>
          <w:lang w:val="hr-HR"/>
        </w:rPr>
        <w:t xml:space="preserve">objavljuje </w:t>
      </w:r>
    </w:p>
    <w:p w14:textId="77777777" w14:paraId="2406335A" w:rsidRDefault="00054CF0" w:rsidP="00054CF0" w:rsidR="00054CF0" w:rsidRPr="00EB6B3C">
      <w:pPr>
        <w:jc w:val="both"/>
        <w:rPr>
          <w:b/>
          <w:bCs/>
          <w:lang w:val="hr-HR"/>
        </w:rPr>
      </w:pPr>
    </w:p>
    <w:p w14:textId="77777777" w14:paraId="1CECC1AA" w:rsidRDefault="00054CF0" w:rsidP="00054CF0" w:rsidR="00054CF0" w:rsidRPr="00EB6B3C">
      <w:pPr>
        <w:jc w:val="center"/>
        <w:rPr>
          <w:lang w:val="hr-HR"/>
        </w:rPr>
      </w:pPr>
      <w:r w:rsidRPr="00EB6B3C">
        <w:rPr>
          <w:b/>
          <w:bCs/>
          <w:lang w:val="hr-HR"/>
        </w:rPr>
        <w:t>ZAVRŠNI DIOBNI POPIS</w:t>
      </w:r>
    </w:p>
    <w:p w14:textId="77777777" w14:paraId="41CE528D" w:rsidRDefault="00054CF0" w:rsidP="00054CF0" w:rsidR="00054CF0" w:rsidRPr="00EB6B3C">
      <w:pPr>
        <w:jc w:val="both"/>
        <w:rPr>
          <w:lang w:val="hr-HR"/>
        </w:rPr>
      </w:pPr>
    </w:p>
    <w:p w14:textId="77777777" w14:paraId="2341C31E" w:rsidRDefault="00054CF0" w:rsidP="002D429E" w:rsidR="00054CF0" w:rsidRPr="00EB6B3C">
      <w:pPr>
        <w:spacing w:lineRule="auto" w:line="360"/>
        <w:ind w:firstLine="709"/>
        <w:jc w:val="both"/>
        <w:rPr>
          <w:lang w:val="hr-HR"/>
        </w:rPr>
      </w:pPr>
      <w:r w:rsidRPr="00EB6B3C">
        <w:rPr>
          <w:lang w:val="hr-HR"/>
        </w:rPr>
        <w:tab/>
        <w:t>1.Popis utvrđenih tražbina</w:t>
      </w:r>
    </w:p>
    <w:p w14:textId="7C1CA495" w14:paraId="2CE70BD9" w:rsidRDefault="00054CF0" w:rsidP="002D429E" w:rsidR="00054CF0" w:rsidRPr="00EB6B3C">
      <w:pPr>
        <w:spacing w:lineRule="auto" w:line="360"/>
        <w:ind w:firstLine="709"/>
        <w:jc w:val="both"/>
        <w:rPr>
          <w:lang w:val="hr-HR"/>
        </w:rPr>
      </w:pPr>
      <w:r w:rsidRPr="00EB6B3C">
        <w:rPr>
          <w:lang w:val="hr-HR"/>
        </w:rPr>
        <w:tab/>
      </w:r>
      <w:r w:rsidR="00634CCC">
        <w:rPr>
          <w:lang w:val="hr-HR"/>
        </w:rPr>
        <w:t>Utvrđene tražbine prvog višeg isplatnog</w:t>
      </w:r>
      <w:r w:rsidRPr="00EB6B3C">
        <w:rPr>
          <w:lang w:val="hr-HR"/>
        </w:rPr>
        <w:t xml:space="preserve"> red</w:t>
      </w:r>
      <w:r w:rsidR="00634CCC">
        <w:rPr>
          <w:lang w:val="hr-HR"/>
        </w:rPr>
        <w:t>a</w:t>
      </w:r>
    </w:p>
    <w:p w14:textId="77777777" w14:paraId="36BE5548" w:rsidRDefault="00054CF0" w:rsidP="00054CF0" w:rsidR="00054CF0" w:rsidRPr="00EB6B3C">
      <w:pPr>
        <w:jc w:val="both"/>
        <w:rPr>
          <w:lang w:val="hr-HR"/>
        </w:rPr>
      </w:pPr>
    </w:p>
    <w:tbl>
      <w:tblPr>
        <w:tblStyle w:val="Reetkatablice"/>
        <w:tblW w:type="auto" w:w="0"/>
        <w:tblInd w:type="dxa" w:w="276"/>
        <w:tblLayout w:type="fixed"/>
        <w:tblLook w:val="01E0" w:noVBand="0" w:noHBand="0" w:lastColumn="1" w:firstColumn="1" w:lastRow="1" w:firstRow="1"/>
      </w:tblPr>
      <w:tblGrid>
        <w:gridCol w:w="567"/>
        <w:gridCol w:w="5953"/>
        <w:gridCol w:w="2127"/>
      </w:tblGrid>
      <w:tr w14:textId="77777777" w14:paraId="028DB7CC" w:rsidTr="00FF63E2" w:rsidR="00DF3927" w:rsidRPr="00EB6B3C">
        <w:tc>
          <w:tcPr>
            <w:tcW w:type="dxa" w:w="567"/>
          </w:tcPr>
          <w:p w14:textId="72767A17" w14:paraId="3EDA6FA4" w:rsidRDefault="00177E7D" w:rsidP="00AC051B" w:rsidR="00DF3927" w:rsidRPr="00EB6B3C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 xml:space="preserve">R. </w:t>
            </w:r>
            <w:r w:rsidR="00DF3927" w:rsidRPr="00EB6B3C">
              <w:rPr>
                <w:sz w:val="22"/>
                <w:szCs w:val="22"/>
                <w:lang w:val="hr-HR"/>
              </w:rPr>
              <w:t>br.</w:t>
            </w:r>
          </w:p>
        </w:tc>
        <w:tc>
          <w:tcPr>
            <w:tcW w:type="dxa" w:w="5953"/>
          </w:tcPr>
          <w:p w14:textId="77777777" w14:paraId="7474593F" w:rsidRDefault="00DF3927" w:rsidP="00AC051B" w:rsidR="00DF3927" w:rsidRPr="00EB6B3C">
            <w:pPr>
              <w:jc w:val="center"/>
              <w:rPr>
                <w:sz w:val="22"/>
                <w:szCs w:val="22"/>
                <w:lang w:val="hr-HR"/>
              </w:rPr>
            </w:pPr>
            <w:r w:rsidRPr="00EB6B3C">
              <w:rPr>
                <w:sz w:val="22"/>
                <w:szCs w:val="22"/>
                <w:lang w:val="hr-HR"/>
              </w:rPr>
              <w:t>Naziv vjerovnik i adresa</w:t>
            </w:r>
          </w:p>
        </w:tc>
        <w:tc>
          <w:tcPr>
            <w:tcW w:type="dxa" w:w="2127"/>
          </w:tcPr>
          <w:p w14:textId="77777777" w14:paraId="2E90C2CB" w:rsidRDefault="00DF3927" w:rsidP="00AC051B" w:rsidR="00DF3927" w:rsidRPr="00EB6B3C">
            <w:pPr>
              <w:jc w:val="center"/>
              <w:rPr>
                <w:sz w:val="22"/>
                <w:szCs w:val="22"/>
                <w:lang w:val="hr-HR"/>
              </w:rPr>
            </w:pPr>
            <w:r w:rsidRPr="00EB6B3C">
              <w:rPr>
                <w:sz w:val="22"/>
                <w:szCs w:val="22"/>
                <w:lang w:val="hr-HR"/>
              </w:rPr>
              <w:t xml:space="preserve">Iznos tražbine </w:t>
            </w:r>
          </w:p>
        </w:tc>
      </w:tr>
      <w:tr w14:textId="77777777" w14:paraId="0695B427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422E02B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</w:t>
            </w:r>
          </w:p>
        </w:tc>
        <w:tc>
          <w:tcPr>
            <w:tcW w:type="dxa" w:w="5953"/>
            <w:hideMark/>
          </w:tcPr>
          <w:p w14:textId="77777777" w14:paraId="7A2B6AB7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DARKO ČRNILA, Trnovec Bartolovečki, G. Krkleca 63, OIB: 70560641940</w:t>
            </w:r>
          </w:p>
        </w:tc>
        <w:tc>
          <w:tcPr>
            <w:tcW w:type="dxa" w:w="2127"/>
            <w:hideMark/>
          </w:tcPr>
          <w:p w14:textId="77777777" w14:paraId="6EA9E3D1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51.674,50</w:t>
            </w:r>
          </w:p>
        </w:tc>
      </w:tr>
      <w:tr w14:textId="77777777" w14:paraId="548A8A86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382CECF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</w:t>
            </w:r>
          </w:p>
        </w:tc>
        <w:tc>
          <w:tcPr>
            <w:tcW w:type="dxa" w:w="5953"/>
            <w:hideMark/>
          </w:tcPr>
          <w:p w14:textId="77777777" w14:paraId="2E8AE34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RAJKO ŠINJORI, Presečno 148 A, Novi Marof, OIB: 71734727390</w:t>
            </w:r>
          </w:p>
        </w:tc>
        <w:tc>
          <w:tcPr>
            <w:tcW w:type="dxa" w:w="2127"/>
            <w:hideMark/>
          </w:tcPr>
          <w:p w14:textId="77777777" w14:paraId="213DA25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59.514,46</w:t>
            </w:r>
          </w:p>
        </w:tc>
      </w:tr>
      <w:tr w14:textId="77777777" w14:paraId="04DF6FCA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61F10E1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</w:t>
            </w:r>
          </w:p>
        </w:tc>
        <w:tc>
          <w:tcPr>
            <w:tcW w:type="dxa" w:w="5953"/>
            <w:hideMark/>
          </w:tcPr>
          <w:p w14:textId="77777777" w14:paraId="77B7942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DAMIR TENKO, Petrijanec, Zrinskih i Frankopana 9, OIB: 78624746934</w:t>
            </w:r>
          </w:p>
        </w:tc>
        <w:tc>
          <w:tcPr>
            <w:tcW w:type="dxa" w:w="2127"/>
            <w:hideMark/>
          </w:tcPr>
          <w:p w14:textId="77777777" w14:paraId="58BA79CC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37.736,76</w:t>
            </w:r>
          </w:p>
        </w:tc>
      </w:tr>
      <w:tr w14:textId="77777777" w14:paraId="7AFACD4B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AD0425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</w:t>
            </w:r>
          </w:p>
        </w:tc>
        <w:tc>
          <w:tcPr>
            <w:tcW w:type="dxa" w:w="5953"/>
            <w:hideMark/>
          </w:tcPr>
          <w:p w14:textId="77777777" w14:paraId="728DF90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MIROSLAV MELNJAK, M. Gupca 71, Gojanec, OIB: 47091701062</w:t>
            </w:r>
          </w:p>
        </w:tc>
        <w:tc>
          <w:tcPr>
            <w:tcW w:type="dxa" w:w="2127"/>
            <w:hideMark/>
          </w:tcPr>
          <w:p w14:textId="77777777" w14:paraId="4B97007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39.502,33</w:t>
            </w:r>
          </w:p>
        </w:tc>
      </w:tr>
      <w:tr w14:textId="77777777" w14:paraId="5B771ABD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2A2A931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</w:t>
            </w:r>
          </w:p>
        </w:tc>
        <w:tc>
          <w:tcPr>
            <w:tcW w:type="dxa" w:w="5953"/>
            <w:hideMark/>
          </w:tcPr>
          <w:p w14:textId="77777777" w14:paraId="3541627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SREČKO CEROVEČKI, Trg Ivana Perkovca 23, Varaždin, OIB: 62824184015</w:t>
            </w:r>
          </w:p>
        </w:tc>
        <w:tc>
          <w:tcPr>
            <w:tcW w:type="dxa" w:w="2127"/>
            <w:hideMark/>
          </w:tcPr>
          <w:p w14:textId="77777777" w14:paraId="286C3D4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32.755,19</w:t>
            </w:r>
          </w:p>
        </w:tc>
      </w:tr>
      <w:tr w14:textId="77777777" w14:paraId="6F4BF00B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349B7F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</w:t>
            </w:r>
          </w:p>
        </w:tc>
        <w:tc>
          <w:tcPr>
            <w:tcW w:type="dxa" w:w="5953"/>
            <w:hideMark/>
          </w:tcPr>
          <w:p w14:textId="77777777" w14:paraId="3E23BA3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STJEPAN TOMAŠKOVIĆ, B. Jelačića 61, Beretinec, OIB: 98279483522</w:t>
            </w:r>
          </w:p>
        </w:tc>
        <w:tc>
          <w:tcPr>
            <w:tcW w:type="dxa" w:w="2127"/>
            <w:hideMark/>
          </w:tcPr>
          <w:p w14:textId="77777777" w14:paraId="7BAB223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52.741,71</w:t>
            </w:r>
          </w:p>
        </w:tc>
      </w:tr>
      <w:tr w14:textId="77777777" w14:paraId="2C2A5823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4F44B707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7</w:t>
            </w:r>
          </w:p>
        </w:tc>
        <w:tc>
          <w:tcPr>
            <w:tcW w:type="dxa" w:w="5953"/>
            <w:hideMark/>
          </w:tcPr>
          <w:p w14:textId="77777777" w14:paraId="1A2E6A1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MILICA VIZEC, Novaki 71, Maruševec, OIB: 27433948968</w:t>
            </w:r>
          </w:p>
        </w:tc>
        <w:tc>
          <w:tcPr>
            <w:tcW w:type="dxa" w:w="2127"/>
            <w:hideMark/>
          </w:tcPr>
          <w:p w14:textId="77777777" w14:paraId="01A82F47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46.012,42</w:t>
            </w:r>
          </w:p>
        </w:tc>
      </w:tr>
      <w:tr w14:textId="77777777" w14:paraId="7E080AC1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6F840A0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8</w:t>
            </w:r>
          </w:p>
        </w:tc>
        <w:tc>
          <w:tcPr>
            <w:tcW w:type="dxa" w:w="5953"/>
            <w:hideMark/>
          </w:tcPr>
          <w:p w14:textId="77777777" w14:paraId="3781E00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RUDOLF BUHIN, Zagrebačka 26, Turčin, OIB: 04258677641</w:t>
            </w:r>
          </w:p>
        </w:tc>
        <w:tc>
          <w:tcPr>
            <w:tcW w:type="dxa" w:w="2127"/>
            <w:hideMark/>
          </w:tcPr>
          <w:p w14:textId="77777777" w14:paraId="0C7BA22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54.485,49</w:t>
            </w:r>
          </w:p>
        </w:tc>
      </w:tr>
      <w:tr w14:textId="77777777" w14:paraId="6B5E9CB4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1591797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9</w:t>
            </w:r>
          </w:p>
        </w:tc>
        <w:tc>
          <w:tcPr>
            <w:tcW w:type="dxa" w:w="5953"/>
            <w:hideMark/>
          </w:tcPr>
          <w:p w14:textId="77777777" w14:paraId="08EE6F21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IVAN HORVAT, Braće Radić 17, Varaždinske Toplice, OIB: 67744786690</w:t>
            </w:r>
          </w:p>
        </w:tc>
        <w:tc>
          <w:tcPr>
            <w:tcW w:type="dxa" w:w="2127"/>
            <w:hideMark/>
          </w:tcPr>
          <w:p w14:textId="77777777" w14:paraId="3E29F9B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38.113,57</w:t>
            </w:r>
          </w:p>
        </w:tc>
      </w:tr>
      <w:tr w14:textId="77777777" w14:paraId="7FE7A482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7AE857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10</w:t>
            </w:r>
          </w:p>
        </w:tc>
        <w:tc>
          <w:tcPr>
            <w:tcW w:type="dxa" w:w="5953"/>
            <w:hideMark/>
          </w:tcPr>
          <w:p w14:textId="77777777" w14:paraId="6D42618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MARKO LISIČAK, Braće Radić 26c, Beretinec, OIB: 61870773651</w:t>
            </w:r>
          </w:p>
        </w:tc>
        <w:tc>
          <w:tcPr>
            <w:tcW w:type="dxa" w:w="2127"/>
            <w:hideMark/>
          </w:tcPr>
          <w:p w14:textId="77777777" w14:paraId="26A415D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22.876,25</w:t>
            </w:r>
          </w:p>
        </w:tc>
      </w:tr>
      <w:tr w14:textId="77777777" w14:paraId="3B13C590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749F1EA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11</w:t>
            </w:r>
          </w:p>
        </w:tc>
        <w:tc>
          <w:tcPr>
            <w:tcW w:type="dxa" w:w="5953"/>
            <w:hideMark/>
          </w:tcPr>
          <w:p w14:textId="77777777" w14:paraId="1767468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DALIBOR COPAK, Andrije Lisičaka 10, Beretinec, OIB: 30978352952</w:t>
            </w:r>
          </w:p>
        </w:tc>
        <w:tc>
          <w:tcPr>
            <w:tcW w:type="dxa" w:w="2127"/>
            <w:hideMark/>
          </w:tcPr>
          <w:p w14:textId="77777777" w14:paraId="700997DC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29.187,28</w:t>
            </w:r>
          </w:p>
        </w:tc>
      </w:tr>
      <w:tr w14:textId="77777777" w14:paraId="2055F1F2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08EFBDC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12</w:t>
            </w:r>
          </w:p>
        </w:tc>
        <w:tc>
          <w:tcPr>
            <w:tcW w:type="dxa" w:w="5953"/>
            <w:hideMark/>
          </w:tcPr>
          <w:p w14:textId="77777777" w14:paraId="0860D28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ANTUN KANIŠKI, J. Križanića 17, Varaždin, OIB: 58005578743</w:t>
            </w:r>
          </w:p>
        </w:tc>
        <w:tc>
          <w:tcPr>
            <w:tcW w:type="dxa" w:w="2127"/>
            <w:hideMark/>
          </w:tcPr>
          <w:p w14:textId="77777777" w14:paraId="05797A5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77.304,62</w:t>
            </w:r>
          </w:p>
        </w:tc>
      </w:tr>
      <w:tr w14:textId="77777777" w14:paraId="6BA78F2A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1C2F867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13</w:t>
            </w:r>
          </w:p>
        </w:tc>
        <w:tc>
          <w:tcPr>
            <w:tcW w:type="dxa" w:w="5953"/>
            <w:hideMark/>
          </w:tcPr>
          <w:p w14:textId="77777777" w14:paraId="6645CE71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MARKO PAVLOVIĆ, B. Radić 5, Donji Kneginec, OIB: 28857164627</w:t>
            </w:r>
          </w:p>
        </w:tc>
        <w:tc>
          <w:tcPr>
            <w:tcW w:type="dxa" w:w="2127"/>
            <w:hideMark/>
          </w:tcPr>
          <w:p w14:textId="77777777" w14:paraId="1F0DB36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43.379,20</w:t>
            </w:r>
          </w:p>
        </w:tc>
      </w:tr>
      <w:tr w14:textId="77777777" w14:paraId="4B76CE92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162C32E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14</w:t>
            </w:r>
          </w:p>
        </w:tc>
        <w:tc>
          <w:tcPr>
            <w:tcW w:type="dxa" w:w="5953"/>
            <w:hideMark/>
          </w:tcPr>
          <w:p w14:textId="77777777" w14:paraId="38AA5A8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DRAŽEN KAPEŠ, Vinogradska 3, Ledinec, OIB: 18845705496</w:t>
            </w:r>
          </w:p>
        </w:tc>
        <w:tc>
          <w:tcPr>
            <w:tcW w:type="dxa" w:w="2127"/>
            <w:hideMark/>
          </w:tcPr>
          <w:p w14:textId="77777777" w14:paraId="7A5FE23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62.507,32</w:t>
            </w:r>
          </w:p>
        </w:tc>
      </w:tr>
      <w:tr w14:textId="77777777" w14:paraId="4ACAC149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7DF887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15</w:t>
            </w:r>
          </w:p>
        </w:tc>
        <w:tc>
          <w:tcPr>
            <w:tcW w:type="dxa" w:w="5953"/>
            <w:hideMark/>
          </w:tcPr>
          <w:p w14:textId="77777777" w14:paraId="4583E7E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STANISLAV LISIČAK, B. Radić 26c, Beretinec, OIB: 28560675190</w:t>
            </w:r>
          </w:p>
        </w:tc>
        <w:tc>
          <w:tcPr>
            <w:tcW w:type="dxa" w:w="2127"/>
            <w:hideMark/>
          </w:tcPr>
          <w:p w14:textId="77777777" w14:paraId="706416C7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55.191,02</w:t>
            </w:r>
          </w:p>
        </w:tc>
      </w:tr>
      <w:tr w14:textId="77777777" w14:paraId="3FA0D77A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5F65E40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16</w:t>
            </w:r>
          </w:p>
        </w:tc>
        <w:tc>
          <w:tcPr>
            <w:tcW w:type="dxa" w:w="5953"/>
            <w:hideMark/>
          </w:tcPr>
          <w:p w14:textId="77777777" w14:paraId="62EB0BC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BISERKO POMPER, Kamničko Podgorje 130, Lepoglava, OIB: 07930402266</w:t>
            </w:r>
          </w:p>
        </w:tc>
        <w:tc>
          <w:tcPr>
            <w:tcW w:type="dxa" w:w="2127"/>
            <w:hideMark/>
          </w:tcPr>
          <w:p w14:textId="77777777" w14:paraId="6E2FECE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49.015,04</w:t>
            </w:r>
          </w:p>
        </w:tc>
      </w:tr>
      <w:tr w14:textId="77777777" w14:paraId="22FFD357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1877309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17</w:t>
            </w:r>
          </w:p>
        </w:tc>
        <w:tc>
          <w:tcPr>
            <w:tcW w:type="dxa" w:w="5953"/>
            <w:hideMark/>
          </w:tcPr>
          <w:p w14:textId="77777777" w14:paraId="2F8F354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DAMIR KUZMINSKI, Gačice 108, Ivanec, OIB: 26853820439</w:t>
            </w:r>
          </w:p>
        </w:tc>
        <w:tc>
          <w:tcPr>
            <w:tcW w:type="dxa" w:w="2127"/>
            <w:hideMark/>
          </w:tcPr>
          <w:p w14:textId="77777777" w14:paraId="23FC597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48.127,59</w:t>
            </w:r>
          </w:p>
        </w:tc>
      </w:tr>
      <w:tr w14:textId="77777777" w14:paraId="0ACE5DB1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4B5B662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18</w:t>
            </w:r>
          </w:p>
        </w:tc>
        <w:tc>
          <w:tcPr>
            <w:tcW w:type="dxa" w:w="5953"/>
            <w:hideMark/>
          </w:tcPr>
          <w:p w14:textId="77777777" w14:paraId="0C6BC7A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SINIŠA VRČEK, Trnovec Bartolovečki, Branimirova 45, OIB: 28060930250</w:t>
            </w:r>
          </w:p>
        </w:tc>
        <w:tc>
          <w:tcPr>
            <w:tcW w:type="dxa" w:w="2127"/>
            <w:hideMark/>
          </w:tcPr>
          <w:p w14:textId="77777777" w14:paraId="1DD8374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21.565,18</w:t>
            </w:r>
          </w:p>
        </w:tc>
      </w:tr>
      <w:tr w14:textId="77777777" w14:paraId="5988C7F9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9ED052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19</w:t>
            </w:r>
          </w:p>
        </w:tc>
        <w:tc>
          <w:tcPr>
            <w:tcW w:type="dxa" w:w="5953"/>
            <w:hideMark/>
          </w:tcPr>
          <w:p w14:textId="77777777" w14:paraId="04EC59D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BRANISLAV ŠPOLJARIĆ, Varaždinska 75, Jakopovec, OIB: 22205290660</w:t>
            </w:r>
          </w:p>
        </w:tc>
        <w:tc>
          <w:tcPr>
            <w:tcW w:type="dxa" w:w="2127"/>
            <w:hideMark/>
          </w:tcPr>
          <w:p w14:textId="77777777" w14:paraId="7A3EE29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58.316,74</w:t>
            </w:r>
          </w:p>
        </w:tc>
      </w:tr>
      <w:tr w14:textId="77777777" w14:paraId="12B82E04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6F6C8FF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20</w:t>
            </w:r>
          </w:p>
        </w:tc>
        <w:tc>
          <w:tcPr>
            <w:tcW w:type="dxa" w:w="5953"/>
            <w:hideMark/>
          </w:tcPr>
          <w:p w14:textId="77777777" w14:paraId="32DC083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MARIO TOMAŠKOVIĆ  Ledinec, Školska 59, OIB: 58366096453</w:t>
            </w:r>
          </w:p>
        </w:tc>
        <w:tc>
          <w:tcPr>
            <w:tcW w:type="dxa" w:w="2127"/>
            <w:hideMark/>
          </w:tcPr>
          <w:p w14:textId="77777777" w14:paraId="3E3502C6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36.389,44</w:t>
            </w:r>
          </w:p>
        </w:tc>
      </w:tr>
      <w:tr w14:textId="77777777" w14:paraId="3AA13F14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3EC9F8E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lastRenderedPageBreak/>
              <w:t>21</w:t>
            </w:r>
          </w:p>
        </w:tc>
        <w:tc>
          <w:tcPr>
            <w:tcW w:type="dxa" w:w="5953"/>
            <w:hideMark/>
          </w:tcPr>
          <w:p w14:textId="77777777" w14:paraId="655E0776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DARKO SKUPNJAK, Varaždinska 43, Zbelava, OIB: 04628403392</w:t>
            </w:r>
          </w:p>
        </w:tc>
        <w:tc>
          <w:tcPr>
            <w:tcW w:type="dxa" w:w="2127"/>
            <w:hideMark/>
          </w:tcPr>
          <w:p w14:textId="77777777" w14:paraId="6351226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41.241,02</w:t>
            </w:r>
          </w:p>
        </w:tc>
      </w:tr>
      <w:tr w14:textId="77777777" w14:paraId="2235593C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56FDB98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22</w:t>
            </w:r>
          </w:p>
        </w:tc>
        <w:tc>
          <w:tcPr>
            <w:tcW w:type="dxa" w:w="5953"/>
            <w:hideMark/>
          </w:tcPr>
          <w:p w14:textId="77777777" w14:paraId="5EC46DE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STJEPAN RUKELJ, M. Kerstnera 8, Ludbreb, OIB: 76641817924</w:t>
            </w:r>
          </w:p>
        </w:tc>
        <w:tc>
          <w:tcPr>
            <w:tcW w:type="dxa" w:w="2127"/>
            <w:hideMark/>
          </w:tcPr>
          <w:p w14:textId="77777777" w14:paraId="30B81CC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72.383,04</w:t>
            </w:r>
          </w:p>
        </w:tc>
      </w:tr>
      <w:tr w14:textId="77777777" w14:paraId="3237F93D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73AD2331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23</w:t>
            </w:r>
          </w:p>
        </w:tc>
        <w:tc>
          <w:tcPr>
            <w:tcW w:type="dxa" w:w="5953"/>
            <w:hideMark/>
          </w:tcPr>
          <w:p w14:textId="77777777" w14:paraId="542C0B2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GORAN KOCIJAN, V. Nazora 10, Gojanec, OIB: 84163966820</w:t>
            </w:r>
          </w:p>
        </w:tc>
        <w:tc>
          <w:tcPr>
            <w:tcW w:type="dxa" w:w="2127"/>
            <w:hideMark/>
          </w:tcPr>
          <w:p w14:textId="77777777" w14:paraId="38B5D1A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38.810,73</w:t>
            </w:r>
          </w:p>
        </w:tc>
      </w:tr>
      <w:tr w14:textId="77777777" w14:paraId="42B40777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861544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24</w:t>
            </w:r>
          </w:p>
        </w:tc>
        <w:tc>
          <w:tcPr>
            <w:tcW w:type="dxa" w:w="5953"/>
            <w:hideMark/>
          </w:tcPr>
          <w:p w14:textId="77777777" w14:paraId="38EB0DB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STJEPAN MEŽNARIĆ, Bana Jelačića 28, Žigrovec, OIB: 17225023645</w:t>
            </w:r>
          </w:p>
        </w:tc>
        <w:tc>
          <w:tcPr>
            <w:tcW w:type="dxa" w:w="2127"/>
            <w:hideMark/>
          </w:tcPr>
          <w:p w14:textId="77777777" w14:paraId="2C7940B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78.502,62</w:t>
            </w:r>
          </w:p>
        </w:tc>
      </w:tr>
      <w:tr w14:textId="77777777" w14:paraId="0550A9F0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F8F446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25</w:t>
            </w:r>
          </w:p>
        </w:tc>
        <w:tc>
          <w:tcPr>
            <w:tcW w:type="dxa" w:w="5953"/>
            <w:hideMark/>
          </w:tcPr>
          <w:p w14:textId="77777777" w14:paraId="0640445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BRANIMIR BUBNJARIĆ, Toplička 206, Gornji Kneginec, OIB: 70697175010</w:t>
            </w:r>
          </w:p>
        </w:tc>
        <w:tc>
          <w:tcPr>
            <w:tcW w:type="dxa" w:w="2127"/>
            <w:hideMark/>
          </w:tcPr>
          <w:p w14:textId="77777777" w14:paraId="6A8B83E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43.148,90</w:t>
            </w:r>
          </w:p>
        </w:tc>
      </w:tr>
      <w:tr w14:textId="77777777" w14:paraId="350ECD44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2940E5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26</w:t>
            </w:r>
          </w:p>
        </w:tc>
        <w:tc>
          <w:tcPr>
            <w:tcW w:type="dxa" w:w="5953"/>
            <w:hideMark/>
          </w:tcPr>
          <w:p w14:textId="77777777" w14:paraId="04F600C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NIKOLA FOGEC, Zagorska 14, Črešnjevo, OIB: 78061116061</w:t>
            </w:r>
          </w:p>
        </w:tc>
        <w:tc>
          <w:tcPr>
            <w:tcW w:type="dxa" w:w="2127"/>
            <w:hideMark/>
          </w:tcPr>
          <w:p w14:textId="77777777" w14:paraId="6C87E95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40.314,13</w:t>
            </w:r>
          </w:p>
        </w:tc>
      </w:tr>
      <w:tr w14:textId="77777777" w14:paraId="2CEEA139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13E5763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27</w:t>
            </w:r>
          </w:p>
        </w:tc>
        <w:tc>
          <w:tcPr>
            <w:tcW w:type="dxa" w:w="5953"/>
            <w:hideMark/>
          </w:tcPr>
          <w:p w14:textId="77777777" w14:paraId="64F4943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MARKO ĆOSIĆ, Ludbreška 5, Varaždin, OIB: 37805773914</w:t>
            </w:r>
          </w:p>
        </w:tc>
        <w:tc>
          <w:tcPr>
            <w:tcW w:type="dxa" w:w="2127"/>
            <w:hideMark/>
          </w:tcPr>
          <w:p w14:textId="77777777" w14:paraId="15E5D37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45.409,34</w:t>
            </w:r>
          </w:p>
        </w:tc>
      </w:tr>
      <w:tr w14:textId="77777777" w14:paraId="26F5A07F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59ABE07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28</w:t>
            </w:r>
          </w:p>
        </w:tc>
        <w:tc>
          <w:tcPr>
            <w:tcW w:type="dxa" w:w="5953"/>
            <w:hideMark/>
          </w:tcPr>
          <w:p w14:textId="77777777" w14:paraId="31D04B5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DRAŽEN MUTAVDŽIĆ, Vatroslava Kolandera 35, Varaždin, OIB: 86949253769</w:t>
            </w:r>
          </w:p>
        </w:tc>
        <w:tc>
          <w:tcPr>
            <w:tcW w:type="dxa" w:w="2127"/>
            <w:hideMark/>
          </w:tcPr>
          <w:p w14:textId="77777777" w14:paraId="1EE7355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29.774,23</w:t>
            </w:r>
          </w:p>
        </w:tc>
      </w:tr>
      <w:tr w14:textId="77777777" w14:paraId="56C86D0A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381AFED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29</w:t>
            </w:r>
          </w:p>
        </w:tc>
        <w:tc>
          <w:tcPr>
            <w:tcW w:type="dxa" w:w="5953"/>
            <w:hideMark/>
          </w:tcPr>
          <w:p w14:textId="77777777" w14:paraId="7EAEEAEC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AUGUSTIN ILIĆ, Črnec Biškupečki 123, OIB: 65715303875</w:t>
            </w:r>
          </w:p>
        </w:tc>
        <w:tc>
          <w:tcPr>
            <w:tcW w:type="dxa" w:w="2127"/>
            <w:hideMark/>
          </w:tcPr>
          <w:p w14:textId="77777777" w14:paraId="17774CC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38.469,48</w:t>
            </w:r>
          </w:p>
        </w:tc>
      </w:tr>
      <w:tr w14:textId="77777777" w14:paraId="06D1F585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620C0C2C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30</w:t>
            </w:r>
          </w:p>
        </w:tc>
        <w:tc>
          <w:tcPr>
            <w:tcW w:type="dxa" w:w="5953"/>
            <w:hideMark/>
          </w:tcPr>
          <w:p w14:textId="77777777" w14:paraId="033BD146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ZDRAVKO HERCEG, Varaždinska ulica 66, Tužno, OIB: 60469624777</w:t>
            </w:r>
          </w:p>
        </w:tc>
        <w:tc>
          <w:tcPr>
            <w:tcW w:type="dxa" w:w="2127"/>
            <w:hideMark/>
          </w:tcPr>
          <w:p w14:textId="77777777" w14:paraId="28D8236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45.429,31</w:t>
            </w:r>
          </w:p>
        </w:tc>
      </w:tr>
      <w:tr w14:textId="77777777" w14:paraId="38C34748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3FC4990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31</w:t>
            </w:r>
          </w:p>
        </w:tc>
        <w:tc>
          <w:tcPr>
            <w:tcW w:type="dxa" w:w="5953"/>
            <w:hideMark/>
          </w:tcPr>
          <w:p w14:textId="77777777" w14:paraId="7430683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DAMIR ŠARTAJ, Vukovarska 12, Varaždin, OIB: 09148682425</w:t>
            </w:r>
          </w:p>
        </w:tc>
        <w:tc>
          <w:tcPr>
            <w:tcW w:type="dxa" w:w="2127"/>
            <w:hideMark/>
          </w:tcPr>
          <w:p w14:textId="77777777" w14:paraId="001B777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51.164,23</w:t>
            </w:r>
          </w:p>
        </w:tc>
      </w:tr>
      <w:tr w14:textId="77777777" w14:paraId="49489F6E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3692655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32</w:t>
            </w:r>
          </w:p>
        </w:tc>
        <w:tc>
          <w:tcPr>
            <w:tcW w:type="dxa" w:w="5953"/>
            <w:hideMark/>
          </w:tcPr>
          <w:p w14:textId="77777777" w14:paraId="29463D61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STJEPAN CESAR, Staromlinska 31, Kućan Gornji, OIB: 07415444243</w:t>
            </w:r>
          </w:p>
        </w:tc>
        <w:tc>
          <w:tcPr>
            <w:tcW w:type="dxa" w:w="2127"/>
            <w:hideMark/>
          </w:tcPr>
          <w:p w14:textId="77777777" w14:paraId="06AD815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13.482,41</w:t>
            </w:r>
          </w:p>
        </w:tc>
      </w:tr>
      <w:tr w14:textId="77777777" w14:paraId="575E0AE7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2192637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33</w:t>
            </w:r>
          </w:p>
        </w:tc>
        <w:tc>
          <w:tcPr>
            <w:tcW w:type="dxa" w:w="5953"/>
            <w:hideMark/>
          </w:tcPr>
          <w:p w14:textId="77777777" w14:paraId="19DBCAF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NIKOLA CESAR, Staromlinska 31, Kućan Gornji, OIB: 48408756760</w:t>
            </w:r>
          </w:p>
        </w:tc>
        <w:tc>
          <w:tcPr>
            <w:tcW w:type="dxa" w:w="2127"/>
            <w:hideMark/>
          </w:tcPr>
          <w:p w14:textId="77777777" w14:paraId="2007694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5.862,98</w:t>
            </w:r>
          </w:p>
        </w:tc>
      </w:tr>
      <w:tr w14:textId="77777777" w14:paraId="6EFEA8BD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4DD5186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34</w:t>
            </w:r>
          </w:p>
        </w:tc>
        <w:tc>
          <w:tcPr>
            <w:tcW w:type="dxa" w:w="5953"/>
            <w:hideMark/>
          </w:tcPr>
          <w:p w14:textId="77777777" w14:paraId="03163B7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IGOR MEŠTROVIĆ, I. Kukuljevića 39, Varaždin, OIB: 06809404109</w:t>
            </w:r>
          </w:p>
        </w:tc>
        <w:tc>
          <w:tcPr>
            <w:tcW w:type="dxa" w:w="2127"/>
            <w:hideMark/>
          </w:tcPr>
          <w:p w14:textId="77777777" w14:paraId="06F48E2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75.119,22</w:t>
            </w:r>
          </w:p>
        </w:tc>
      </w:tr>
      <w:tr w14:textId="77777777" w14:paraId="02911001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3A9C566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35</w:t>
            </w:r>
          </w:p>
        </w:tc>
        <w:tc>
          <w:tcPr>
            <w:tcW w:type="dxa" w:w="5953"/>
            <w:hideMark/>
          </w:tcPr>
          <w:p w14:textId="77777777" w14:paraId="1AACADB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NATAŠA MUBRIN, Zagrebačka 13, Varaždin, OIB: 79562423643</w:t>
            </w:r>
          </w:p>
        </w:tc>
        <w:tc>
          <w:tcPr>
            <w:tcW w:type="dxa" w:w="2127"/>
            <w:hideMark/>
          </w:tcPr>
          <w:p w14:textId="77777777" w14:paraId="6D91846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56.546,19</w:t>
            </w:r>
          </w:p>
        </w:tc>
      </w:tr>
      <w:tr w14:textId="77777777" w14:paraId="050F8536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121FACD7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36</w:t>
            </w:r>
          </w:p>
        </w:tc>
        <w:tc>
          <w:tcPr>
            <w:tcW w:type="dxa" w:w="5953"/>
            <w:hideMark/>
          </w:tcPr>
          <w:p w14:textId="77777777" w14:paraId="6436699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DUBRAVKO HOFER, Zavojna 9, Varaždin, OIB: 97211608219</w:t>
            </w:r>
          </w:p>
        </w:tc>
        <w:tc>
          <w:tcPr>
            <w:tcW w:type="dxa" w:w="2127"/>
            <w:hideMark/>
          </w:tcPr>
          <w:p w14:textId="77777777" w14:paraId="167E4451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91.997,94</w:t>
            </w:r>
          </w:p>
        </w:tc>
      </w:tr>
      <w:tr w14:textId="77777777" w14:paraId="0387B63F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3F761B6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37</w:t>
            </w:r>
          </w:p>
        </w:tc>
        <w:tc>
          <w:tcPr>
            <w:tcW w:type="dxa" w:w="5953"/>
            <w:hideMark/>
          </w:tcPr>
          <w:p w14:textId="77777777" w14:paraId="3106B78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JOSIP VIZJAK, Završje Podbelsko 209, Novi Marof, OIB: 04534017408</w:t>
            </w:r>
          </w:p>
        </w:tc>
        <w:tc>
          <w:tcPr>
            <w:tcW w:type="dxa" w:w="2127"/>
            <w:hideMark/>
          </w:tcPr>
          <w:p w14:textId="77777777" w14:paraId="69BC9AB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68.606,82</w:t>
            </w:r>
          </w:p>
        </w:tc>
      </w:tr>
      <w:tr w14:textId="77777777" w14:paraId="41BECF11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86753F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38</w:t>
            </w:r>
          </w:p>
        </w:tc>
        <w:tc>
          <w:tcPr>
            <w:tcW w:type="dxa" w:w="5953"/>
            <w:hideMark/>
          </w:tcPr>
          <w:p w14:textId="77777777" w14:paraId="7F0D3D1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SANJA LADIĆ, Vukovarska 2a, Varaždin, OIB: 04566997886</w:t>
            </w:r>
          </w:p>
        </w:tc>
        <w:tc>
          <w:tcPr>
            <w:tcW w:type="dxa" w:w="2127"/>
            <w:hideMark/>
          </w:tcPr>
          <w:p w14:textId="77777777" w14:paraId="39EC853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57.537,96</w:t>
            </w:r>
          </w:p>
        </w:tc>
      </w:tr>
      <w:tr w14:textId="77777777" w14:paraId="62C70EF6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501A9B56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39</w:t>
            </w:r>
          </w:p>
        </w:tc>
        <w:tc>
          <w:tcPr>
            <w:tcW w:type="dxa" w:w="5953"/>
            <w:hideMark/>
          </w:tcPr>
          <w:p w14:textId="77777777" w14:paraId="27C61C1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ZDENKO LADIĆ, Vukovarska 2a, Varaždin, OIB: 99442208696</w:t>
            </w:r>
          </w:p>
        </w:tc>
        <w:tc>
          <w:tcPr>
            <w:tcW w:type="dxa" w:w="2127"/>
            <w:hideMark/>
          </w:tcPr>
          <w:p w14:textId="77777777" w14:paraId="7631779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217.826,33</w:t>
            </w:r>
          </w:p>
        </w:tc>
      </w:tr>
      <w:tr w14:textId="77777777" w14:paraId="6189378D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995EB7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40</w:t>
            </w:r>
          </w:p>
        </w:tc>
        <w:tc>
          <w:tcPr>
            <w:tcW w:type="dxa" w:w="5953"/>
            <w:hideMark/>
          </w:tcPr>
          <w:p w14:textId="77777777" w14:paraId="577787A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VEDRAN KOREN, Varaždinska 65, Jakopovec, OIB: 67138143800</w:t>
            </w:r>
          </w:p>
        </w:tc>
        <w:tc>
          <w:tcPr>
            <w:tcW w:type="dxa" w:w="2127"/>
            <w:hideMark/>
          </w:tcPr>
          <w:p w14:textId="77777777" w14:paraId="1F9CE851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34.670,21</w:t>
            </w:r>
          </w:p>
        </w:tc>
      </w:tr>
      <w:tr w14:textId="77777777" w14:paraId="69CA42C3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68250B0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41</w:t>
            </w:r>
          </w:p>
        </w:tc>
        <w:tc>
          <w:tcPr>
            <w:tcW w:type="dxa" w:w="5953"/>
            <w:hideMark/>
          </w:tcPr>
          <w:p w14:textId="77777777" w14:paraId="7025714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TIHOMIR ČASEK, Gornja Voća 292, Donja Voća, OIB: 86505656543</w:t>
            </w:r>
          </w:p>
        </w:tc>
        <w:tc>
          <w:tcPr>
            <w:tcW w:type="dxa" w:w="2127"/>
            <w:hideMark/>
          </w:tcPr>
          <w:p w14:textId="77777777" w14:paraId="677760D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18.441,85</w:t>
            </w:r>
          </w:p>
        </w:tc>
      </w:tr>
      <w:tr w14:textId="77777777" w14:paraId="04AD468F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F7010F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42</w:t>
            </w:r>
          </w:p>
        </w:tc>
        <w:tc>
          <w:tcPr>
            <w:tcW w:type="dxa" w:w="5953"/>
            <w:hideMark/>
          </w:tcPr>
          <w:p w14:textId="77777777" w14:paraId="5947198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ALEKSANDAR BUGAR, Vrtna 5, Vratno Donje, Cestica, OIB: 05160622900</w:t>
            </w:r>
          </w:p>
        </w:tc>
        <w:tc>
          <w:tcPr>
            <w:tcW w:type="dxa" w:w="2127"/>
            <w:hideMark/>
          </w:tcPr>
          <w:p w14:textId="77777777" w14:paraId="17AA8B4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11.556,67</w:t>
            </w:r>
          </w:p>
        </w:tc>
      </w:tr>
      <w:tr w14:textId="77777777" w14:paraId="1D886A4C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6789EC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43</w:t>
            </w:r>
          </w:p>
        </w:tc>
        <w:tc>
          <w:tcPr>
            <w:tcW w:type="dxa" w:w="5953"/>
            <w:hideMark/>
          </w:tcPr>
          <w:p w14:textId="77777777" w14:paraId="5C705FC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TOMISLAV JURKIN, Orehovec 3, Novi Marof, OIB: 35291548286</w:t>
            </w:r>
          </w:p>
        </w:tc>
        <w:tc>
          <w:tcPr>
            <w:tcW w:type="dxa" w:w="2127"/>
            <w:hideMark/>
          </w:tcPr>
          <w:p w14:textId="77777777" w14:paraId="5E166E0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41.103,26</w:t>
            </w:r>
          </w:p>
        </w:tc>
      </w:tr>
      <w:tr w14:textId="77777777" w14:paraId="5D240D95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1562B85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44</w:t>
            </w:r>
          </w:p>
        </w:tc>
        <w:tc>
          <w:tcPr>
            <w:tcW w:type="dxa" w:w="5953"/>
            <w:hideMark/>
          </w:tcPr>
          <w:p w14:textId="77777777" w14:paraId="07465CB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NINOSLAV ŠPIČKO, Špinčićeva 39, Varaždin, OIB: 64411111140</w:t>
            </w:r>
          </w:p>
        </w:tc>
        <w:tc>
          <w:tcPr>
            <w:tcW w:type="dxa" w:w="2127"/>
            <w:hideMark/>
          </w:tcPr>
          <w:p w14:textId="77777777" w14:paraId="3160798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73.927,81</w:t>
            </w:r>
          </w:p>
        </w:tc>
      </w:tr>
      <w:tr w14:textId="77777777" w14:paraId="5DCD3325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4B29F48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45</w:t>
            </w:r>
          </w:p>
        </w:tc>
        <w:tc>
          <w:tcPr>
            <w:tcW w:type="dxa" w:w="5953"/>
            <w:hideMark/>
          </w:tcPr>
          <w:p w14:textId="77777777" w14:paraId="2396D25C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IVO DJAK, Ludbreška 29, Trnovec Bartolovčki, OIB: 03962414895</w:t>
            </w:r>
          </w:p>
        </w:tc>
        <w:tc>
          <w:tcPr>
            <w:tcW w:type="dxa" w:w="2127"/>
            <w:hideMark/>
          </w:tcPr>
          <w:p w14:textId="77777777" w14:paraId="6C10DBC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10.493,21</w:t>
            </w:r>
          </w:p>
        </w:tc>
      </w:tr>
      <w:tr w14:textId="77777777" w14:paraId="3C083B09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42FED0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46</w:t>
            </w:r>
          </w:p>
        </w:tc>
        <w:tc>
          <w:tcPr>
            <w:tcW w:type="dxa" w:w="5953"/>
            <w:hideMark/>
          </w:tcPr>
          <w:p w14:textId="77777777" w14:paraId="5DA5168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 xml:space="preserve">MIROSLAV MILEC, Ljudevita Gaja 2, Cestica, OIB: 65194109630 </w:t>
            </w:r>
          </w:p>
        </w:tc>
        <w:tc>
          <w:tcPr>
            <w:tcW w:type="dxa" w:w="2127"/>
            <w:hideMark/>
          </w:tcPr>
          <w:p w14:textId="77777777" w14:paraId="215E5C5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36.386,67</w:t>
            </w:r>
          </w:p>
        </w:tc>
      </w:tr>
      <w:tr w14:textId="77777777" w14:paraId="3665888B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2CD972C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lastRenderedPageBreak/>
              <w:t>47</w:t>
            </w:r>
          </w:p>
        </w:tc>
        <w:tc>
          <w:tcPr>
            <w:tcW w:type="dxa" w:w="5953"/>
            <w:hideMark/>
          </w:tcPr>
          <w:p w14:textId="77777777" w14:paraId="442D30B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TOMICA MEDVEDEC, Piščanovec 21, Varaždinske Toplice, OIB: 78561901146</w:t>
            </w:r>
          </w:p>
        </w:tc>
        <w:tc>
          <w:tcPr>
            <w:tcW w:type="dxa" w:w="2127"/>
            <w:hideMark/>
          </w:tcPr>
          <w:p w14:textId="77777777" w14:paraId="14B31CD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29.542,97</w:t>
            </w:r>
          </w:p>
        </w:tc>
      </w:tr>
      <w:tr w14:textId="77777777" w14:paraId="64E47EED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703417A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48</w:t>
            </w:r>
          </w:p>
        </w:tc>
        <w:tc>
          <w:tcPr>
            <w:tcW w:type="dxa" w:w="5953"/>
            <w:hideMark/>
          </w:tcPr>
          <w:p w14:textId="77777777" w14:paraId="197D7097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MARIO VRČEK, Ulica hrvatskog proljeća 9, Jalkovec, OIB: 04957195264</w:t>
            </w:r>
          </w:p>
        </w:tc>
        <w:tc>
          <w:tcPr>
            <w:tcW w:type="dxa" w:w="2127"/>
            <w:hideMark/>
          </w:tcPr>
          <w:p w14:textId="77777777" w14:paraId="7C55066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27.005,68</w:t>
            </w:r>
          </w:p>
        </w:tc>
      </w:tr>
      <w:tr w14:textId="77777777" w14:paraId="5FCD557B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CE649B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49</w:t>
            </w:r>
          </w:p>
        </w:tc>
        <w:tc>
          <w:tcPr>
            <w:tcW w:type="dxa" w:w="5953"/>
            <w:hideMark/>
          </w:tcPr>
          <w:p w14:textId="77777777" w14:paraId="19A63EA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DAVOR PETRINEC, Nova ulica 57, Trnovec Bartolovečki, OIB: 36970575768</w:t>
            </w:r>
          </w:p>
        </w:tc>
        <w:tc>
          <w:tcPr>
            <w:tcW w:type="dxa" w:w="2127"/>
            <w:hideMark/>
          </w:tcPr>
          <w:p w14:textId="77777777" w14:paraId="19BF6D3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34.828,26</w:t>
            </w:r>
          </w:p>
        </w:tc>
      </w:tr>
      <w:tr w14:textId="77777777" w14:paraId="3CC4A157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6355379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50</w:t>
            </w:r>
          </w:p>
        </w:tc>
        <w:tc>
          <w:tcPr>
            <w:tcW w:type="dxa" w:w="5953"/>
            <w:hideMark/>
          </w:tcPr>
          <w:p w14:textId="77777777" w14:paraId="5743330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EROL MEDIĆ, S. Vukovića 8a, Varaždin, OIB: 73924026778</w:t>
            </w:r>
          </w:p>
        </w:tc>
        <w:tc>
          <w:tcPr>
            <w:tcW w:type="dxa" w:w="2127"/>
            <w:hideMark/>
          </w:tcPr>
          <w:p w14:textId="77777777" w14:paraId="4809D887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6.116,01</w:t>
            </w:r>
          </w:p>
        </w:tc>
      </w:tr>
      <w:tr w14:textId="77777777" w14:paraId="203FECF2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5E6E4877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51</w:t>
            </w:r>
          </w:p>
        </w:tc>
        <w:tc>
          <w:tcPr>
            <w:tcW w:type="dxa" w:w="5953"/>
            <w:hideMark/>
          </w:tcPr>
          <w:p w14:textId="77777777" w14:paraId="47DEF07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TOMISLAV ČOVRAN, Završje Podbelsko 102, Novi Marof, OIB: 90304432377</w:t>
            </w:r>
          </w:p>
        </w:tc>
        <w:tc>
          <w:tcPr>
            <w:tcW w:type="dxa" w:w="2127"/>
            <w:hideMark/>
          </w:tcPr>
          <w:p w14:textId="77777777" w14:paraId="4EBC135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33.299,37</w:t>
            </w:r>
          </w:p>
        </w:tc>
      </w:tr>
      <w:tr w14:textId="77777777" w14:paraId="50291D5D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4F71B3B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52</w:t>
            </w:r>
          </w:p>
        </w:tc>
        <w:tc>
          <w:tcPr>
            <w:tcW w:type="dxa" w:w="5953"/>
            <w:hideMark/>
          </w:tcPr>
          <w:p w14:textId="77777777" w14:paraId="5807547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 xml:space="preserve">MARIO HABULAN, Valdimira Nazora 20, Trnovec Bartolovečki, OIB: 27532359148 </w:t>
            </w:r>
          </w:p>
        </w:tc>
        <w:tc>
          <w:tcPr>
            <w:tcW w:type="dxa" w:w="2127"/>
            <w:hideMark/>
          </w:tcPr>
          <w:p w14:textId="77777777" w14:paraId="2C40E1F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25.021,56</w:t>
            </w:r>
          </w:p>
        </w:tc>
      </w:tr>
      <w:tr w14:textId="77777777" w14:paraId="56DE744D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54585CD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53</w:t>
            </w:r>
          </w:p>
        </w:tc>
        <w:tc>
          <w:tcPr>
            <w:tcW w:type="dxa" w:w="5953"/>
            <w:hideMark/>
          </w:tcPr>
          <w:p w14:textId="77777777" w14:paraId="5CED843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NENAD CEGLEC, Dravska 24, Trnovec Bartolovečki, OIB: 31785998222</w:t>
            </w:r>
          </w:p>
        </w:tc>
        <w:tc>
          <w:tcPr>
            <w:tcW w:type="dxa" w:w="2127"/>
            <w:hideMark/>
          </w:tcPr>
          <w:p w14:textId="77777777" w14:paraId="1EF5CDA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53.385,91</w:t>
            </w:r>
          </w:p>
        </w:tc>
      </w:tr>
      <w:tr w14:textId="77777777" w14:paraId="57023212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F208D8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54</w:t>
            </w:r>
          </w:p>
        </w:tc>
        <w:tc>
          <w:tcPr>
            <w:tcW w:type="dxa" w:w="5953"/>
            <w:hideMark/>
          </w:tcPr>
          <w:p w14:textId="77777777" w14:paraId="0EE17E6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STJEPAN LESKOVAR, Gornja Voća 263, Donja Voća, OIB: 68590817022</w:t>
            </w:r>
          </w:p>
        </w:tc>
        <w:tc>
          <w:tcPr>
            <w:tcW w:type="dxa" w:w="2127"/>
            <w:hideMark/>
          </w:tcPr>
          <w:p w14:textId="77777777" w14:paraId="7BBB2EE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49.625,50</w:t>
            </w:r>
          </w:p>
        </w:tc>
      </w:tr>
      <w:tr w14:textId="77777777" w14:paraId="422BD7B3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A47CF8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55</w:t>
            </w:r>
          </w:p>
        </w:tc>
        <w:tc>
          <w:tcPr>
            <w:tcW w:type="dxa" w:w="5953"/>
            <w:hideMark/>
          </w:tcPr>
          <w:p w14:textId="77777777" w14:paraId="7FF24D7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DAVOR VUGRINEC, Črnec Biškupečki 193, Turčin, OIB: 57933565264</w:t>
            </w:r>
          </w:p>
        </w:tc>
        <w:tc>
          <w:tcPr>
            <w:tcW w:type="dxa" w:w="2127"/>
            <w:hideMark/>
          </w:tcPr>
          <w:p w14:textId="77777777" w14:paraId="0D92574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50.112,61</w:t>
            </w:r>
          </w:p>
        </w:tc>
      </w:tr>
      <w:tr w14:textId="77777777" w14:paraId="17CDDFE6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6FEC6B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56</w:t>
            </w:r>
          </w:p>
        </w:tc>
        <w:tc>
          <w:tcPr>
            <w:tcW w:type="dxa" w:w="5953"/>
            <w:hideMark/>
          </w:tcPr>
          <w:p w14:textId="77777777" w14:paraId="171B434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DRAGAN ILIĆ, Črnec Biškupečki 123, OIB: 00429563295</w:t>
            </w:r>
          </w:p>
        </w:tc>
        <w:tc>
          <w:tcPr>
            <w:tcW w:type="dxa" w:w="2127"/>
            <w:hideMark/>
          </w:tcPr>
          <w:p w14:textId="77777777" w14:paraId="0BF02BD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34.248,71</w:t>
            </w:r>
          </w:p>
        </w:tc>
      </w:tr>
      <w:tr w14:textId="77777777" w14:paraId="4398F2C5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50132E6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57</w:t>
            </w:r>
          </w:p>
        </w:tc>
        <w:tc>
          <w:tcPr>
            <w:tcW w:type="dxa" w:w="5953"/>
            <w:hideMark/>
          </w:tcPr>
          <w:p w14:textId="77777777" w14:paraId="0AE819E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SLAĐAN SATONČIĆ, Braće Radić 5, Donji Kneginec, OIB: 46481290541</w:t>
            </w:r>
          </w:p>
        </w:tc>
        <w:tc>
          <w:tcPr>
            <w:tcW w:type="dxa" w:w="2127"/>
            <w:hideMark/>
          </w:tcPr>
          <w:p w14:textId="77777777" w14:paraId="0537AA9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40.834,25</w:t>
            </w:r>
          </w:p>
        </w:tc>
      </w:tr>
      <w:tr w14:textId="77777777" w14:paraId="1A05CCAE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5DA6501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58</w:t>
            </w:r>
          </w:p>
        </w:tc>
        <w:tc>
          <w:tcPr>
            <w:tcW w:type="dxa" w:w="5953"/>
            <w:hideMark/>
          </w:tcPr>
          <w:p w14:textId="77777777" w14:paraId="505AC0F1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ILIJA SATONČIĆ, Bana Jelačića 6c, Gornji Kneginec, OIB: 32443549260</w:t>
            </w:r>
          </w:p>
        </w:tc>
        <w:tc>
          <w:tcPr>
            <w:tcW w:type="dxa" w:w="2127"/>
            <w:hideMark/>
          </w:tcPr>
          <w:p w14:textId="77777777" w14:paraId="44A8C7C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40.292,67</w:t>
            </w:r>
          </w:p>
        </w:tc>
      </w:tr>
      <w:tr w14:textId="77777777" w14:paraId="4DB148F7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6B89F471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59</w:t>
            </w:r>
          </w:p>
        </w:tc>
        <w:tc>
          <w:tcPr>
            <w:tcW w:type="dxa" w:w="5953"/>
            <w:hideMark/>
          </w:tcPr>
          <w:p w14:textId="77777777" w14:paraId="26738CF6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IVAN MUŽEK, Varaždinska 46, Zbelava, OIB: 63491986483</w:t>
            </w:r>
          </w:p>
        </w:tc>
        <w:tc>
          <w:tcPr>
            <w:tcW w:type="dxa" w:w="2127"/>
            <w:hideMark/>
          </w:tcPr>
          <w:p w14:textId="77777777" w14:paraId="39F3813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18.460,32</w:t>
            </w:r>
          </w:p>
        </w:tc>
      </w:tr>
      <w:tr w14:textId="77777777" w14:paraId="071D6F9B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548FCB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60</w:t>
            </w:r>
          </w:p>
        </w:tc>
        <w:tc>
          <w:tcPr>
            <w:tcW w:type="dxa" w:w="5953"/>
            <w:hideMark/>
          </w:tcPr>
          <w:p w14:textId="77777777" w14:paraId="7C1452F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MLADEN NOVOSEL, Šemovačkih žrtava 60, Varaždin, OIB: 65416308779</w:t>
            </w:r>
          </w:p>
        </w:tc>
        <w:tc>
          <w:tcPr>
            <w:tcW w:type="dxa" w:w="2127"/>
            <w:hideMark/>
          </w:tcPr>
          <w:p w14:textId="77777777" w14:paraId="32BFE76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32.481,61</w:t>
            </w:r>
          </w:p>
        </w:tc>
      </w:tr>
      <w:tr w14:textId="77777777" w14:paraId="0A0CD2D4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F4F333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61</w:t>
            </w:r>
          </w:p>
        </w:tc>
        <w:tc>
          <w:tcPr>
            <w:tcW w:type="dxa" w:w="5953"/>
            <w:hideMark/>
          </w:tcPr>
          <w:p w14:textId="77777777" w14:paraId="6C6CE81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IVICA BORŠIĆ, Gupčev trg 29, Varaždin, OIB: 78080627259</w:t>
            </w:r>
          </w:p>
        </w:tc>
        <w:tc>
          <w:tcPr>
            <w:tcW w:type="dxa" w:w="2127"/>
            <w:hideMark/>
          </w:tcPr>
          <w:p w14:textId="77777777" w14:paraId="2910F17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33.127,39</w:t>
            </w:r>
          </w:p>
        </w:tc>
      </w:tr>
      <w:tr w14:textId="77777777" w14:paraId="13D941D1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900CC0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62</w:t>
            </w:r>
          </w:p>
        </w:tc>
        <w:tc>
          <w:tcPr>
            <w:tcW w:type="dxa" w:w="5953"/>
            <w:hideMark/>
          </w:tcPr>
          <w:p w14:textId="77777777" w14:paraId="1E9F3D06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GORAN SKUPNJAK, Ante Kovačića 8, Trnovec Bartolovečki, OIB: 76403060085</w:t>
            </w:r>
          </w:p>
        </w:tc>
        <w:tc>
          <w:tcPr>
            <w:tcW w:type="dxa" w:w="2127"/>
            <w:hideMark/>
          </w:tcPr>
          <w:p w14:textId="77777777" w14:paraId="5DF4CFE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25.819,34</w:t>
            </w:r>
          </w:p>
        </w:tc>
      </w:tr>
      <w:tr w14:textId="77777777" w14:paraId="1CCBCCFA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10BEA16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63</w:t>
            </w:r>
          </w:p>
        </w:tc>
        <w:tc>
          <w:tcPr>
            <w:tcW w:type="dxa" w:w="5953"/>
            <w:hideMark/>
          </w:tcPr>
          <w:p w14:textId="77777777" w14:paraId="7C43BCC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DENIS KRIŽAJ, F. Bobića 38, Jalkovec, OIB: 83816914623</w:t>
            </w:r>
          </w:p>
        </w:tc>
        <w:tc>
          <w:tcPr>
            <w:tcW w:type="dxa" w:w="2127"/>
            <w:hideMark/>
          </w:tcPr>
          <w:p w14:textId="77777777" w14:paraId="4DADBA2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31.516,39</w:t>
            </w:r>
          </w:p>
        </w:tc>
      </w:tr>
      <w:tr w14:textId="77777777" w14:paraId="706580DA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518365F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64</w:t>
            </w:r>
          </w:p>
        </w:tc>
        <w:tc>
          <w:tcPr>
            <w:tcW w:type="dxa" w:w="5953"/>
            <w:hideMark/>
          </w:tcPr>
          <w:p w14:textId="77777777" w14:paraId="38EC8C9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 xml:space="preserve">STJEPAN KANJIR, Peščenica Vinička 23a, Vinica, OIB: 57127298256 </w:t>
            </w:r>
          </w:p>
        </w:tc>
        <w:tc>
          <w:tcPr>
            <w:tcW w:type="dxa" w:w="2127"/>
            <w:hideMark/>
          </w:tcPr>
          <w:p w14:textId="77777777" w14:paraId="65D9D24B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59.558,83</w:t>
            </w:r>
          </w:p>
        </w:tc>
      </w:tr>
      <w:tr w14:textId="77777777" w14:paraId="41D9FF6F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10D23D6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65</w:t>
            </w:r>
          </w:p>
        </w:tc>
        <w:tc>
          <w:tcPr>
            <w:tcW w:type="dxa" w:w="5953"/>
            <w:hideMark/>
          </w:tcPr>
          <w:p w14:textId="77777777" w14:paraId="702466F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VLADIMIR PAKŠEC, Zagrebačka 36, Turčin, OIB: 01845661154</w:t>
            </w:r>
          </w:p>
        </w:tc>
        <w:tc>
          <w:tcPr>
            <w:tcW w:type="dxa" w:w="2127"/>
            <w:hideMark/>
          </w:tcPr>
          <w:p w14:textId="77777777" w14:paraId="3F8DE6B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31.725,55</w:t>
            </w:r>
          </w:p>
        </w:tc>
      </w:tr>
      <w:tr w14:textId="77777777" w14:paraId="5F250CAC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63291B31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66</w:t>
            </w:r>
          </w:p>
        </w:tc>
        <w:tc>
          <w:tcPr>
            <w:tcW w:type="dxa" w:w="5953"/>
            <w:hideMark/>
          </w:tcPr>
          <w:p w14:textId="77777777" w14:paraId="3B0506C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DRAŽEN VINČIĆ, Ulica hrvatskih branitelja 3, Varaždin, OIB: 79814689346</w:t>
            </w:r>
          </w:p>
        </w:tc>
        <w:tc>
          <w:tcPr>
            <w:tcW w:type="dxa" w:w="2127"/>
            <w:hideMark/>
          </w:tcPr>
          <w:p w14:textId="77777777" w14:paraId="4AE21AA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33.602,52</w:t>
            </w:r>
          </w:p>
        </w:tc>
      </w:tr>
      <w:tr w14:textId="77777777" w14:paraId="71AEE4ED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B640F6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67</w:t>
            </w:r>
          </w:p>
        </w:tc>
        <w:tc>
          <w:tcPr>
            <w:tcW w:type="dxa" w:w="5953"/>
            <w:hideMark/>
          </w:tcPr>
          <w:p w14:textId="77777777" w14:paraId="38B0CCD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MILENKO VRHAR, Turčišće 36, Turčišće, OIB: 71097991740</w:t>
            </w:r>
          </w:p>
        </w:tc>
        <w:tc>
          <w:tcPr>
            <w:tcW w:type="dxa" w:w="2127"/>
            <w:hideMark/>
          </w:tcPr>
          <w:p w14:textId="77777777" w14:paraId="71AF6B2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42.056,37</w:t>
            </w:r>
          </w:p>
        </w:tc>
      </w:tr>
      <w:tr w14:textId="77777777" w14:paraId="6EB176B2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5D913AA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68</w:t>
            </w:r>
          </w:p>
        </w:tc>
        <w:tc>
          <w:tcPr>
            <w:tcW w:type="dxa" w:w="5953"/>
            <w:hideMark/>
          </w:tcPr>
          <w:p w14:textId="77777777" w14:paraId="278306E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TOMISLAV RUŽIĆ, Štefanec Marof 28, Štefanec, OIB: 58402901850</w:t>
            </w:r>
          </w:p>
        </w:tc>
        <w:tc>
          <w:tcPr>
            <w:tcW w:type="dxa" w:w="2127"/>
            <w:hideMark/>
          </w:tcPr>
          <w:p w14:textId="77777777" w14:paraId="68ADCD7F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20.224,49</w:t>
            </w:r>
          </w:p>
        </w:tc>
      </w:tr>
      <w:tr w14:textId="77777777" w14:paraId="3B717154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9238AA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69</w:t>
            </w:r>
          </w:p>
        </w:tc>
        <w:tc>
          <w:tcPr>
            <w:tcW w:type="dxa" w:w="5953"/>
            <w:hideMark/>
          </w:tcPr>
          <w:p w14:textId="77777777" w14:paraId="538A98B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FRANJO PATRČEVIĆ, Donja Voća 220, Donja Voća, OIB: 10804395370</w:t>
            </w:r>
          </w:p>
        </w:tc>
        <w:tc>
          <w:tcPr>
            <w:tcW w:type="dxa" w:w="2127"/>
            <w:hideMark/>
          </w:tcPr>
          <w:p w14:textId="77777777" w14:paraId="07113D83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37.334,37</w:t>
            </w:r>
          </w:p>
        </w:tc>
      </w:tr>
      <w:tr w14:textId="77777777" w14:paraId="4D860CFF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0A1579D6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70</w:t>
            </w:r>
          </w:p>
        </w:tc>
        <w:tc>
          <w:tcPr>
            <w:tcW w:type="dxa" w:w="5953"/>
            <w:hideMark/>
          </w:tcPr>
          <w:p w14:textId="77777777" w14:paraId="74EFC3C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RADOSLAV CMUK, Koretinec 80, Koretinec, OIB: 64614317060</w:t>
            </w:r>
          </w:p>
        </w:tc>
        <w:tc>
          <w:tcPr>
            <w:tcW w:type="dxa" w:w="2127"/>
            <w:hideMark/>
          </w:tcPr>
          <w:p w14:textId="77777777" w14:paraId="2D37B777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33.220,00</w:t>
            </w:r>
          </w:p>
        </w:tc>
      </w:tr>
      <w:tr w14:textId="77777777" w14:paraId="55437A39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AAD786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71</w:t>
            </w:r>
          </w:p>
        </w:tc>
        <w:tc>
          <w:tcPr>
            <w:tcW w:type="dxa" w:w="5953"/>
            <w:hideMark/>
          </w:tcPr>
          <w:p w14:textId="77777777" w14:paraId="5BF0616E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STJEPAN ČASEK, Gornja Voća 292, Gornja Voća, OIB: 94416824500</w:t>
            </w:r>
          </w:p>
        </w:tc>
        <w:tc>
          <w:tcPr>
            <w:tcW w:type="dxa" w:w="2127"/>
            <w:hideMark/>
          </w:tcPr>
          <w:p w14:textId="77777777" w14:paraId="2FD68F4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61.550,40</w:t>
            </w:r>
          </w:p>
        </w:tc>
      </w:tr>
      <w:tr w14:textId="77777777" w14:paraId="44602030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18B4B7F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72</w:t>
            </w:r>
          </w:p>
        </w:tc>
        <w:tc>
          <w:tcPr>
            <w:tcW w:type="dxa" w:w="5953"/>
            <w:hideMark/>
          </w:tcPr>
          <w:p w14:textId="77777777" w14:paraId="6802881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DAMIR MARCIUŠ, Križanićeva 76, Varaždin, OIB: 99098348470</w:t>
            </w:r>
          </w:p>
        </w:tc>
        <w:tc>
          <w:tcPr>
            <w:tcW w:type="dxa" w:w="2127"/>
            <w:hideMark/>
          </w:tcPr>
          <w:p w14:textId="77777777" w14:paraId="442B18B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27.772,62</w:t>
            </w:r>
          </w:p>
        </w:tc>
      </w:tr>
      <w:tr w14:textId="77777777" w14:paraId="6942306D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36BFA70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lastRenderedPageBreak/>
              <w:t>73</w:t>
            </w:r>
          </w:p>
        </w:tc>
        <w:tc>
          <w:tcPr>
            <w:tcW w:type="dxa" w:w="5953"/>
            <w:hideMark/>
          </w:tcPr>
          <w:p w14:textId="77777777" w14:paraId="7176BBD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DARKO DIVJAK, Zelendvorska 120, Sračinec, OIB: 45480289502</w:t>
            </w:r>
          </w:p>
        </w:tc>
        <w:tc>
          <w:tcPr>
            <w:tcW w:type="dxa" w:w="2127"/>
            <w:hideMark/>
          </w:tcPr>
          <w:p w14:textId="77777777" w14:paraId="7310DED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9.400,00</w:t>
            </w:r>
          </w:p>
        </w:tc>
      </w:tr>
      <w:tr w14:textId="77777777" w14:paraId="4CD2F2D1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2B48C0B5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74</w:t>
            </w:r>
          </w:p>
        </w:tc>
        <w:tc>
          <w:tcPr>
            <w:tcW w:type="dxa" w:w="5953"/>
            <w:hideMark/>
          </w:tcPr>
          <w:p w14:textId="77777777" w14:paraId="2115A3F1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BORKA HAJSOK, Bana Jelačića 84, VINICA, OIB: 88704780803</w:t>
            </w:r>
          </w:p>
        </w:tc>
        <w:tc>
          <w:tcPr>
            <w:tcW w:type="dxa" w:w="2127"/>
            <w:hideMark/>
          </w:tcPr>
          <w:p w14:textId="77777777" w14:paraId="563F1344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1.776,93</w:t>
            </w:r>
          </w:p>
        </w:tc>
      </w:tr>
      <w:tr w14:textId="77777777" w14:paraId="2748BB74" w:rsidTr="00FF63E2" w:rsidR="00FD5FA5" w:rsidRPr="00EB6B3C">
        <w:tblPrEx>
          <w:tblLook w:val="04A0" w:noVBand="1" w:noHBand="0" w:lastColumn="0" w:firstColumn="1" w:lastRow="0" w:firstRow="1"/>
        </w:tblPrEx>
        <w:trPr>
          <w:trHeight w:val="520"/>
        </w:trPr>
        <w:tc>
          <w:tcPr>
            <w:tcW w:type="dxa" w:w="567"/>
            <w:hideMark/>
          </w:tcPr>
          <w:p w14:textId="77777777" w14:paraId="53BA10F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75</w:t>
            </w:r>
          </w:p>
        </w:tc>
        <w:tc>
          <w:tcPr>
            <w:tcW w:type="dxa" w:w="5953"/>
            <w:hideMark/>
          </w:tcPr>
          <w:p w14:textId="77777777" w14:paraId="2429DA27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 xml:space="preserve">KRISTIJAN KUZMINSKI, Lukavec 10, Radovan, OIB: 56008835043 </w:t>
            </w:r>
          </w:p>
        </w:tc>
        <w:tc>
          <w:tcPr>
            <w:tcW w:type="dxa" w:w="2127"/>
            <w:hideMark/>
          </w:tcPr>
          <w:p w14:textId="77777777" w14:paraId="74A2DEC2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27.873,90</w:t>
            </w:r>
          </w:p>
        </w:tc>
      </w:tr>
      <w:tr w14:textId="77777777" w14:paraId="2700377B" w:rsidTr="00FF63E2" w:rsidR="00FD5FA5" w:rsidRPr="00EB6B3C">
        <w:tblPrEx>
          <w:tblLook w:val="04A0" w:noVBand="1" w:noHBand="0" w:lastColumn="0" w:firstColumn="1" w:lastRow="0" w:firstRow="1"/>
        </w:tblPrEx>
        <w:trPr>
          <w:trHeight w:val="780"/>
        </w:trPr>
        <w:tc>
          <w:tcPr>
            <w:tcW w:type="dxa" w:w="567"/>
            <w:hideMark/>
          </w:tcPr>
          <w:p w14:textId="77777777" w14:paraId="2C4C1819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76</w:t>
            </w:r>
          </w:p>
        </w:tc>
        <w:tc>
          <w:tcPr>
            <w:tcW w:type="dxa" w:w="5953"/>
            <w:hideMark/>
          </w:tcPr>
          <w:p w14:textId="77777777" w14:paraId="7E455171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REPUBLIKA HRVATSKA, Ministarstvo financija, porezna uprava, Područni ured Varaždin</w:t>
            </w:r>
          </w:p>
        </w:tc>
        <w:tc>
          <w:tcPr>
            <w:tcW w:type="dxa" w:w="2127"/>
            <w:hideMark/>
          </w:tcPr>
          <w:p w14:textId="77777777" w14:paraId="44525E8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906.444,90</w:t>
            </w:r>
          </w:p>
        </w:tc>
      </w:tr>
      <w:tr w14:textId="77777777" w14:paraId="5125C7BE" w:rsidTr="00FF63E2" w:rsidR="00FD5FA5" w:rsidRPr="00EB6B3C">
        <w:tblPrEx>
          <w:tblLook w:val="04A0" w:noVBand="1" w:noHBand="0" w:lastColumn="0" w:firstColumn="1" w:lastRow="0" w:firstRow="1"/>
        </w:tblPrEx>
        <w:trPr>
          <w:trHeight w:val="780"/>
        </w:trPr>
        <w:tc>
          <w:tcPr>
            <w:tcW w:type="dxa" w:w="567"/>
            <w:hideMark/>
          </w:tcPr>
          <w:p w14:textId="2DCBE483" w14:paraId="4E5D4180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 77</w:t>
            </w:r>
          </w:p>
        </w:tc>
        <w:tc>
          <w:tcPr>
            <w:tcW w:type="dxa" w:w="5953"/>
            <w:hideMark/>
          </w:tcPr>
          <w:p w14:textId="77777777" w14:paraId="6AA6A0D7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Agencija za osiguranje radničkih potraživanja u slučaju stečaja poslodavca, Frankopanska 11, Zagreb</w:t>
            </w:r>
          </w:p>
        </w:tc>
        <w:tc>
          <w:tcPr>
            <w:tcW w:type="dxa" w:w="2127"/>
            <w:hideMark/>
          </w:tcPr>
          <w:p w14:textId="77777777" w14:paraId="1575540A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494.420,70</w:t>
            </w:r>
          </w:p>
        </w:tc>
      </w:tr>
      <w:tr w14:textId="77777777" w14:paraId="5DC5D479" w:rsidTr="00FF63E2" w:rsidR="00FD5FA5" w:rsidRPr="00EB6B3C">
        <w:tblPrEx>
          <w:tblLook w:val="04A0" w:noVBand="1" w:noHBand="0" w:lastColumn="0" w:firstColumn="1" w:lastRow="0" w:firstRow="1"/>
        </w:tblPrEx>
        <w:trPr>
          <w:trHeight w:val="320"/>
        </w:trPr>
        <w:tc>
          <w:tcPr>
            <w:tcW w:type="dxa" w:w="6520"/>
            <w:gridSpan w:val="2"/>
            <w:noWrap/>
            <w:hideMark/>
          </w:tcPr>
          <w:p w14:textId="77777777" w14:paraId="7B6D9D5D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UKUPNO</w:t>
            </w:r>
          </w:p>
          <w:p w14:textId="0766523D" w14:paraId="2F94D196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 </w:t>
            </w:r>
          </w:p>
        </w:tc>
        <w:tc>
          <w:tcPr>
            <w:tcW w:type="dxa" w:w="2127"/>
            <w:noWrap/>
            <w:hideMark/>
          </w:tcPr>
          <w:p w14:textId="77777777" w14:paraId="7B393C28" w:rsidRDefault="00FD5FA5" w:rsidP="00FD5FA5" w:rsidR="00FD5FA5" w:rsidRPr="00EB6B3C">
            <w:pPr>
              <w:jc w:val="both"/>
              <w:rPr>
                <w:lang w:val="hr-HR"/>
              </w:rPr>
            </w:pPr>
            <w:r w:rsidRPr="00EB6B3C">
              <w:rPr>
                <w:lang w:val="hr-HR"/>
              </w:rPr>
              <w:t>4.607.282,80</w:t>
            </w:r>
          </w:p>
        </w:tc>
      </w:tr>
    </w:tbl>
    <w:p w14:textId="77777777" w14:paraId="373AE342" w:rsidRDefault="00054CF0" w:rsidP="00054CF0" w:rsidR="00FD5FA5" w:rsidRPr="00EB6B3C">
      <w:pPr>
        <w:jc w:val="both"/>
        <w:rPr>
          <w:lang w:val="hr-HR"/>
        </w:rPr>
      </w:pPr>
      <w:r w:rsidRPr="00EB6B3C">
        <w:rPr>
          <w:lang w:val="hr-HR"/>
        </w:rPr>
        <w:tab/>
      </w:r>
    </w:p>
    <w:p w14:textId="77777777" w14:paraId="0806B9E5" w:rsidRDefault="00634CCC" w:rsidP="00634CCC" w:rsidR="00634CCC">
      <w:pPr>
        <w:spacing w:lineRule="auto" w:line="360"/>
        <w:jc w:val="both"/>
        <w:rPr>
          <w:lang w:val="hr-HR"/>
        </w:rPr>
      </w:pPr>
    </w:p>
    <w:p w14:textId="05164091" w14:paraId="1D79ED6E" w:rsidRDefault="00634CCC" w:rsidP="00634CCC" w:rsidR="00FF63E2" w:rsidRPr="00EB6B3C">
      <w:pPr>
        <w:spacing w:lineRule="auto" w:line="360"/>
        <w:jc w:val="both"/>
        <w:rPr>
          <w:lang w:val="hr-HR"/>
        </w:rPr>
      </w:pPr>
      <w:r>
        <w:rPr>
          <w:lang w:val="hr-HR"/>
        </w:rPr>
        <w:t>Utvrđene tražbine drugog višeg isplatnog</w:t>
      </w:r>
      <w:r w:rsidRPr="00EB6B3C">
        <w:rPr>
          <w:lang w:val="hr-HR"/>
        </w:rPr>
        <w:t xml:space="preserve"> red</w:t>
      </w:r>
      <w:r>
        <w:rPr>
          <w:lang w:val="hr-HR"/>
        </w:rPr>
        <w:t>a</w:t>
      </w:r>
    </w:p>
    <w:p w14:textId="77777777" w14:paraId="54E1B310" w:rsidRDefault="00054CF0" w:rsidP="00054CF0" w:rsidR="00054CF0" w:rsidRPr="00EB6B3C">
      <w:pPr>
        <w:jc w:val="both"/>
        <w:rPr>
          <w:lang w:val="hr-HR"/>
        </w:rPr>
      </w:pPr>
    </w:p>
    <w:tbl>
      <w:tblPr>
        <w:tblW w:type="dxa" w:w="8647"/>
        <w:tblInd w:type="dxa" w:w="2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9"/>
        <w:gridCol w:w="5811"/>
        <w:gridCol w:w="2217"/>
      </w:tblGrid>
      <w:tr w14:textId="77777777" w14:paraId="257AEE17" w:rsidTr="00634CCC" w:rsidR="00584A07" w:rsidRPr="00EB6B3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470F6C3D" w14:paraId="39DECC27" w:rsidRDefault="00AB65CA" w:rsidR="00AC051B" w:rsidRPr="00EB6B3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>
              <w:rPr>
                <w:rFonts w:eastAsia="Times New Roman"/>
                <w:color w:val="000000"/>
                <w:lang w:val="hr-HR"/>
              </w:rPr>
              <w:t xml:space="preserve">R. </w:t>
            </w:r>
            <w:r w:rsidR="00AC051B" w:rsidRPr="00EB6B3C">
              <w:rPr>
                <w:rFonts w:eastAsia="Times New Roman"/>
                <w:color w:val="000000"/>
                <w:lang w:val="hr-HR"/>
              </w:rPr>
              <w:t xml:space="preserve"> br.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334AB595" w:rsidRDefault="00AC051B" w:rsidR="00AC051B" w:rsidRPr="00EB6B3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EB6B3C">
              <w:rPr>
                <w:rFonts w:eastAsia="Times New Roman"/>
                <w:color w:val="000000"/>
                <w:lang w:val="hr-HR"/>
              </w:rPr>
              <w:t>Naziv vjerovnik i adresa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5424DE8F" w:rsidRDefault="00AC051B" w:rsidR="00AC051B" w:rsidRPr="00EB6B3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EB6B3C">
              <w:rPr>
                <w:rFonts w:eastAsia="Times New Roman"/>
                <w:color w:val="000000"/>
                <w:lang w:val="hr-HR"/>
              </w:rPr>
              <w:t xml:space="preserve">Iznos tražbine </w:t>
            </w:r>
          </w:p>
        </w:tc>
      </w:tr>
      <w:tr w14:textId="77777777" w14:paraId="432D1C4C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17D6DE3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2918E4D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ALPRIM, vl. Mirjana Husarek, Radoboj 335, Radoboj, OIB: 15976071702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3B0ED5CE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16.502,26</w:t>
            </w:r>
          </w:p>
        </w:tc>
      </w:tr>
      <w:tr w14:textId="77777777" w14:paraId="499851ED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34A36EFE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7CE5E8E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AUTO CENTAR KOS d.o.o., Varaždin, Cehovska 18, OIB: 33437375299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1B23DB14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24.833,72</w:t>
            </w:r>
          </w:p>
        </w:tc>
      </w:tr>
      <w:tr w14:textId="77777777" w14:paraId="768E0463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738BCBC2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5514C97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AUTOSERVIS "TEŽAČKI" VARAŽDIN, Jalkovečka 103, OIB: 84402365244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1980A03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2.031,10</w:t>
            </w:r>
          </w:p>
        </w:tc>
      </w:tr>
      <w:tr w14:textId="77777777" w14:paraId="5060FE32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414B3796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7DA0457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BASLER OSIGURANJE ZAGREB d.d., Radnička cesta 37/b, Zagreb, OIB: 59706054982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0894D2A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7.126,23</w:t>
            </w:r>
          </w:p>
        </w:tc>
      </w:tr>
      <w:tr w14:textId="77777777" w14:paraId="3AA771E6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3404953D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2EDE0D2B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BRAKUS d.o.o., Zagrebačka 38, Varaždin, OIB: 94103917406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17ABF374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69.116,09</w:t>
            </w:r>
          </w:p>
        </w:tc>
      </w:tr>
      <w:tr w14:textId="77777777" w14:paraId="66696A7C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44C94657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6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789C63E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ELKOM d.o.o., Ivanečko naselje 1/D, Ivanec, OIB: 32820563204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22B07446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316,22</w:t>
            </w:r>
          </w:p>
        </w:tc>
      </w:tr>
      <w:tr w14:textId="77777777" w14:paraId="63712252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7526F4B4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7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72869F8A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ERŠEG MLADEN, vl. Obrta -AUTOELEKTRIČAR MLADEN ERŠEG, JALKOVEC, Braće Radić 35, OIB: 20937950988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31A35E9B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32.523,15</w:t>
            </w:r>
          </w:p>
        </w:tc>
      </w:tr>
      <w:tr w14:textId="77777777" w14:paraId="0A1E8A62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063E7E9B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8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268BB97B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Finesa Credos d.d., Varaždin, I. Kukuljevića 25, OIB: 25686975671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59576DDD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2.712,33</w:t>
            </w:r>
          </w:p>
        </w:tc>
      </w:tr>
      <w:tr w14:textId="77777777" w14:paraId="0F20F2C4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50AF95E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9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7B17E4D6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FRANKSTAHL ZAGREB d.o.o. Zagreb, Pantovčak 134/c, OIB: 74438812930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5EB2DEFA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436.375,82</w:t>
            </w:r>
          </w:p>
        </w:tc>
      </w:tr>
      <w:tr w14:textId="77777777" w14:paraId="6672CE6D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7E0E09CA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10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7B9A7A3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FRANZ GROßSCHÄDL STAHLGROßHANDEL GESELLSCHAFT m.b.H., Südbahnstraße 10, 8021 Graz, Austria, OIB: 52518738115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7050CA6E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83.944,70</w:t>
            </w:r>
          </w:p>
        </w:tc>
      </w:tr>
      <w:tr w14:textId="77777777" w14:paraId="591A39B3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5D661E29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11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31A000A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GENERALI OSIGURANJE d.d., Zagreb, Bani 110, OIB: 10840749604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624701BA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11.451,07</w:t>
            </w:r>
          </w:p>
        </w:tc>
      </w:tr>
      <w:tr w14:textId="77777777" w14:paraId="69311837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5E246EE7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12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36BF7CD2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GRAD VARAŽDIN, Varaždin, Trg kralja Tomislava 1, OIB 13269011531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6B244327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85.692,45</w:t>
            </w:r>
          </w:p>
        </w:tc>
      </w:tr>
      <w:tr w14:textId="77777777" w14:paraId="555FDFA4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1B7AE94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13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5554D0FD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HEP OPERATOR DISTRIBUCIJSKOG SUSTAVA d.o.o., Elektra Koprivnica, Hrvatske državnosti 32, Koprivnica, OIB: 46830600751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31E26595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1.235,32</w:t>
            </w:r>
          </w:p>
        </w:tc>
      </w:tr>
      <w:tr w14:textId="77777777" w14:paraId="3CF6B17D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5A13809A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lastRenderedPageBreak/>
              <w:t>14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39396E9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 xml:space="preserve">HEP OPERATOR DISTRIBUCIJSKOG SUSTAVA d.o.o., Elektra Varaždin, Kratka 3,  Varaždin, OIB: 46830600751 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6B552844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15.700,30</w:t>
            </w:r>
          </w:p>
        </w:tc>
      </w:tr>
      <w:tr w14:textId="77777777" w14:paraId="6AF35292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5F03DAC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15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31EC0FDB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HEP-OPSKRBA d.o.o. Zagreb, Ulica grada Vukovara 37, OIB: 63073332379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4829140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31.984,85</w:t>
            </w:r>
          </w:p>
        </w:tc>
      </w:tr>
      <w:tr w14:textId="77777777" w14:paraId="543A5A63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13B3A40D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16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6DA947A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 xml:space="preserve">HILTI CROATIA d.o.o., Sesvete, Ljudevita Posavskog 29, OIB: 80353079725 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122FF0E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13.036,31</w:t>
            </w:r>
          </w:p>
        </w:tc>
      </w:tr>
      <w:tr w14:textId="77777777" w14:paraId="58FAF1C4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5DAA5AD6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17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6B6B9988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HIRŽIN COMMERCE d.o.o., Hercegovačka 31, Varaždin, OIB: 27185252159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19EDF5C9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19.401,89</w:t>
            </w:r>
          </w:p>
        </w:tc>
      </w:tr>
      <w:tr w14:textId="77777777" w14:paraId="3D66F375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2E19CC9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18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2EC97A6B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HRVATSKA POŠTA d.d. , Jurišićeva 13, Zagreb, OIB: 87311810356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026A270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2.939,15</w:t>
            </w:r>
          </w:p>
        </w:tc>
      </w:tr>
      <w:tr w14:textId="77777777" w14:paraId="1F6F9221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31969BC9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19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79E3350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HRVATSKA RADIOTELEVIZIJA, Zagreb, Prisavlje 3, OIB: 68419124305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1C77150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14.405,57</w:t>
            </w:r>
          </w:p>
        </w:tc>
      </w:tr>
      <w:tr w14:textId="77777777" w14:paraId="3BFC3D55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1645BFE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20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0CDEBD95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HRVATSKE AUTOCESTE d.o.o. Zagreb, Širolina 4, OIB: 57500462912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581BC25D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549,19</w:t>
            </w:r>
          </w:p>
        </w:tc>
      </w:tr>
      <w:tr w14:textId="77777777" w14:paraId="2FB63954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56C9ADA9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21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121806B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 xml:space="preserve">HRVATSKE VODE, VODNOGOSPODARSKI ODJEL ZA GORNJU SAVU, Ulica grada Vukovara 271/VIII, Zagreb, OIB: 28921383001 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3EC53CB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116,81</w:t>
            </w:r>
          </w:p>
        </w:tc>
      </w:tr>
      <w:tr w14:textId="77777777" w14:paraId="64E7C4E7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7CC21BF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22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3DB895E6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HRVATSKI TELEKOM d.d. Savska 32, Zagreb, OIB: 81793146560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6D5B5C1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12.065,78</w:t>
            </w:r>
          </w:p>
        </w:tc>
      </w:tr>
      <w:tr w14:textId="77777777" w14:paraId="61A32663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2A79ABC2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23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18BF0327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HRVATSKI ZAVOD ZA MIROVINSKO OSIGURANJE PODRUČNA SLUŽBA U VARAŽDINU, Kolodvorska 20c, Varaždin, OIB: 8439795662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72E8A23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36.549,40</w:t>
            </w:r>
          </w:p>
        </w:tc>
      </w:tr>
      <w:tr w14:textId="77777777" w14:paraId="54EC2252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4B049615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24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09FE6F9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 xml:space="preserve">HRVATSKI ZAVOD ZA ZDRAVSTVENO OSIGURANJE, Zagreb, Margaretska 3, OIB: 02958272670, putem Područne službe u Varaždinu, Kolodvorska 20c, Varaždin 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010C6E32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21.786,52</w:t>
            </w:r>
          </w:p>
        </w:tc>
      </w:tr>
      <w:tr w14:textId="77777777" w14:paraId="310D4CAA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01ED797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25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0E586DD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Addiko Bank d.d., Slavonska avenija 6, Zagreb, OIB: 14036333877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717BAF9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12.307.078,58</w:t>
            </w:r>
          </w:p>
        </w:tc>
      </w:tr>
      <w:tr w14:textId="77777777" w14:paraId="7C8B74D4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6642F0CB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26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311C903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IM-COMP d.o.o., Luje Bezeredija 47, Čakovec, OIB: 06002200611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2FD43F4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1.462.908,24</w:t>
            </w:r>
          </w:p>
        </w:tc>
      </w:tr>
      <w:tr w14:textId="77777777" w14:paraId="521F449E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0D0DEF84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27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6AAA503A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IN TIME d.o.o. Varaždin, Davorina Trstenjaka 6, OIB: 99937731686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22D4A088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73.526,96</w:t>
            </w:r>
          </w:p>
        </w:tc>
      </w:tr>
      <w:tr w14:textId="77777777" w14:paraId="674614B1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1498389E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28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2EC0C95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Inoutic/Deceuninck d.o.o., Industrijska 3, DUGO SELO, OIB: 49745736391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34F99E99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167.343,73</w:t>
            </w:r>
          </w:p>
        </w:tc>
      </w:tr>
      <w:tr w14:textId="77777777" w14:paraId="2510381A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0694C496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29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144672C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INOX-AKOS d.o.o., Dragutina Rakovca 3, Varaždin, OIB: 98806902860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6DAD1BCB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41.968,75</w:t>
            </w:r>
          </w:p>
        </w:tc>
      </w:tr>
      <w:tr w14:textId="77777777" w14:paraId="11988C45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7A4512E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30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46F464B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ISTARSKA KREDITNA BANKA UMAG, Ernesta Miloša 1, OIB: 65723536010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28C7BC89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119.741,00</w:t>
            </w:r>
          </w:p>
        </w:tc>
      </w:tr>
      <w:tr w14:textId="77777777" w14:paraId="07BD6FDC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2449E4E5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31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41DEF703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ITALSERRANDE ROLOVRATA PROIZVODNJA d.o.o., Kašina, I. Mažuranića bb, OIB: 12974080059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21B7156B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12.109,90</w:t>
            </w:r>
          </w:p>
        </w:tc>
      </w:tr>
      <w:tr w14:textId="77777777" w14:paraId="374C1F93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0978F11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32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7FC4B7BE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JAVNI BILJEŽNIK JAGODA VAJDIĆ SEVŠEK, Pavlinska 5, Varaždin, OIB: 92734452516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38C9F86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18.611,00</w:t>
            </w:r>
          </w:p>
        </w:tc>
      </w:tr>
      <w:tr w14:textId="77777777" w14:paraId="561C00B3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7E642A28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33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63B245FA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JOSIP GALEKOVIĆ i MARIJA GALEKOVIĆ, Vladimira Nazora 80, Vinica, JOSIP GALEKOVIĆ-OIB: 10562046892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493374FE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42.677,71</w:t>
            </w:r>
          </w:p>
        </w:tc>
      </w:tr>
      <w:tr w14:textId="77777777" w14:paraId="1E92E853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0B53B75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34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25AE0037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KIRCEK d.o.o., Ivanpolje bb, Ljubeščica, OIB: 58261342396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1F4B15E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75.537,49</w:t>
            </w:r>
          </w:p>
        </w:tc>
      </w:tr>
      <w:tr w14:textId="77777777" w14:paraId="23B86EDA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04E7899A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lastRenderedPageBreak/>
              <w:t>35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41969D6E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KOVINOPLASTIKA-ZAGREB d.o.o. Iz Zagreba, Kovinska 29, OIB: 32160741547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4A225F8D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184.679,27</w:t>
            </w:r>
          </w:p>
        </w:tc>
      </w:tr>
      <w:tr w14:textId="77777777" w14:paraId="0D26A19A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758177B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36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02DB5FA3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KRANJČIĆ DRAŽEN, limar i vodoinstalater, Sračinec, OIB: 85475286309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34F098E7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6.812,67</w:t>
            </w:r>
          </w:p>
        </w:tc>
      </w:tr>
      <w:tr w14:textId="77777777" w14:paraId="06A60798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1E124699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37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3E2B1128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LADIĆ ZDENKO, VUKOVARSKA 2/A,Varaždin,  OIB: 99442208696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153E008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594.116,16</w:t>
            </w:r>
          </w:p>
        </w:tc>
      </w:tr>
      <w:tr w14:textId="77777777" w14:paraId="7753B508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2A7E0492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38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3F823147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LINDE PLIN d.o.o., Karlovac, Kalinovac 2/a, OIB: 64936811186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00A93B47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1.684,33</w:t>
            </w:r>
          </w:p>
        </w:tc>
      </w:tr>
      <w:tr w14:textId="77777777" w14:paraId="05792454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6154F47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39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133412BD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LOTUS 91 d.o.o., Jalkovec, Braće Radić 103a, OIB: 15331545057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4FBFA065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30.386,84</w:t>
            </w:r>
          </w:p>
        </w:tc>
      </w:tr>
      <w:tr w14:textId="77777777" w14:paraId="1906D01B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137351A2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40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4A0F6049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MATREX d.o.o., Ivana Severa 7, Varaždin, OIB: 21830590325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4AED9F58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89.708,49</w:t>
            </w:r>
          </w:p>
        </w:tc>
      </w:tr>
      <w:tr w14:textId="77777777" w14:paraId="584DD0EE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356A6D2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41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4EEB6197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MelComp d.o.o., Ivana Severa 15, Varaždin, OIB: 75848171530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370BBC9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343,4</w:t>
            </w:r>
          </w:p>
        </w:tc>
      </w:tr>
      <w:tr w14:textId="77777777" w14:paraId="5D0EB9B6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3C551486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42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27013F42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AGLab d.o.o., Bana Jelačića 6 H, Gornji Kneginec, OIB: 28531305404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75E4940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992,34</w:t>
            </w:r>
          </w:p>
        </w:tc>
      </w:tr>
      <w:tr w14:textId="77777777" w14:paraId="6E29F1B1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18F762B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43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6593F4E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PIKAS d.o.o., Zagreb, Slavka Batušića 39, OIB: 15550168813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78263E1E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147.472,83</w:t>
            </w:r>
          </w:p>
        </w:tc>
      </w:tr>
      <w:tr w14:textId="77777777" w14:paraId="527C743F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5A2A099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44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19BF9EA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RELAX 2000 d.o.o., Breznički Hum 29b, Breznički Hum, OIB: 62283597863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67376076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5.017,68</w:t>
            </w:r>
          </w:p>
        </w:tc>
      </w:tr>
      <w:tr w14:textId="77777777" w14:paraId="6BE82C71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0B846583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45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71371726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 xml:space="preserve">REPUBLIKA HRVATSKA, GRAD ZAGREB, Trg Stjepana Radića 1, Zagreb, OIB: 61817894937  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697FEE5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280,35</w:t>
            </w:r>
          </w:p>
        </w:tc>
      </w:tr>
      <w:tr w14:textId="77777777" w14:paraId="2A3F15A5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44FDCFE8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46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581DBDA3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REPUBLIKA HRVATSKA, Ministarstvo financija, Porezna uprava, Područni ured Varaždin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0801059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1.819.302,09</w:t>
            </w:r>
          </w:p>
        </w:tc>
      </w:tr>
      <w:tr w14:textId="77777777" w14:paraId="58AD7C43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512E147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47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6FD4C61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ROG d.o.o. Varaždin, Braće Radić 147, OIB: 39483344029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50BF5F07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5.818,76</w:t>
            </w:r>
          </w:p>
        </w:tc>
      </w:tr>
      <w:tr w14:textId="77777777" w14:paraId="5EE1C6B1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128505B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48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1437E145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SBERBANK d.d. ( ranije VOLKSBANK d.d. ), Varšavska 9, Zagreb, OIB: 78427478595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3EC9CD9D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1.174.457,90</w:t>
            </w:r>
          </w:p>
        </w:tc>
      </w:tr>
      <w:tr w14:textId="77777777" w14:paraId="0088F01D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16905928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49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3AB919BD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SCHACHERMAYER d.o.o. Zagreb, Vrtni put 5, OIB: 96769806716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6A1D491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11.947,01</w:t>
            </w:r>
          </w:p>
        </w:tc>
      </w:tr>
      <w:tr w14:textId="77777777" w14:paraId="2D9D3A34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20704155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50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0D872796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SOCIETE GENERALE-SPLITSKA BANKA d.d., Ruđera Boškovića 16, SPLIT, OIB: 69326397242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15064BF9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14.006,63</w:t>
            </w:r>
          </w:p>
        </w:tc>
      </w:tr>
      <w:tr w14:textId="77777777" w14:paraId="5CD41A54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03CEBB9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51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2CFE5D44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STROJOPROMET-ZAGREB d.o.o., Prigornica 2, Zagreb, OIB: 97994010225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354CC2A6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540.245,73</w:t>
            </w:r>
          </w:p>
        </w:tc>
      </w:tr>
      <w:tr w14:textId="77777777" w14:paraId="3718BC57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5002FDAA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52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1DCA4F8E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TERMOPLIN d.d. Varaždin, V. Špinčića 78, OIB: 70140364776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755ACA88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56.472,23</w:t>
            </w:r>
          </w:p>
        </w:tc>
      </w:tr>
      <w:tr w14:textId="77777777" w14:paraId="7766CAAB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4AFE360A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53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156BEEB5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TRGOGRAD d.o.o. Varaždin, Cehovska 40, OIB: 34260403906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68B15DC2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178.639,67</w:t>
            </w:r>
          </w:p>
        </w:tc>
      </w:tr>
      <w:tr w14:textId="77777777" w14:paraId="28181AE2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3D79F13E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54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0A289964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UNIVERZAL d.o.o., Cehovska 10, Varaždin, OIB: 71843925886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529137D7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104</w:t>
            </w:r>
          </w:p>
        </w:tc>
      </w:tr>
      <w:tr w14:textId="77777777" w14:paraId="2148B8E7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3FCC1988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55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13FC508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VARKOM d.d. Varaždin, Trg bana Jelačića 15, OIB: 39048902955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51AAD20A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4.914,79</w:t>
            </w:r>
          </w:p>
        </w:tc>
      </w:tr>
      <w:tr w14:textId="77777777" w14:paraId="71BAEEE2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7DEA45A3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56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1F7E889C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Vrhovnik Mladen, Brezova 16, Sveti Križ Začretje, OIB: 97488281699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544B8F07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109.336,00</w:t>
            </w:r>
          </w:p>
        </w:tc>
      </w:tr>
      <w:tr w14:textId="77777777" w14:paraId="112E1280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2B6B5129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57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4F154B84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ZAGORJE-TEHNOBETON d.d., Varaždin, Pavleka Miškine 49, OIB: 68289504926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7EFED493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128.383,21</w:t>
            </w:r>
          </w:p>
        </w:tc>
      </w:tr>
      <w:tr w14:textId="77777777" w14:paraId="5B90DB64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2F887F29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58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22830663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ZAGORSKE ŠUME d.o.o. Iz Varaždina, Cehovska 48, OIB: 46280580290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1798CA2D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2.563.025,26</w:t>
            </w:r>
          </w:p>
        </w:tc>
      </w:tr>
      <w:tr w14:textId="77777777" w14:paraId="70201B3A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5F3D6A43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59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52226B7F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 xml:space="preserve">ZAJEDNIČKI ODVJETNIČKI URED VLADO </w:t>
            </w:r>
            <w:r w:rsidRPr="00634CCC">
              <w:rPr>
                <w:rFonts w:eastAsia="Times New Roman"/>
                <w:color w:val="000000"/>
                <w:lang w:val="hr-HR"/>
              </w:rPr>
              <w:lastRenderedPageBreak/>
              <w:t>SEVŠEK I MAJA TKALČEC, Kratka 4/I, Varaždin, OIB: 60738701328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0D82DB34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lastRenderedPageBreak/>
              <w:t>5.236,70</w:t>
            </w:r>
          </w:p>
        </w:tc>
      </w:tr>
      <w:tr w14:textId="77777777" w14:paraId="73221798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1AC168E6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lastRenderedPageBreak/>
              <w:t>60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08E1F788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ZEKIĆ d.o.o. Iz Viškova, Blažići 23, OIB: 77940172887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5FE1C3D1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388.080,60</w:t>
            </w:r>
          </w:p>
        </w:tc>
      </w:tr>
      <w:tr w14:textId="77777777" w14:paraId="1B622D3E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7DF006EB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61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7C466A5E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ZEKIĆ SISTEMI d.o.o. iz Viškova, Blažići 23, OIB: 28999274292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346B81E0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44.731,40</w:t>
            </w:r>
          </w:p>
        </w:tc>
      </w:tr>
      <w:tr w14:textId="77777777" w14:paraId="7ED087C2" w:rsidTr="00634CCC" w:rsidR="00634CCC">
        <w:trPr>
          <w:trHeight w:val="320"/>
        </w:trPr>
        <w:tc>
          <w:tcPr>
            <w:tcW w:type="dxa" w:w="619"/>
            <w:shd w:fill="auto" w:color="auto" w:val="clear"/>
            <w:vAlign w:val="center"/>
            <w:hideMark/>
          </w:tcPr>
          <w:p w14:textId="77777777" w14:paraId="206E6636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62</w:t>
            </w:r>
          </w:p>
        </w:tc>
        <w:tc>
          <w:tcPr>
            <w:tcW w:type="dxa" w:w="5811"/>
            <w:shd w:fill="auto" w:color="auto" w:val="clear"/>
            <w:vAlign w:val="center"/>
            <w:hideMark/>
          </w:tcPr>
          <w:p w14:textId="77777777" w14:paraId="4653F26B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ŽAJA IVAN iz Varaždina, T. Miškulina 33, OIB: 27081695956</w:t>
            </w:r>
          </w:p>
        </w:tc>
        <w:tc>
          <w:tcPr>
            <w:tcW w:type="dxa" w:w="2217"/>
            <w:shd w:fill="auto" w:color="auto" w:val="clear"/>
            <w:vAlign w:val="center"/>
            <w:hideMark/>
          </w:tcPr>
          <w:p w14:textId="77777777" w14:paraId="1D87D3AE" w:rsidRDefault="00634CCC" w:rsidR="00634CCC" w:rsidRPr="00634CCC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634CCC">
              <w:rPr>
                <w:rFonts w:eastAsia="Times New Roman"/>
                <w:color w:val="000000"/>
                <w:lang w:val="hr-HR"/>
              </w:rPr>
              <w:t>532.077,43</w:t>
            </w:r>
          </w:p>
        </w:tc>
      </w:tr>
    </w:tbl>
    <w:p w14:textId="77777777" w14:paraId="11CFCC3A" w:rsidRDefault="00054CF0" w:rsidP="00054CF0" w:rsidR="00054CF0" w:rsidRPr="00EB6B3C">
      <w:pPr>
        <w:jc w:val="both"/>
        <w:rPr>
          <w:lang w:val="hr-HR"/>
        </w:rPr>
      </w:pPr>
    </w:p>
    <w:p w14:textId="11D3A8A1" w14:paraId="6BDA8989" w:rsidRDefault="00054CF0" w:rsidP="002D429E" w:rsidR="00054CF0" w:rsidRPr="00EB6B3C">
      <w:pPr>
        <w:numPr>
          <w:ilvl w:val="0"/>
          <w:numId w:val="1"/>
        </w:numPr>
        <w:spacing w:lineRule="auto" w:line="360"/>
        <w:ind w:firstLine="709" w:left="0"/>
        <w:jc w:val="both"/>
        <w:rPr>
          <w:lang w:val="hr-HR"/>
        </w:rPr>
      </w:pPr>
      <w:r w:rsidRPr="00EB6B3C">
        <w:rPr>
          <w:lang w:val="hr-HR"/>
        </w:rPr>
        <w:t xml:space="preserve">Raspoloživi iznos za završnu diobu </w:t>
      </w:r>
      <w:r w:rsidR="00B845AA" w:rsidRPr="00EB6B3C">
        <w:rPr>
          <w:lang w:val="hr-HR"/>
        </w:rPr>
        <w:t>0,00</w:t>
      </w:r>
      <w:r w:rsidR="008F0C57" w:rsidRPr="00EB6B3C">
        <w:rPr>
          <w:lang w:val="hr-HR"/>
        </w:rPr>
        <w:t xml:space="preserve"> </w:t>
      </w:r>
      <w:r w:rsidRPr="00EB6B3C">
        <w:rPr>
          <w:lang w:val="hr-HR"/>
        </w:rPr>
        <w:t>kn</w:t>
      </w:r>
    </w:p>
    <w:p w14:textId="0FE036C7" w14:paraId="2AC079D4" w:rsidRDefault="00054CF0" w:rsidP="002D429E" w:rsidR="00054CF0" w:rsidRPr="00EB6B3C">
      <w:pPr>
        <w:numPr>
          <w:ilvl w:val="0"/>
          <w:numId w:val="1"/>
        </w:numPr>
        <w:spacing w:lineRule="auto" w:line="360"/>
        <w:ind w:firstLine="709" w:left="0"/>
        <w:jc w:val="both"/>
        <w:rPr>
          <w:lang w:val="hr-HR"/>
        </w:rPr>
      </w:pPr>
      <w:r w:rsidRPr="00EB6B3C">
        <w:rPr>
          <w:lang w:val="hr-HR"/>
        </w:rPr>
        <w:t xml:space="preserve">Zbroj tražbina koje se uzimaju u obzir pri završnoj diobi je </w:t>
      </w:r>
      <w:r w:rsidR="00531FAE" w:rsidRPr="00EB6B3C">
        <w:rPr>
          <w:lang w:val="hr-HR"/>
        </w:rPr>
        <w:t>0,00</w:t>
      </w:r>
      <w:r w:rsidR="008F0C57" w:rsidRPr="00EB6B3C">
        <w:rPr>
          <w:lang w:val="hr-HR"/>
        </w:rPr>
        <w:t xml:space="preserve"> </w:t>
      </w:r>
      <w:r w:rsidRPr="00EB6B3C">
        <w:rPr>
          <w:lang w:val="hr-HR"/>
        </w:rPr>
        <w:t>kn</w:t>
      </w:r>
    </w:p>
    <w:p w14:textId="77777777" w14:paraId="06E15D0F" w:rsidRDefault="00054CF0" w:rsidP="002D429E" w:rsidR="00054CF0" w:rsidRPr="00EB6B3C">
      <w:pPr>
        <w:numPr>
          <w:ilvl w:val="0"/>
          <w:numId w:val="1"/>
        </w:numPr>
        <w:spacing w:lineRule="auto" w:line="360"/>
        <w:ind w:firstLine="709" w:left="0"/>
        <w:jc w:val="both"/>
        <w:rPr>
          <w:lang w:val="hr-HR"/>
        </w:rPr>
      </w:pPr>
      <w:r w:rsidRPr="00EB6B3C">
        <w:rPr>
          <w:lang w:val="hr-HR"/>
        </w:rPr>
        <w:t>Prijedlog stečajnog upravitelja za namirenje po završnoj diobi u skladu sa raspoloživim iznosom</w:t>
      </w:r>
    </w:p>
    <w:p w14:textId="120B3D8F" w14:paraId="0822B1CA" w:rsidRDefault="00D32216" w:rsidP="00D32216" w:rsidR="00D32216" w:rsidRPr="00EB6B3C">
      <w:pPr>
        <w:spacing w:lineRule="auto" w:line="360"/>
        <w:ind w:firstLine="709"/>
        <w:jc w:val="both"/>
        <w:rPr>
          <w:lang w:val="hr-HR"/>
        </w:rPr>
      </w:pPr>
      <w:r w:rsidRPr="00EB6B3C">
        <w:rPr>
          <w:lang w:val="hr-HR"/>
        </w:rPr>
        <w:t xml:space="preserve">I viši isplatni red </w:t>
      </w:r>
    </w:p>
    <w:p w14:textId="77777777" w14:paraId="22D56DE3" w:rsidRDefault="0019079B" w:rsidP="00D32216" w:rsidR="0019079B" w:rsidRPr="00EB6B3C">
      <w:pPr>
        <w:spacing w:lineRule="auto" w:line="360"/>
        <w:ind w:firstLine="709"/>
        <w:jc w:val="both"/>
        <w:rPr>
          <w:lang w:val="hr-HR"/>
        </w:rPr>
      </w:pPr>
    </w:p>
    <w:tbl>
      <w:tblPr>
        <w:tblW w:type="dxa" w:w="95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38"/>
        <w:gridCol w:w="2316"/>
        <w:gridCol w:w="1402"/>
        <w:gridCol w:w="1420"/>
        <w:gridCol w:w="1408"/>
        <w:gridCol w:w="1100"/>
        <w:gridCol w:w="1096"/>
      </w:tblGrid>
      <w:tr w14:textId="77777777" w14:paraId="32B65982" w:rsidTr="003A00A0" w:rsidR="00EB6B3C" w:rsidRPr="00EB6B3C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228F24FB" w14:paraId="460A9283" w:rsidRDefault="00E937F7" w:rsidR="00EB6B3C" w:rsidRPr="00EB6B3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R. </w:t>
            </w:r>
            <w:r w:rsidR="00EB6B3C"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br.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1EA37B64" w:rsidRDefault="00EB6B3C" w:rsidR="00EB6B3C" w:rsidRPr="00EB6B3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Naziv vjerovnik i adresa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00C16FF7" w:rsidRDefault="00EB6B3C" w:rsidR="00EB6B3C" w:rsidRPr="00EB6B3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Utvrđena tražbina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17F118E5" w:rsidRDefault="00EB6B3C" w:rsidR="00EB6B3C" w:rsidRPr="00EB6B3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Iznos namiren po prethodnim diobama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1754CB95" w:rsidRDefault="00EB6B3C" w:rsidR="00EB6B3C" w:rsidRPr="00EB6B3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Nenamiren iznos tražbine koji se uzima u obzir po završnoj diobi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2B12CF8F" w:rsidRDefault="00EB6B3C" w:rsidR="00EB6B3C" w:rsidRPr="00EB6B3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% namirenja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BB17A88" w:rsidRDefault="00EB6B3C" w:rsidR="00EB6B3C" w:rsidRPr="00EB6B3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Iznos za namirenje</w:t>
            </w:r>
          </w:p>
        </w:tc>
      </w:tr>
      <w:tr w14:textId="77777777" w14:paraId="4F2D025E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6CDA066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335906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DARKO ČRNILA, Trnovec Bartolovečki, G. Krkleca 63, OIB: 70560641940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8F10B7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51.674,50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1252BF57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7.751,18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0B83199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43.923,32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3F78828D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D3541E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01C52C8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0CC0C1B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59D5579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RAJKO ŠINJORI, Presečno 148 A, Novi Marof, OIB: 71734727390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688DECD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59.514,46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27C485D2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8.927,17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394E913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50.587,29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1625F992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49E422E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3D91F4C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69A0B27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54EABFE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DAMIR TENKO, Petrijanec, Zrinskih i Frankopana 9, OIB: 78624746934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4CD1618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37.736,76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17984D7E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5.660,51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48E1AA7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32.076,25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1456AE2B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5C646DE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78A2336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0B925B1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8BC2DF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MIROSLAV MELNJAK, M. Gupca 71, Gojanec, OIB: 47091701062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63CE6B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39.502,33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596C40AA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5.925,35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28F9A47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33.576,98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C26E929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4BCB766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F1FE80A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6975A7A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5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61ACC39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SREČKO CEROVEČKI, Trg Ivana Perkovca 23, Varaždin, OIB: 62824184015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BD8A4F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32.755,19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13C7BA9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4.913,28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0860A82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27.841,91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7F1FF559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814557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8D0AFBD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56157C6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115190A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STJEPAN TOMAŠKOVIĆ, B. Jelačića 61, Beretinec, OIB: 98279483522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0126EA0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52.741,71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4CEBD698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7.911,26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0E9461D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44.830,45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6D79FACC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7B975CD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1AE2662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8F2E29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18EAA6B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MILICA VIZEC, Novaki 71, Maruševec, OIB: 27433948968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7D0ADD2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46.012,42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24D2E1C2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492B992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46.012,42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289E7609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6222F21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986B2E3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4103692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3AE4BD4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RUDOLF BUHIN, Zagrebačka 26, Turčin, OIB: 04258677641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743E1FA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54.485,49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E51928E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6A70044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54.485,49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666249C7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63B5338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633117D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F89771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9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57A9C7C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IVAN HORVAT, Braće Radić 17, Varaždinske Toplice, OIB: 67744786690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2761054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38.113,57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5013C67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5.717,04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21B2798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32.396,53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56EC50BC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42E2145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AE28084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2032D7F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59947D7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MARKO LISIČAK, Braće Radić 26c, Beretinec, OIB: 61870773651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09F254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22.876,25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64664B8B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3.431,44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436CEE2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19.444,81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44F96C7E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2FC3F03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C526145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2E68ECF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A57B59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DALIBOR COPAK, Andrije Lisičaka 10, Beretinec, OIB: 30978352952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61DE575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29.187,28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29C99D9E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4.378,09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36B0774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24.809,19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2ADD10E6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7DDE182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47837B1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0F6A75B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232218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ANTUN KANIŠKI, J. Križanića 17, Varaždin, OIB: 58005578743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583C24A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77.304,62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16573639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11.595,69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2AC7F67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65.708,93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5447BB5A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5EEB506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C6A7182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12FD449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13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193D0CA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MARKO PAVLOVIĆ, B. Radić 5, Donji Kneginec, OIB: 28857164627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561C2F0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43.379,20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1245D646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6.506,88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1C39F90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36.872,32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77131A7E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32EC404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C52E2F7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0A9144E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20DCA2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DRAŽEN KAPEŠ, Vinogradska 3, Ledinec, OIB: 18845705496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661131C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62.507,32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3CAE8F0F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0FB30A0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62.507,32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6295086F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A716C4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2FD7088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52D9E00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15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B74D65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STANISLAV LISIČAK, B. Radić 26c, Beretinec, OIB: 28560675190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1C4ED6D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55.191,02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1794C1C9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8.278,65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40DB010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46.912,37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2CC34E8C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5BA9250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564FE39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4FD2CAB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64B819B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BISERKO POMPER, Kamničko Podgorje 130, Lepoglava, OIB: 07930402266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05BE56C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49.015,04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72148C20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1950946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49.015,04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435AC32F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BFEB4A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F588BF8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4E79BA3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17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2EE9538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DAMIR KUZMINSKI, Gačice 108, Ivanec, OIB: 26853820439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483543F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48.127,59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3E7C6AB7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4616B31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48.127,59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6FE2480F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56F3503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E7C97AA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12FE81F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48CC7E2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SINIŠA VRČEK, Trnovec Bartolovečki, Branimirova 45, OIB: 28060930250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68116CF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21.565,18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7F8D6FA1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3.234,78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70006D0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18.330,40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5B634AA2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B32FF6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7CC46F9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4CD323A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19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5B0BC82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BRANISLAV ŠPOLJARIĆ, Varaždinska 75, Jakopovec, OIB: 22205290660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6E09B3F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58.316,74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549EEF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8.747,51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006214E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49.569,23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4DC80C0D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E83226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1A0A4C3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52CBB21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20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6B7B40C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MARIO TOMAŠKOVIĆ  Ledinec, Školska 59, OIB: 58366096453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727186E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36.389,44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8525AEA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5.458,42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5A767FA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30.931,02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F0AF4F2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326396E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1CCA7FC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ADD90F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21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210E986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DARKO SKUPNJAK, Varaždinska 43, Zbelava, OIB: 04628403392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47F8ED3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41.241,02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33B09233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6.186,15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17E56BB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35.054,87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57634139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15CA027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9A00805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2355167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22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124C65C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STJEPAN RUKELJ, M. Kerstnera 8, Ludbreb, OIB: 76641817924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17E9156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72.383,04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63E7CEC9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10.857,46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4EF4ED3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61.525,58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253CCB38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284CE95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72E758B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B606CB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23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3D38DFC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GORAN KOCIJAN, V. Nazora 10, Gojanec, OIB: 84163966820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49EDFA5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38.810,73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49AA7B2E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5.821,61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2C4472C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32.989,12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58F4C2D7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40E39DE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C5BCC17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4C605DA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24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27F5381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STJEPAN MEŽNARIĆ, Bana Jelačića 28, Žigrovec, OIB: 17225023645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0574B5B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78.502,62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696B5F7A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11.775,39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573AC82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66.727,23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51D4B2D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4FD9AA0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301737C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18B1857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25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6D5B056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BRANIMIR BUBNJARIĆ, Toplička 206, Gornji Kneginec, OIB: 70697175010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57EBC11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43.148,90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A5CA7CB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6.472,34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1F9DCEF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36.676,56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418D63C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47DF77B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6D07B94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49B8567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26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3FDA7EE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NIKOLA FOGEC, Zagorska 14, Črešnjevo, OIB: 78061116061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C42618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40.314,13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59A4E93C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6.047,12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2694978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34.267,01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2D863C76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11CA3E9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67388CF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5721AA3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27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418CDF5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MARKO ĆOSIĆ, Ludbreška 5, Varaždin, OIB: 37805773914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54601B9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45.409,34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610332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6.811,40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3687F05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38.597,94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181CB6F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20A2F3E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FF51E00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3954474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28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713EBBE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DRAŽEN MUTAVDŽIĆ, Vatroslava Kolandera 35, Varaždin, OIB: 86949253769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0EBBF36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29.774,23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5B755F67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4.466,13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40D9D9F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25.308,10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08BD9FC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103658B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6BA511A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498C9E9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29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32AD962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AUGUSTIN ILIĆ, Črnec Biškupečki 123, OIB: 65715303875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4865753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38.469,48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774E70CE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5.770,42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174A870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32.699,06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212AB225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7E00FB6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8568DC6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34C6177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30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2E7EA22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ZDRAVKO HERCEG, Varaždinska ulica 66, Tužno, OIB: 60469624777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4B1F399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45.429,31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7F108A9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44E5F4B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45.429,31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44E9E899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5C8D006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159A738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1B89AA8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B60402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DAMIR ŠARTAJ, Vukovarska 12, Varaždin, OIB: 09148682425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068A181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51.164,23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7ACA46B3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3D072AE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51.164,23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5705ACB8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FBFEFA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9FF653F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770E91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41ABA1E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STJEPAN CESAR, Staromlinska 31, Kućan Gornji, OIB: 07415444243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706DEBF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13.482,41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44021130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2.022,36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1E5A299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11.460,05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3FA66D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3847150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3B50E3D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5DBED5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33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112CF91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NIKOLA CESAR, Staromlinska 31, Kućan Gornji, OIB: 48408756760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055C190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5.862,98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393A0F0B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879,45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035FF47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4.983,53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13330A92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28294E7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407EB43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63F02B8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34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FC2AD1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IGOR MEŠTROVIĆ, I. Kukuljevića 39, Varaždin, OIB: 06809404109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A76228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75.119,22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6117FF44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11.267,88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70A8CC8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63.851,34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16BC89A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59F8ACB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CDB8AC9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2ED934F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35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5DD0E5F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NATAŠA MUBRIN, Zagrebačka 13, Varaždin, OIB: 79562423643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212AAC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56.546,19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112DF4FA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2B1BD12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56.546,19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6533465D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7B1F5A6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E1BE322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0D6846E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36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74756F9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DUBRAVKO HOFER, Zavojna 9, Varaždin, OIB: 97211608219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5848273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91.997,94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6314432A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1B617D3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91.997,94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60DBAD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57C4A5D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1CF9460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EE54CA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37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3DBA1FB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JOSIP VIZJAK, Završje Podbelsko 209, Novi Marof, OIB: 04534017408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2860B91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68.606,82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21A9142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6E77C90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68.606,82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4671039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0E5FAB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DF2FB79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637BD73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38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20FBD14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SANJA LADIĆ, Vukovarska 2a, Varaždin, OIB: 04566997886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77994C3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57.537,96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4F0EB51F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024754E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57.537,96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592132B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4FF610E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BB999F4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5DA616C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39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47C5285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ZDENKO LADIĆ, Vukovarska 2a, Varaždin, OIB: 99442208696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71A8523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217.826,33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6167CB72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32.673,95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65F4B3C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185.152,38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77A27BB6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2F70F6D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60A80CD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3A53D9F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40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3DDCC42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VEDRAN KOREN, Varaždinska 65, Jakopovec, OIB: 67138143800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595DB83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34.670,21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7B715B6A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46CCE34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34.670,21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3D36DDE6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7CEB9D9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7FB7583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0BFC208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41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6279803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TIHOMIR ČASEK, Gornja Voća 292, Donja Voća, OIB: 86505656543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6A3974C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18.441,85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39420794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2.766,28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35299A5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15.675,57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181228AA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BAEB25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A232C4E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14D8034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42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3E016DD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ALEKSANDAR BUGAR, Vrtna 5, Vratno Donje, Cestica, OIB: 05160622900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57E0994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11.556,67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5E659C33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7B26351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11.556,67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3CF3755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3F8A5D1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C468B98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2676F1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43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51DE5D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TOMISLAV JURKIN, Orehovec 3, Novi Marof, OIB: 35291548286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6707B90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41.103,26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2E5243C5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24FEAA9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41.103,26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58E259E3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7E9F31C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EEA97E9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966257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44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5EB7A7C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NINOSLAV ŠPIČKO, Špinčićeva 39, Varaždin, OIB: 64411111140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46AD93E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73.927,81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C10E23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11.089,17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7EC3EA4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62.838,64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3D001890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47BB139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13AC7FA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38D2B79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45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6DAC02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IVO DJAK, Ludbreška 29, Trnovec Bartolovčki, OIB: 03962414895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110A61E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10.493,21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565A8434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1.573,98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698E9BF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8.919,23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1F01AA0C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1DE5500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D82E698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4716693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46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41CFEB1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MIROSLAV MILEC, Ljudevita Gaja 2, Cestica, OIB: 65194109630 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607B349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36.386,67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719E41A6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5.458,00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5F497C9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30.928,67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213E3787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6AE4FB2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83D835C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51D54BA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47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7EC532C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TOMICA MEDVEDEC, Piščanovec 21, Varaždinske Toplice, OIB: 78561901146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6E3A74C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29.542,97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539DF63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4.431,45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6DFC722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25.111,52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8B51765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264F38A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9EFBE36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AE543B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48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48631DB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MARIO VRČEK, Ulica hrvatskog proljeća 9, Jalkovec, OIB: 04957195264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1D77E0B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27.005,68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1AF43076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4.050,85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24F3D4E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22.954,83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393B073F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2891BC4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C4791EC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D610B1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49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EF3335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DAVOR PETRINEC, Nova ulica 57, Trnovec Bartolovečki, OIB: 36970575768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2306780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34.828,26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4A37D7C5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5.224,24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5B5D8CF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29.604,02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2EF69962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4567056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5823A85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00B5B91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50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568B781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EROL MEDIĆ, S. Vukovića 8a, Varaždin, OIB: 73924026778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F8AA2B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6.116,01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4490E055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917,40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04FAE9E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5.198,61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28EC38A2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945600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C9492B0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300BE6D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51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53A2CC5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TOMISLAV ČOVRAN, Završje Podbelsko 102, Novi Marof, OIB: 90304432377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278645C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33.299,37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6530B0A6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4.994,91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17F5AEB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28.304,46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473C7739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75B6B04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05193EE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6ACC6B7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52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3F44767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MARIO HABULAN, Valdimira Nazora 20, Trnovec Bartolovečki, OIB: 27532359148 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4082C91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25.021,56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746A5BB6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3.753,23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2F4D50D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21.268,33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4422844C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7B3A22A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7B34322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54A4CAC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53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510432C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NENAD CEGLEC, Dravska 24, Trnovec Bartolovečki, OIB: 31785998222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291CAF2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53.385,91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4C78EB46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55E6B06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53.385,91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E0B10D4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5991569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C6DB394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323413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54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2A8AFC2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STJEPAN LESKOVAR, Gornja Voća 263, Donja Voća, OIB: 68590817022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0F958F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49.625,50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68D5BC10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6A9C999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49.625,50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14BCFF4A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319A6DA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17863DE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678EFDA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55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73A67F3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DAVOR VUGRINEC, Črnec Biškupečki 193, Turčin, OIB: 57933565264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556AF84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50.112,61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3C3CEE2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09E456B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50.112,61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17DFA78A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7A2B12A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3EF7C5B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629C209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56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1A9A9AF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DRAGAN ILIĆ, Črnec Biškupečki 123, OIB: 00429563295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836ECD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34.248,71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2E28AD0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6983A75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34.248,71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7AB853E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C76C85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5B7D673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558279F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57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98EAAF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SLAĐAN SATONČIĆ, Braće Radić 5, Donji Kneginec, OIB: 46481290541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4141873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40.834,25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9ED3FBF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6DB3320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40.834,25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E93978E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4F29E80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9650C97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48AAB53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58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57F61A9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ILIJA SATONČIĆ, Bana Jelačića 6c, Gornji Kneginec, OIB: 32443549260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17666A5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40.292,67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4F099B5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3E9A14E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40.292,67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381FCA44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369F53F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603E09D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54A0B8D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59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34E12FC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IVAN MUŽEK, Varaždinska 46, Zbelava, OIB: 63491986483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DF3E82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18.460,32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511DCC60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2.769,05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7F365F2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15.691,27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63ED6B07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262FE22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F55E5D9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2DCCB6D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60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218EF46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MLADEN NOVOSEL, Šemovačkih žrtava 60, Varaždin, OIB: 65416308779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0441EF6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32.481,61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708A04C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79E72A2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32.481,61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3447FEFE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490E295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756280D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5D5F827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61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341DA1E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IVICA BORŠIĆ, Gupčev trg 29, Varaždin, OIB: 78080627259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6FD98A2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33.127,39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7964647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2B12BD2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33.127,39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8F047B6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4FBB4D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C01D70E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4F4B432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62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155D07F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GORAN SKUPNJAK, Ante Kovačića 8, Trnovec Bartolovečki, OIB: 76403060085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2D084B4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25.819,34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323DB35F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3.872,90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04171AA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21.946,44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5665C07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42E5267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B1B6C86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1DA431E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63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3F1AD0C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DENIS KRIŽAJ, F. Bobića 38, Jalkovec, OIB: 83816914623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02C7E05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31.516,39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48F67473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4.727,46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31DE298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26.788,93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32EB46E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70AF9B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86D38BF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61F389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64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26CB69A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STJEPAN KANJIR, Peščenica Vinička 23a, Vinica, OIB: 57127298256 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64A1E3E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59.558,83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31B09E0F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5FAC856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59.558,83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7887C0F2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B020B0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A403C84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4126DC3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65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ADBFCB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VLADIMIR PAKŠEC, Zagrebačka 36, Turčin, OIB: 01845661154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47B735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31.725,55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7F04AF89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71CF204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31.725,55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3216AB19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2AAEAD6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A92706E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5D5E487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66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50F56D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DRAŽEN VINČIĆ, Ulica hrvatskih branitelja 3, Varaždin, OIB: 79814689346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882A2B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33.602,52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6A8F397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5.040,38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1A95A8A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28.562,14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7A748687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6359E42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17235E9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2EEFF1A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67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46161DE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MILENKO VRHAR, Turčišće 36, Turčišće, OIB: 71097991740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59872F3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42.056,37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322C3A10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65BC37C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42.056,37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0B591F6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50AD3FB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E8B1843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358AF63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68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2F13D21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TOMISLAV RUŽIĆ, Štefanec Marof 28, Štefanec, OIB: 58402901850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2670058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20.224,49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32914DA9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3.033,67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0B5D0DA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17.190,82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0BE1C7E4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6FBE31D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B9AEE51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692EB8A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69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406EB15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FRANJO PATRČEVIĆ, Donja Voća 220, Donja Voća, OIB: 10804395370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7195315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37.334,37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391AF72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5.600,16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070452C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31.734,21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4BE75B47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5A5903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969D05B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41B56CD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70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681C947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RADOSLAV CMUK, Koretinec 80, Koretinec, OIB: 64614317060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2B79AEA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33.220,00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762EAA7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774F6B7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33.220,00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3CDB2114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3D90DC8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6B19BCE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6B6B29A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71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92A73A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STJEPAN ČASEK, Gornja Voća 292, Gornja Voća, OIB: 94416824500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3CA3316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61.550,40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5BABC3B7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6780284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61.550,40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3A955194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D67804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8FE5069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6B3108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72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4E8D7A4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DAMIR MARCIUŠ, Križanićeva 76, Varaždin, OIB: 99098348470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24981BC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27.772,62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7A6F81E7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4.165,89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22D7737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23.606,73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3E75F333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4DFFCA3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3F0B174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F5FCC9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73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1937E39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DARKO DIVJAK, Zelendvorska 120, Sračinec, OIB: 45480289502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1023F18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9.400,00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4DF491D1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1.410,00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3A8AE25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7.990,00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7D1A985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05264C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57A62A7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73D4B1D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74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41B67EC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BORKA HAJSOK, Bana Jelačića 84, VINICA, OIB: 88704780803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1129BE9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1.776,93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098209E4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266,54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5CC2318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1.510,39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20F36070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33C7725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AA1B1E8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43275B7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75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57ED947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KRISTIJAN KUZMINSKI, Lukavec 10, Radovan, OIB: 56008835043 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5064783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27.873,90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39647C32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4.181,09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5EFD561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23.692,81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37DBA417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0032DF0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C110189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6832DFE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76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02C3B7B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REPUBLIKA HRVATSKA, Ministarstvo financija, porezna uprava, Područni ured Varaždin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296BE6C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906.444,90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2B8177C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135.966,74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20DDC89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770.478,16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77652FE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7FEAC19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6EBC58C" w:rsidTr="003A00A0" w:rsidR="003A00A0">
        <w:trPr>
          <w:trHeight w:val="1620"/>
        </w:trPr>
        <w:tc>
          <w:tcPr>
            <w:tcW w:type="dxa" w:w="838"/>
            <w:shd w:fill="auto" w:color="auto" w:val="clear"/>
            <w:vAlign w:val="center"/>
            <w:hideMark/>
          </w:tcPr>
          <w:p w14:textId="77777777" w14:paraId="6374DC9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77</w:t>
            </w:r>
          </w:p>
        </w:tc>
        <w:tc>
          <w:tcPr>
            <w:tcW w:type="dxa" w:w="2316"/>
            <w:shd w:fill="auto" w:color="auto" w:val="clear"/>
            <w:vAlign w:val="center"/>
            <w:hideMark/>
          </w:tcPr>
          <w:p w14:textId="77777777" w14:paraId="153F04B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Agencija za osiguranje radničkih potraživanja u slučaju stečaja poslodavca, Frankopanska 11, Zagreb</w:t>
            </w:r>
          </w:p>
        </w:tc>
        <w:tc>
          <w:tcPr>
            <w:tcW w:type="dxa" w:w="1402"/>
            <w:shd w:fill="auto" w:color="auto" w:val="clear"/>
            <w:vAlign w:val="center"/>
            <w:hideMark/>
          </w:tcPr>
          <w:p w14:textId="77777777" w14:paraId="2DA3B57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494.420,70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14:textId="77777777" w14:paraId="7C768FA4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74.163,11</w:t>
            </w:r>
          </w:p>
        </w:tc>
        <w:tc>
          <w:tcPr>
            <w:tcW w:type="dxa" w:w="1408"/>
            <w:shd w:fill="auto" w:color="auto" w:val="clear"/>
            <w:vAlign w:val="center"/>
            <w:hideMark/>
          </w:tcPr>
          <w:p w14:textId="77777777" w14:paraId="6B7183D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420.257,59</w:t>
            </w:r>
          </w:p>
        </w:tc>
        <w:tc>
          <w:tcPr>
            <w:tcW w:type="dxa" w:w="1100"/>
            <w:shd w:fill="auto" w:color="auto" w:val="clear"/>
            <w:vAlign w:val="center"/>
            <w:hideMark/>
          </w:tcPr>
          <w:p w14:textId="77777777" w14:paraId="7CDC5D5E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2CF6E63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</w:tbl>
    <w:p w14:textId="77777777" w14:paraId="2D56EBC4" w:rsidRDefault="00D32216" w:rsidP="00D32216" w:rsidR="00D32216" w:rsidRPr="00EB6B3C">
      <w:pPr>
        <w:spacing w:lineRule="auto" w:line="360"/>
        <w:jc w:val="both"/>
        <w:rPr>
          <w:lang w:val="hr-HR"/>
        </w:rPr>
      </w:pPr>
    </w:p>
    <w:p w14:textId="77777777" w14:paraId="7A9F8C33" w:rsidRDefault="00D32216" w:rsidP="002D429E" w:rsidR="00D32216" w:rsidRPr="00EB6B3C">
      <w:pPr>
        <w:spacing w:lineRule="auto" w:line="360"/>
        <w:ind w:firstLine="709"/>
        <w:jc w:val="both"/>
        <w:rPr>
          <w:lang w:val="hr-HR"/>
        </w:rPr>
      </w:pPr>
    </w:p>
    <w:p w14:textId="4FA2A313" w14:paraId="54531730" w:rsidRDefault="00D32216" w:rsidP="002D429E" w:rsidR="00054CF0" w:rsidRPr="00EB6B3C">
      <w:pPr>
        <w:spacing w:lineRule="auto" w:line="360"/>
        <w:ind w:firstLine="709"/>
        <w:jc w:val="both"/>
        <w:rPr>
          <w:lang w:val="hr-HR"/>
        </w:rPr>
      </w:pPr>
      <w:r w:rsidRPr="00EB6B3C">
        <w:rPr>
          <w:lang w:val="hr-HR"/>
        </w:rPr>
        <w:t>I</w:t>
      </w:r>
      <w:r w:rsidR="008F0C57" w:rsidRPr="00EB6B3C">
        <w:rPr>
          <w:lang w:val="hr-HR"/>
        </w:rPr>
        <w:t>I</w:t>
      </w:r>
      <w:r w:rsidR="00054CF0" w:rsidRPr="00EB6B3C">
        <w:rPr>
          <w:lang w:val="hr-HR"/>
        </w:rPr>
        <w:t xml:space="preserve"> viši isplatni red </w:t>
      </w:r>
    </w:p>
    <w:p w14:textId="77777777" w14:paraId="12AD817B" w:rsidRDefault="00054CF0" w:rsidP="00054CF0" w:rsidR="00054CF0" w:rsidRPr="00EB6B3C">
      <w:pPr>
        <w:ind w:left="705"/>
        <w:jc w:val="both"/>
        <w:rPr>
          <w:lang w:val="hr-HR"/>
        </w:rPr>
      </w:pPr>
    </w:p>
    <w:tbl>
      <w:tblPr>
        <w:tblW w:type="dxa" w:w="98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09"/>
        <w:gridCol w:w="2551"/>
        <w:gridCol w:w="1481"/>
        <w:gridCol w:w="1481"/>
        <w:gridCol w:w="1371"/>
        <w:gridCol w:w="1096"/>
        <w:gridCol w:w="1096"/>
      </w:tblGrid>
      <w:tr w14:textId="77777777" w14:paraId="279D0F01" w:rsidTr="00541BAF" w:rsidR="00810F15" w:rsidRPr="00EB6B3C">
        <w:trPr>
          <w:trHeight w:val="1620"/>
        </w:trPr>
        <w:tc>
          <w:tcPr>
            <w:tcW w:type="dxa" w:w="809"/>
            <w:shd w:fill="auto" w:color="auto" w:val="clear"/>
            <w:vAlign w:val="center"/>
            <w:hideMark/>
          </w:tcPr>
          <w:p w14:textId="2D888343" w14:paraId="519FDC75" w:rsidRDefault="00AB65CA" w:rsidP="00810F15" w:rsidR="00810F15" w:rsidRPr="00EB6B3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R. </w:t>
            </w:r>
            <w:r w:rsidR="00810F15"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br.</w:t>
            </w:r>
          </w:p>
        </w:tc>
        <w:tc>
          <w:tcPr>
            <w:tcW w:type="dxa" w:w="2551"/>
            <w:shd w:fill="auto" w:color="auto" w:val="clear"/>
            <w:vAlign w:val="center"/>
            <w:hideMark/>
          </w:tcPr>
          <w:p w14:textId="77777777" w14:paraId="7CD96651" w:rsidRDefault="00810F15" w:rsidP="00810F15" w:rsidR="00810F15" w:rsidRPr="00EB6B3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Naziv vjerovnik i adresa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3B372E42" w:rsidRDefault="00810F15" w:rsidP="00810F15" w:rsidR="00810F15" w:rsidRPr="00EB6B3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Utvrđena tražbina</w:t>
            </w:r>
          </w:p>
        </w:tc>
        <w:tc>
          <w:tcPr>
            <w:tcW w:type="dxa" w:w="1481"/>
            <w:shd w:fill="auto" w:color="auto" w:val="clear"/>
            <w:vAlign w:val="center"/>
            <w:hideMark/>
          </w:tcPr>
          <w:p w14:textId="77777777" w14:paraId="4EF66521" w:rsidRDefault="00810F15" w:rsidP="00810F15" w:rsidR="00810F15" w:rsidRPr="00EB6B3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Iznos namiren po prethodnim diobama</w:t>
            </w:r>
          </w:p>
        </w:tc>
        <w:tc>
          <w:tcPr>
            <w:tcW w:type="dxa" w:w="1371"/>
            <w:shd w:fill="auto" w:color="auto" w:val="clear"/>
            <w:vAlign w:val="center"/>
            <w:hideMark/>
          </w:tcPr>
          <w:p w14:textId="77777777" w14:paraId="5D9283F2" w:rsidRDefault="00810F15" w:rsidP="00810F15" w:rsidR="00810F15" w:rsidRPr="00EB6B3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Nenamiren iznos tražbine koji se uzima u obzir po završnoj diobi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58DCB666" w:rsidRDefault="00810F15" w:rsidP="00810F15" w:rsidR="00810F15" w:rsidRPr="00EB6B3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% namirenja</w:t>
            </w:r>
          </w:p>
        </w:tc>
        <w:tc>
          <w:tcPr>
            <w:tcW w:type="dxa" w:w="1096"/>
            <w:shd w:fill="auto" w:color="auto" w:val="clear"/>
            <w:vAlign w:val="center"/>
            <w:hideMark/>
          </w:tcPr>
          <w:p w14:textId="77777777" w14:paraId="264E5EF1" w:rsidRDefault="00810F15" w:rsidP="00810F15" w:rsidR="00810F15" w:rsidRPr="00EB6B3C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EB6B3C">
              <w:rPr>
                <w:rFonts w:eastAsia="Times New Roman"/>
                <w:color w:val="000000"/>
                <w:sz w:val="22"/>
                <w:szCs w:val="22"/>
                <w:lang w:val="hr-HR"/>
              </w:rPr>
              <w:t>Iznos za namirenje</w:t>
            </w:r>
          </w:p>
        </w:tc>
      </w:tr>
      <w:tr w14:textId="77777777" w14:paraId="6EB779C6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B726F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5FA71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ALPRIM, vl. Mirjana Husarek, Radoboj 335, Radoboj, OIB: 15976071702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9A7F9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16.502,26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1C9F76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1E5E2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16.502,26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0E50B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3A400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1E81BEF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C79F5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386A3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AUTO CENTAR KOS d.o.o., Varaždin, Cehovska 18, OIB: 33437375299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4F1D1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24.833,72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1AD671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A1688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24.833,72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347EE0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F4442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2DB2BEE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84727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284CD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AUTOSERVIS "TEŽAČKI" VARAŽDIN, Jalkovečka 103, OIB: 84402365244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18DFD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2.031,10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506411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1BD10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2.031,10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2E756D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05B8A7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0280656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310E3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FC56F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BASLER OSIGURANJE ZAGREB d.d., Radnička cesta 37/b, Zagreb, OIB: 59706054982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A1E20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7.126,23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6A0B20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39B4E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7.126,23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DCBE95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881F5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34CE0ED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87B2A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DDD7A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BRAKUS d.o.o., Zagrebačka 38, Varaždin, OIB: 94103917406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A8380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69.116,09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7B818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25B97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69.116,09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49E43F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C63E3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6D4148A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5DB8F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6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8EBA6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ELKOM d.o.o., Ivanečko naselje 1/D, Ivanec, OIB: 32820563204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91918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316,22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88C3FA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D3492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316,22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AA3643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F05AB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B9AD56D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24BC9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649BA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ERŠEG MLADEN, vl. Obrta -AUTOELEKTRIČAR MLADEN ERŠEG, JALKOVEC, Braće Radić 35, OIB: 20937950988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B3BCC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32.523,15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5E916F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FE396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32.523,15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EDC5DE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CCA31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A0C8915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FA5F2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207F7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Finesa Credos d.d., Varaždin, I. Kukuljevića 25, OIB: 25686975671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C678C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2.712,33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13685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2.712,33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97B95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ADF455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831D6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54209A3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F3C41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9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B6A1E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FRANKSTAHL ZAGREB d.o.o. Zagreb, Pantovčak 134/c, OIB: 74438812930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6E55A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436.375,82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D840EF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3FC7D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436.375,82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E1A990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32F73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FE4DC37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788F3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1A815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FRANZ GROßSCHÄDL STAHLGROßHANDEL GESELLSCHAFT m.b.H., Südbahnstraße 10, 8021 Graz, Austria, OIB: 52518738115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E0394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83.944,70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021063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3B9DA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83.944,70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1AE01D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147BF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68A0996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E1253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5E675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GENERALI OSIGURANJE d.d., Zagreb, Bani 110, OIB: 10840749604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AFF1D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11.451,07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DE8306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5571F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11.451,07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02FE02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D7595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617294D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9E89D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1A1E5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GRAD VARAŽDIN, Varaždin, Trg kralja Tomislava 1, OIB 13269011531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0A123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85.692,45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6AC84B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928AB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85.692,45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E03B1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46B19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31009E5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9831B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B8CD1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HEP OPERATOR DISTRIBUCIJSKOG SUSTAVA d.o.o., Elektra Koprivnica, Hrvatske državnosti 32, Koprivnica, OIB: 46830600751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9FE1D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1.235,32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A8A935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7052D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1.235,32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279E63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F3F52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1410AFC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58694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14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CC003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HEP OPERATOR DISTRIBUCIJSKOG SUSTAVA d.o.o., Elektra Varaždin, Kratka 3,  Varaždin, OIB: 46830600751 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3130F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15.700,30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317983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0F460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15.700,30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FE06D5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58EB2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88FF369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4F2FC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15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E9A58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HEP-OPSKRBA d.o.o. Zagreb, Ulica grada Vukovara 37, OIB: 63073332379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805F8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31.984,85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DC6619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45BA8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31.984,85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129B85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E5378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7B85662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79D3E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C3B0D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HILTI CROATIA d.o.o., Sesvete, Ljudevita Posavskog 29, OIB: 80353079725 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650DF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13.036,31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D583FE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3550C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13.036,31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68FA9F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638A2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DA791C7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D6C16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C5363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HIRŽIN COMMERCE d.o.o., Hercegovačka 31, Varaždin, OIB: 27185252159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BD107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19.401,89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2D0862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A7740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19.401,89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1C6932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FC85D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D01B727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903EC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C46C8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HRVATSKA POŠTA d.d. , Jurišićeva 13, Zagreb, OIB: 87311810356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85090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2.939,15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B941E3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219F9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2.939,15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F3727D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7C061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F95FA46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DC527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19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54B6D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HRVATSKA RADIOTELEVIZIJA, Zagreb, Prisavlje 3, OIB: 68419124305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F60EA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14.405,57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9CBBEA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E1D00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14.405,57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F69C72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DC9D9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82D7E26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AF428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97C22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HRVATSKE AUTOCESTE d.o.o. Zagreb, Širolina 4, OIB: 57500462912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004A3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549,19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2B8648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CB466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549,19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57E95A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A0140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DFAAE08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4D72B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21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359F9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HRVATSKE VODE, VODNOGOSPODARSKI ODJEL ZA GORNJU SAVU, Ulica grada Vukovara 271/VIII, Zagreb, OIB: 28921383001 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37E23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116,81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EDE53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805B2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116,81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34F880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2E157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755F639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F3320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22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0D367E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HRVATSKI TELEKOM d.d. Savska 32, Zagreb, OIB: 81793146560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45BA3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12.065,78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05E41C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0D0A5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12.065,78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52BBB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F75A7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50EF530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D3B9A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23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8535E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HRVATSKI ZAVOD ZA MIROVINSKO OSIGURANJE PODRUČNA SLUŽBA U VARAŽDINU, Kolodvorska 20c, Varaždin, OIB: 8439795662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726FC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36.549,40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382035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385A1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36.549,40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E4C6BE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A9758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1D58665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E12C4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24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6C3A3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HRVATSKI ZAVOD ZA ZDRAVSTVENO OSIGURANJE, Zagreb, Margaretska 3, OIB: 02958272670, putem Područne službe u Varaždinu, Kolodvorska 20c, Varaždin 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033AE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21.786,52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F8B791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A7203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21.786,52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8C0FC8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466D2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1E48362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91B0C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25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368A5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Addiko Bank d.d., Slavonska avenija 6, Zagreb, OIB: 14036333877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662E9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12.307.078,58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15D116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12.307.078,58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03136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0D4604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43E63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D71FF90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911C8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26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00E77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IM-COMP d.o.o., Luje Bezeredija 47, Čakovec, OIB: 06002200611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BBF04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1.462.908,24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FDDB43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D182C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1.462.908,24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92628F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0DBDB1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5DD6CF1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66263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D4927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IN TIME d.o.o. Varaždin, Davorina Trstenjaka 6, OIB: 99937731686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050AC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73.526,96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7B127E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81270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73.526,96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C39E79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A35AC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5AA35D9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A9105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28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E4118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Inoutic/Deceuninck d.o.o., Industrijska 3, DUGO SELO, OIB: 49745736391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81259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167.343,73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8ABDAA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9ADDA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167.343,73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35F2A8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AB10A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B65E2CC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E0B0C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29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E9BDA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INOX-AKOS d.o.o., Dragutina Rakovca 3, Varaždin, OIB: 98806902860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1E362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41.968,75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0FE7EE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41820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41.968,75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264E5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97320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9C8912A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BA79D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30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DFE1E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ISTARSKA KREDITNA BANKA UMAG, Ernesta Miloša 1, OIB: 65723536010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EA1D6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119.741,00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75F092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9B052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119.741,00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227E05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49442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941EA23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75E1E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685F7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ITALSERRANDE ROLOVRATA PROIZVODNJA d.o.o., Kašina, I. Mažuranića bb, OIB: 12974080059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233E8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12.109,90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21D8BE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84D0D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12.109,90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4D479C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C114A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214DD22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C025A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70F81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JAVNI BILJEŽNIK JAGODA VAJDIĆ SEVŠEK, Pavlinska 5, Varaždin, OIB: 92734452516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EB743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18.611,00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D519D8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4D6D7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18.611,00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6CC9E5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8A05F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C27CB1C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7429F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33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7A763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JOSIP GALEKOVIĆ i MARIJA GALEKOVIĆ, Vladimira Nazora 80, Vinica, JOSIP GALEKOVIĆ-OIB: 10562046892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16107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42.677,71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839CEC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27D9D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42.677,71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DCA0E3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14FC8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FB06581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A7E0B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34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659E5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KIRCEK d.o.o., Ivanpolje bb, Ljubeščica, OIB: 58261342396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77FD6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75.537,49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40CF5B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5F8A5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75.537,49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4BBD05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9F3B3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ED9EDD2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32F79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35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51C4F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KOVINOPLASTIKA-ZAGREB d.o.o. Iz Zagreba, Kovinska 29, OIB: 32160741547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FDC81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184.679,27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F0FE94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635BC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184.679,27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C44C8A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B917F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608B158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8571D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36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6E571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KRANJČIĆ DRAŽEN, limar i vodoinstalater, Sračinec, OIB: 85475286309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1020D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6.812,67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C7B763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D3130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6.812,67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8EBB8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2BC1F4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BCD8A78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8872E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AD048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LADIĆ ZDENKO, VUKOVARSKA 2/A,Varaždin,  OIB: 99442208696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93652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594.116,16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9BF59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2A523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594.116,16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A0DB13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0152A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1BF2BC9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45EC5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38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88C22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LINDE PLIN d.o.o., Karlovac, Kalinovac 2/a, OIB: 64936811186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8C8E3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1.684,33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386AC2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6476B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1.684,33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2ADCB1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612B1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A515EB2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FF7F5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39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C5AEE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LOTUS 91 d.o.o., Jalkovec, Braće Radić 103a, OIB: 15331545057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D2F25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30.386,84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A8A097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25B3B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30.386,84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6C8538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3F73F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83138B4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AA857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CF05E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MATREX d.o.o., Ivana Severa 7, Varaždin, OIB: 21830590325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22BA3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89.708,49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4E0859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A325A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89.708,49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E88A60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1177E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06FB2C6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5900D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41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81514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MelComp d.o.o., Ivana Severa 15, Varaždin, OIB: 75848171530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18EF1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343,4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98D8F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C92C0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343,40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AA6195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6E599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AD05850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2A234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975FD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AGLab d.o.o., Bana Jelačića 6 H, Gornji Kneginec, OIB: 28531305404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446BE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992,34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EBA076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777CC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992,34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FB8536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32400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58070BF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D8DF3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43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F8E97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PIKAS d.o.o., Zagreb, Slavka Batušića 39, OIB: 15550168813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21974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147.472,83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B57435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37E0E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147.472,83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BCF5D6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2FD16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87C40BB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72288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44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8A88E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RELAX 2000 d.o.o., Breznički Hum 29b, Breznički Hum, OIB: 62283597863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B3046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5.017,68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BC87E9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B6BAB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5.017,68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265D8B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DF6D9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E7759C1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CBF79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45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E705E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REPUBLIKA HRVATSKA, GRAD ZAGREB, Trg Stjepana Radića 1, Zagreb, OIB: 61817894937  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DAF81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280,35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6C5D87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4CCF5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280,35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BB51DC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405E8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CC95143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BB0C7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46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DB0D4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REPUBLIKA HRVATSKA, Ministarstvo financija, Porezna uprava, Područni ured Varaždin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99058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1.819.302,09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76EB3C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1.320.721,45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2B1DA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498.580,64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1EA7F3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1E0C4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B7D9B43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3F58E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42361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ROG d.o.o. Varaždin, Braće Radić 147, OIB: 39483344029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20DAB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5.818,76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740663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25BE4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5.818,76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00CFF4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36A5A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0E69518F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BA178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48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258D1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SBERBANK d.d. ( ranije VOLKSBANK d.d. ), Varšavska 9, Zagreb, OIB: 78427478595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A3105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1.174.457,90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B690AE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300.074,89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D92A1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874.383,01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30AE1D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946EB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E0F72DE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6A88F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49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14E6B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SCHACHERMAYER d.o.o. Zagreb, Vrtni put 5, OIB: 96769806716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E3A78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11.947,01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9E2CCD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2970A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11.947,01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D317F2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4A8CF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25B3F7C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B687E3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87F61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SOCIETE GENERALE-SPLITSKA BANKA d.d., Ruđera Boškovića 16, SPLIT, OIB: 69326397242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F9B10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14.006,63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09CC29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14.006,63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EA379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631E2D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89966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273BB94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9F6AF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51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D837F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STROJOPROMET-ZAGREB d.o.o., Prigornica 2, Zagreb, OIB: 97994010225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E7C03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540.245,73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C5F4BF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4AF30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540.245,73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5AB48D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CD70F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5216818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EFDC4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E3776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TERMOPLIN d.d. Varaždin, V. Špinčića 78, OIB: 70140364776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676C0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56.472,23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A80D54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141F9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56.472,23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0DAA8A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546E8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492B34D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A330E5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53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97824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TRGOGRAD d.o.o. Varaždin, Cehovska 40, OIB: 34260403906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6EBE4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178.639,67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85AE3C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7A1FE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178.639,67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275867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77660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80B6AF1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F55BC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54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CDB93B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UNIVERZAL d.o.o., Cehovska 10, Varaždin, OIB: 71843925886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47D62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104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EFD8E9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61196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104,00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18EF3E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9F018D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787CDB89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128EE6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55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00BDE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VARKOM d.d. Varaždin, Trg bana Jelačića 15, OIB: 39048902955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81670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4.914,79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259A4C0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12183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4.914,79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38C8BB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798F5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53F65CAE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FF1C4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56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ED371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Vrhovnik Mladen, Brezova 16, Sveti Križ Začretje, OIB: 97488281699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67895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109.336,00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0D48A5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A89A9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109.336,00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3F529E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51675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6B9B7A7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4E648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57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72E59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ZAGORJE-TEHNOBETON d.d., Varaždin, Pavleka Miškine 49, OIB: 68289504926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DF5A5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128.383,21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9A0FE0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5FF4C4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128.383,21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3DEEB9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FC223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4DFAE05F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C75E8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58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8156B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ZAGORSKE ŠUME d.o.o. Iz Varaždina, Cehovska 48, OIB: 46280580290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0E8EB9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2.563.025,26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A21D40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654.142,49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48F89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1.908.882,77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75989E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6C9E1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681EBEF1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7E7441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59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3EAFF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ZAJEDNIČKI ODVJETNIČKI URED VLADO SEVŠEK I MAJA TKALČEC, Kratka 4/I, Varaždin, OIB: 60738701328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F2569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5.236,70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F115AE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D995D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5.236,70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564CF2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D2B2B7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33D96520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9000A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77484F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ZEKIĆ d.o.o. Iz Viškova, Blažići 23, OIB: 77940172887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1DFFF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388.080,60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F0F3DB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C7E5A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388.080,60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C25AB6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1EDB8C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250CA6DD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09393E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61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E5D75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ZEKIĆ SISTEMI d.o.o. iz Viškova, Blažići 23, OIB: 28999274292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82F9F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44.731,40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BBB4D9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15AD1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44.731,40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9E3767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C0586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  <w:tr w14:textId="77777777" w14:paraId="1438F7B2" w:rsidTr="003A00A0" w:rsidR="003A00A0">
        <w:trPr>
          <w:trHeight w:val="1620"/>
        </w:trPr>
        <w:tc>
          <w:tcPr>
            <w:tcW w:type="dxa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6A2348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62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D86770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ŽAJA IVAN iz Varaždina, T. Miškulina 33, OIB: 27081695956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04E4E9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532.077,43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CECBCF" w:rsidRDefault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26DA622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532.077,43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8B2957" w:rsidRDefault="003A00A0" w:rsidP="003A00A0" w:rsidR="003A00A0" w:rsidRPr="003A00A0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0,00%</w:t>
            </w:r>
          </w:p>
        </w:tc>
        <w:tc>
          <w:tcPr>
            <w:tcW w:type="dxa" w:w="1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BDB0EA" w:rsidRDefault="003A00A0" w:rsidP="003A00A0" w:rsidR="003A00A0" w:rsidRPr="003A00A0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3A00A0">
              <w:rPr>
                <w:rFonts w:eastAsia="Times New Roman"/>
                <w:color w:val="000000"/>
                <w:sz w:val="22"/>
                <w:szCs w:val="22"/>
                <w:lang w:val="hr-HR"/>
              </w:rPr>
              <w:t>0,00</w:t>
            </w:r>
          </w:p>
        </w:tc>
      </w:tr>
    </w:tbl>
    <w:p w14:textId="77777777" w14:paraId="6757B373" w:rsidRDefault="000E1779" w:rsidR="000E1779" w:rsidRPr="00EB6B3C">
      <w:pPr>
        <w:rPr>
          <w:lang w:val="hr-HR"/>
        </w:rPr>
      </w:pPr>
    </w:p>
    <w:p w14:textId="3BBE2114" w14:paraId="00CB65A2" w:rsidRDefault="00634CCC" w:rsidP="002D429E" w:rsidR="008F0C57" w:rsidRPr="00EB6B3C">
      <w:pPr>
        <w:spacing w:lineRule="auto" w:line="360"/>
        <w:rPr>
          <w:lang w:val="hr-HR"/>
        </w:rPr>
      </w:pPr>
      <w:r>
        <w:rPr>
          <w:lang w:val="hr-HR"/>
        </w:rPr>
        <w:t>Varaždin, 22</w:t>
      </w:r>
      <w:r w:rsidR="008F0C57" w:rsidRPr="00EB6B3C">
        <w:rPr>
          <w:lang w:val="hr-HR"/>
        </w:rPr>
        <w:t xml:space="preserve">. </w:t>
      </w:r>
      <w:r w:rsidR="00AC051B" w:rsidRPr="00EB6B3C">
        <w:rPr>
          <w:lang w:val="hr-HR"/>
        </w:rPr>
        <w:t>studenog</w:t>
      </w:r>
      <w:r w:rsidR="008F0C57" w:rsidRPr="00EB6B3C">
        <w:rPr>
          <w:lang w:val="hr-HR"/>
        </w:rPr>
        <w:t xml:space="preserve"> 2017 godine</w:t>
      </w:r>
      <w:r w:rsidR="008F0C57" w:rsidRPr="00EB6B3C">
        <w:rPr>
          <w:lang w:val="hr-HR"/>
        </w:rPr>
        <w:tab/>
      </w:r>
    </w:p>
    <w:p w14:textId="77777777" w14:paraId="1606A81C" w:rsidRDefault="008F0C57" w:rsidP="002D429E" w:rsidR="008F0C57" w:rsidRPr="00EB6B3C">
      <w:pPr>
        <w:spacing w:lineRule="auto" w:line="360"/>
        <w:ind w:left="6480"/>
        <w:rPr>
          <w:lang w:val="hr-HR"/>
        </w:rPr>
      </w:pPr>
      <w:r w:rsidRPr="00EB6B3C">
        <w:rPr>
          <w:lang w:val="hr-HR"/>
        </w:rPr>
        <w:t>Stečajni upravitelj</w:t>
      </w:r>
    </w:p>
    <w:p w14:textId="77777777" w14:paraId="186BECC1" w:rsidRDefault="008F0C57" w:rsidP="002D429E" w:rsidR="008F0C57" w:rsidRPr="00EB6B3C">
      <w:pPr>
        <w:spacing w:lineRule="auto" w:line="360"/>
        <w:ind w:left="6480"/>
        <w:rPr>
          <w:lang w:val="hr-HR"/>
        </w:rPr>
      </w:pPr>
      <w:r w:rsidRPr="00EB6B3C">
        <w:rPr>
          <w:lang w:val="hr-HR"/>
        </w:rPr>
        <w:t>Tomislav Đuričin</w:t>
      </w:r>
    </w:p>
    <w:p w14:textId="77777777" w14:paraId="496347EF" w:rsidRDefault="008F0C57" w:rsidP="002D429E" w:rsidR="008F0C57" w:rsidRPr="00EB6B3C">
      <w:pPr>
        <w:spacing w:lineRule="auto" w:line="360"/>
        <w:rPr>
          <w:lang w:val="hr-HR"/>
        </w:rPr>
      </w:pPr>
    </w:p>
    <w:sectPr w:rsidSect="001B7875" w:rsidR="008F0C57" w:rsidRPr="00EB6B3C">
      <w:pgSz w:h="16840" w:w="1190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F68DE"/>
    <w:multiLevelType w:val="hybridMultilevel"/>
    <w:tmpl w:val="39108508"/>
    <w:lvl w:tplc="F26CA08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4CF0"/>
    <w:rsid w:val="00054CF0"/>
    <w:rsid w:val="000E1779"/>
    <w:rsid w:val="00177E7D"/>
    <w:rsid w:val="0019079B"/>
    <w:rsid w:val="001B7875"/>
    <w:rsid w:val="0026203A"/>
    <w:rsid w:val="002D429E"/>
    <w:rsid w:val="00301453"/>
    <w:rsid w:val="003904BD"/>
    <w:rsid w:val="003A00A0"/>
    <w:rsid w:val="004A61D9"/>
    <w:rsid w:val="00531FAE"/>
    <w:rsid w:val="00541BAF"/>
    <w:rsid w:val="00584A07"/>
    <w:rsid w:val="00634CCC"/>
    <w:rsid w:val="0067356F"/>
    <w:rsid w:val="00777D58"/>
    <w:rsid w:val="00810F15"/>
    <w:rsid w:val="008F0C57"/>
    <w:rsid w:val="00AB437A"/>
    <w:rsid w:val="00AB65CA"/>
    <w:rsid w:val="00AC051B"/>
    <w:rsid w:val="00B845AA"/>
    <w:rsid w:val="00C22EBE"/>
    <w:rsid w:val="00C6369B"/>
    <w:rsid w:val="00D32216"/>
    <w:rsid w:val="00DF3927"/>
    <w:rsid w:val="00E43428"/>
    <w:rsid w:val="00E91771"/>
    <w:rsid w:val="00E937F7"/>
    <w:rsid w:val="00EB6B3C"/>
    <w:rsid w:val="00ED2FAB"/>
    <w:rsid w:val="00FD5FA5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33942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2216"/>
    <w:rPr>
      <w:rFonts w:cs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054CF0"/>
    <w:rPr>
      <w:rFonts w:cs="Times New Roman"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322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2216"/>
    <w:rPr>
      <w:rFonts w:ascii="Times New Roman" w:cs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054CF0"/>
    <w:rPr>
      <w:rFonts w:ascii="Times New Roman" w:cs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322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566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4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07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849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25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572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7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598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992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78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40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33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010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13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88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3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9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Yu Gothic Light" script="Jpan"/>
        <a:font typeface="맑은 고딕" script="Hang"/>
        <a:font typeface="DengXian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Yu Mincho" script="Jpan"/>
        <a:font typeface="맑은 고딕" script="Hang"/>
        <a:font typeface="DengXian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St-442/2013-296</izvorni_sadrzaj>
    <derivirana_varijabla naziv="DomainObject.Oznaka_1">St-442/2013-296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25</izvorni_sadrzaj>
    <derivirana_varijabla naziv="DomainObject.BrojStranica_1">25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25</properties:Pages>
  <properties:Words>3657</properties:Words>
  <properties:Characters>23287</properties:Characters>
  <properties:Lines>1999</properties:Lines>
  <properties:Paragraphs>1425</properties:Paragraphs>
  <properties:TotalTime>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2017-11-22T15:45:00Z</dcterms:created>
  <dc:creator>Microsoft Office User</dc:creator>
  <dc:description/>
  <cp:keywords/>
  <cp:lastModifiedBy>Lea Rogina</cp:lastModifiedBy>
  <cp:lastPrinted>2017-03-03T11:59:00Z</cp:lastPrinted>
  <dcterms:modified xmlns:xsi="http://www.w3.org/2001/XMLSchema-instance" xsi:type="dcterms:W3CDTF">2017-11-24T07:58:00Z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St-442/2013-296 / Podnesak - Diobeni popis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25</vt:i4>
  </prop:property>
</prop:Properties>
</file>