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DDDF4" w14:paraId="2A00520C" w:rsidRDefault="00DF0770" w:rsidP="00DF0770" w:rsidR="00DF0770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69585140" w:rsidRDefault="00DF0770" w:rsidP="00DF0770" w:rsidR="00DF0770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7C31FB9B" w:rsidRDefault="00DF0770" w:rsidP="00DF0770" w:rsidR="00DF0770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248E7713" w:rsidRDefault="00DF0770" w:rsidP="00DF0770" w:rsidR="00DF0770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087AE0DB" w:rsidRDefault="00DF0770" w:rsidP="00DF0770" w:rsidR="00DF0770">
      <w:pPr>
        <w:tabs>
          <w:tab w:pos="709" w:val="left"/>
        </w:tabs>
        <w:jc w:val="right"/>
      </w:pPr>
      <w:r>
        <w:t xml:space="preserve">42. St-5591/2015    </w:t>
      </w:r>
    </w:p>
    <w:p w14:textId="77777777" w14:paraId="6D10F9F0" w:rsidRDefault="00DF0770" w:rsidP="00DF0770" w:rsidR="00DF0770">
      <w:pPr>
        <w:tabs>
          <w:tab w:pos="709" w:val="left"/>
        </w:tabs>
        <w:jc w:val="right"/>
      </w:pPr>
    </w:p>
    <w:p w14:textId="77777777" w14:paraId="3F5157DC" w:rsidRDefault="00DF0770" w:rsidP="00DF0770" w:rsidR="00DF0770">
      <w:pPr>
        <w:tabs>
          <w:tab w:pos="709" w:val="left"/>
        </w:tabs>
        <w:jc w:val="right"/>
      </w:pPr>
    </w:p>
    <w:p w14:textId="77777777" w14:paraId="2EA46D83" w:rsidRDefault="00DF0770" w:rsidP="00DF0770" w:rsidR="00DF0770">
      <w:pPr>
        <w:tabs>
          <w:tab w:pos="709" w:val="left"/>
        </w:tabs>
        <w:jc w:val="center"/>
      </w:pPr>
      <w:r>
        <w:t>R E P U B L I K A   H R V A T S K A</w:t>
      </w:r>
    </w:p>
    <w:p w14:textId="77777777" w14:paraId="750A0537" w:rsidRDefault="00DF0770" w:rsidP="00DF0770" w:rsidR="00DF0770">
      <w:pPr>
        <w:tabs>
          <w:tab w:pos="709" w:val="left"/>
        </w:tabs>
        <w:jc w:val="center"/>
      </w:pPr>
    </w:p>
    <w:p w14:textId="77777777" w14:paraId="1C770BE3" w:rsidRDefault="00DF0770" w:rsidP="00DF0770" w:rsidR="00DF0770">
      <w:pPr>
        <w:tabs>
          <w:tab w:pos="709" w:val="left"/>
        </w:tabs>
        <w:jc w:val="center"/>
      </w:pPr>
      <w:r>
        <w:t>R J E Š E N J E</w:t>
      </w:r>
    </w:p>
    <w:p w14:textId="77777777" w14:paraId="1E0FD584" w:rsidRDefault="00DF0770" w:rsidP="00DF0770" w:rsidR="00DF0770">
      <w:pPr>
        <w:tabs>
          <w:tab w:pos="709" w:val="left"/>
        </w:tabs>
        <w:jc w:val="both"/>
      </w:pPr>
    </w:p>
    <w:p w14:textId="77777777" w14:paraId="607ED875" w:rsidRDefault="00DF0770" w:rsidP="00DF0770" w:rsidR="00DF0770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METALUX d.o.o., Zagreb, Zagrebačka cesta 147 a-p 3, OIB 06686835899, dana 25. kolovoza 2016.g. </w:t>
      </w:r>
    </w:p>
    <w:p w14:textId="77777777" w14:paraId="7D42E07C" w:rsidRDefault="00DF0770" w:rsidP="00DF0770" w:rsidR="00DF0770">
      <w:pPr>
        <w:tabs>
          <w:tab w:pos="709" w:val="left"/>
        </w:tabs>
        <w:jc w:val="both"/>
      </w:pPr>
    </w:p>
    <w:p w14:textId="77777777" w14:paraId="09AAE90A" w:rsidRDefault="00DF0770" w:rsidP="00DF0770" w:rsidR="00DF0770">
      <w:pPr>
        <w:tabs>
          <w:tab w:pos="709" w:val="left"/>
        </w:tabs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textId="77777777" w14:paraId="7CBADF00" w:rsidRDefault="00DF0770" w:rsidP="00DF0770" w:rsidR="00DF0770">
      <w:pPr>
        <w:tabs>
          <w:tab w:pos="709" w:val="left"/>
        </w:tabs>
        <w:jc w:val="center"/>
      </w:pPr>
      <w:r>
        <w:t>r i j e š i o   j e</w:t>
      </w:r>
    </w:p>
    <w:p w14:textId="77777777" w14:paraId="2809EFF3" w:rsidRDefault="00DF0770" w:rsidP="00DF0770" w:rsidR="00DF0770">
      <w:pPr>
        <w:tabs>
          <w:tab w:pos="709" w:val="left"/>
        </w:tabs>
        <w:jc w:val="both"/>
      </w:pPr>
    </w:p>
    <w:p w14:textId="77777777" w14:paraId="2046F4CD" w:rsidRDefault="00DF0770" w:rsidP="00DF0770" w:rsidR="00DF0770">
      <w:pPr>
        <w:ind w:firstLine="708"/>
        <w:jc w:val="both"/>
      </w:pPr>
      <w:r>
        <w:t xml:space="preserve">I   Otvara se stečajni postupak nad dužnikom METALUX d.o.o., Zagreb, Zagrebačka cesta 147 a-p 3, OIB 06686835899. </w:t>
      </w:r>
    </w:p>
    <w:p w14:textId="77777777" w14:paraId="5D2A26CD" w:rsidRDefault="00DF0770" w:rsidP="00DF0770" w:rsidR="00DF0770">
      <w:pPr>
        <w:ind w:firstLine="708"/>
        <w:jc w:val="both"/>
      </w:pPr>
      <w:r>
        <w:t xml:space="preserve">Stečajni postupak otvoren je 25. kolovoza 2016.g. u 15,00 sati kada je ovo rješenje objavljeno na mrežnoj stanici e-oglasne ploče ovog suda.    </w:t>
      </w:r>
    </w:p>
    <w:p w14:textId="77777777" w14:paraId="351F6781" w:rsidRDefault="00DF0770" w:rsidP="00DF0770" w:rsidR="00DF0770">
      <w:pPr>
        <w:ind w:firstLine="708"/>
        <w:jc w:val="both"/>
      </w:pPr>
      <w:r>
        <w:t xml:space="preserve">  </w:t>
      </w:r>
    </w:p>
    <w:p w14:textId="77777777" w14:paraId="10D2A252" w:rsidRDefault="00DF0770" w:rsidP="00DF0770" w:rsidR="00DF0770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Tibor Toth, Zagreb, Hribarov prilaz 10, OIB: 65132060598.                      </w:t>
      </w:r>
    </w:p>
    <w:p w14:textId="77777777" w14:paraId="7BA9F130" w:rsidRDefault="00DF0770" w:rsidP="00DF0770" w:rsidR="00DF0770">
      <w:pPr>
        <w:ind w:firstLine="708"/>
        <w:jc w:val="both"/>
      </w:pPr>
    </w:p>
    <w:p w14:textId="77777777" w14:paraId="4196B0A1" w:rsidRDefault="00DF0770" w:rsidP="00DF0770" w:rsidR="00DF0770">
      <w:pPr>
        <w:ind w:firstLine="708"/>
        <w:jc w:val="both"/>
      </w:pPr>
      <w:r>
        <w:t>III  Zaključuje se stečajni postupak nad dužnikom METALUX d.o.o., Zagreb, Zagrebačka cesta 147 a-p 3, OIB 06686835899.</w:t>
      </w:r>
    </w:p>
    <w:p w14:textId="77777777" w14:paraId="4D02E36F" w:rsidRDefault="00DF0770" w:rsidP="00DF0770" w:rsidR="00DF0770">
      <w:pPr>
        <w:tabs>
          <w:tab w:pos="4150" w:val="left"/>
        </w:tabs>
        <w:ind w:firstLine="708"/>
        <w:jc w:val="both"/>
      </w:pPr>
      <w:r>
        <w:tab/>
      </w:r>
    </w:p>
    <w:p w14:textId="77777777" w14:paraId="02DBF617" w:rsidRDefault="00DF0770" w:rsidP="00DF0770" w:rsidR="00DF0770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B7C7EE3" w:rsidRDefault="00DF0770" w:rsidP="00DF0770" w:rsidR="00DF0770">
      <w:pPr>
        <w:ind w:firstLine="708"/>
        <w:jc w:val="both"/>
      </w:pPr>
    </w:p>
    <w:p w14:textId="77777777" w14:paraId="021C9C98" w:rsidRDefault="00DF0770" w:rsidP="00DF0770" w:rsidR="00DF0770">
      <w:pPr>
        <w:ind w:firstLine="708"/>
        <w:jc w:val="both"/>
      </w:pPr>
    </w:p>
    <w:p w14:textId="77777777" w14:paraId="1EB01A55" w:rsidRDefault="00DF0770" w:rsidP="00DF0770" w:rsidR="00DF0770">
      <w:pPr>
        <w:jc w:val="center"/>
      </w:pPr>
      <w:r>
        <w:t>Obrazloženje</w:t>
      </w:r>
    </w:p>
    <w:p w14:textId="77777777" w14:paraId="64EF01AD" w:rsidRDefault="00DF0770" w:rsidP="00DF0770" w:rsidR="00DF0770">
      <w:pPr>
        <w:jc w:val="center"/>
      </w:pPr>
    </w:p>
    <w:p w14:textId="77777777" w14:paraId="40202FAD" w:rsidRDefault="00DF0770" w:rsidP="00DF0770" w:rsidR="00DF0770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2DD1D3EB" w:rsidRDefault="00DF0770" w:rsidP="00DF0770" w:rsidR="00DF0770">
      <w:pPr>
        <w:ind w:firstLine="708"/>
        <w:jc w:val="both"/>
      </w:pPr>
      <w:r>
        <w:t xml:space="preserve">Oglasom su pozvane osobe ovlaštene za zastupanje dužnika po zakonu u roku od 15 dana od dana objave oglasa, podnijeti sudu javnobilježnički ovjerovljen popis imovine i obveza na propisanom obrascu. </w:t>
      </w:r>
    </w:p>
    <w:p w14:textId="77777777" w14:paraId="65BBB091" w:rsidRDefault="00DF0770" w:rsidP="00DF0770" w:rsidR="00DF0770">
      <w:pPr>
        <w:ind w:firstLine="708"/>
        <w:jc w:val="both"/>
      </w:pPr>
      <w:r>
        <w:t xml:space="preserve">Ujedno su oglasom pozvani dužnikovi vjerovnici u roku od 45 dana, sukladno čl. 430 i 431 SZ, podnijeti prijedlog za otvaranje stečajnog postupka nad dužnikom, te po pozivu suda predujmiti sredstva za namirenje troškova postupka uz upozorenje na pravne posljedice nepodnošenja prijedloga. </w:t>
      </w:r>
    </w:p>
    <w:p w14:textId="77777777" w14:paraId="6C718E7A" w:rsidRDefault="00DF0770" w:rsidP="00DF0770" w:rsidR="00DF077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5B73DC6C" w:rsidRDefault="00DF0770" w:rsidP="00DF0770" w:rsidR="00DF077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06DC100D" w:rsidRDefault="00DF0770" w:rsidP="00DF0770" w:rsidR="00DF0770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43607D04" w:rsidRDefault="00DF0770" w:rsidP="00DF0770" w:rsidR="00DF0770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67A8E86E" w:rsidRDefault="00DF0770" w:rsidP="00DF0770" w:rsidR="00DF0770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4AFE1E9" w:rsidTr="00DF0770" w:rsidR="00DF0770">
        <w:tc>
          <w:tcPr>
            <w:tcW w:type="dxa" w:w="2346"/>
          </w:tcPr>
          <w:p w14:textId="77777777" w14:paraId="55E9A5F7" w:rsidRDefault="00DF0770" w:rsidR="00DF0770">
            <w:pPr>
              <w:tabs>
                <w:tab w:pos="709" w:val="left"/>
              </w:tabs>
              <w:jc w:val="right"/>
            </w:pPr>
            <w:r>
              <w:t>42. St-5591/2015</w:t>
            </w:r>
          </w:p>
          <w:p w14:textId="77777777" w14:paraId="7F90E50B" w:rsidRDefault="00DF0770" w:rsidR="00DF0770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  <w:tr w14:textId="77777777" w14:paraId="6D27515B" w:rsidTr="00DF0770" w:rsidR="00DF0770">
        <w:tc>
          <w:tcPr>
            <w:tcW w:type="dxa" w:w="2346"/>
          </w:tcPr>
          <w:p w14:textId="77777777" w14:paraId="1A7A9EB5" w:rsidRDefault="00DF0770" w:rsidR="00DF0770">
            <w:pPr>
              <w:tabs>
                <w:tab w:pos="709" w:val="left"/>
              </w:tabs>
              <w:jc w:val="right"/>
            </w:pPr>
          </w:p>
        </w:tc>
      </w:tr>
    </w:tbl>
    <w:p w14:textId="77777777" w14:paraId="1868F477" w:rsidRDefault="00DF0770" w:rsidP="00DF0770" w:rsidR="00DF0770">
      <w:pPr>
        <w:jc w:val="both"/>
      </w:pPr>
      <w:r>
        <w:tab/>
        <w:t xml:space="preserve">Osobe ovlaštene za zastupanje dužnika po zakonu nisu dostavile javnobilježnički ovjerovljen popis imovine i obveza sudu. </w:t>
      </w:r>
    </w:p>
    <w:p w14:textId="77777777" w14:paraId="0D773BFF" w:rsidRDefault="00DF0770" w:rsidP="00DF0770" w:rsidR="00DF0770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3245530B" w:rsidRDefault="00DF0770" w:rsidP="00DF0770" w:rsidR="00DF0770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288FA9AF" w:rsidRDefault="00DF0770" w:rsidP="00DF0770" w:rsidR="00DF0770">
      <w:pPr>
        <w:jc w:val="both"/>
      </w:pPr>
      <w:r>
        <w:tab/>
        <w:t>Izbor stečajnog upravitelja odabran je primjenom odredbe čl. 432 SZ.</w:t>
      </w:r>
    </w:p>
    <w:p w14:textId="77777777" w14:paraId="2A6D6C80" w:rsidRDefault="00DF0770" w:rsidP="00DF0770" w:rsidR="00DF0770">
      <w:pPr>
        <w:jc w:val="both"/>
      </w:pPr>
      <w:r>
        <w:tab/>
      </w:r>
    </w:p>
    <w:p w14:textId="77777777" w14:paraId="42E840BE" w:rsidRDefault="00DF0770" w:rsidP="00DF0770" w:rsidR="00DF0770">
      <w:pPr>
        <w:tabs>
          <w:tab w:pos="709" w:val="left"/>
        </w:tabs>
        <w:jc w:val="center"/>
      </w:pPr>
      <w:r>
        <w:t xml:space="preserve">U Zagrebu,  25. kolovoza 2016.g. </w:t>
      </w:r>
    </w:p>
    <w:p w14:textId="77777777" w14:paraId="6308957C" w:rsidRDefault="00DF0770" w:rsidP="00DF0770" w:rsidR="00DF0770">
      <w:pPr>
        <w:tabs>
          <w:tab w:pos="709" w:val="left"/>
        </w:tabs>
        <w:jc w:val="center"/>
      </w:pPr>
    </w:p>
    <w:p w14:textId="77777777" w14:paraId="5B5B956E" w:rsidRDefault="00DF0770" w:rsidP="00DF0770" w:rsidR="00DF0770">
      <w:pPr>
        <w:tabs>
          <w:tab w:pos="709" w:val="left"/>
        </w:tabs>
      </w:pPr>
    </w:p>
    <w:p w14:textId="77777777" w14:paraId="63807F91" w:rsidRDefault="00DF0770" w:rsidP="00DF0770" w:rsidR="00DF077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53AAB903" w:rsidRDefault="00DF0770" w:rsidP="00DF0770" w:rsidR="00DF0770">
      <w:pPr>
        <w:tabs>
          <w:tab w:pos="709" w:val="left"/>
        </w:tabs>
      </w:pPr>
    </w:p>
    <w:p w14:textId="77777777" w14:paraId="5788920A" w:rsidRDefault="00DF0770" w:rsidP="00DF0770" w:rsidR="00DF0770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2D575D54" w:rsidRDefault="00DF0770" w:rsidP="00DF0770" w:rsidR="00DF0770">
      <w:pPr>
        <w:tabs>
          <w:tab w:pos="709" w:val="left"/>
        </w:tabs>
      </w:pPr>
    </w:p>
    <w:p w14:textId="77777777" w14:paraId="0BA4353D" w:rsidRDefault="00DF0770" w:rsidP="00DF0770" w:rsidR="00DF0770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59B10D8" w:rsidRDefault="00DF0770" w:rsidP="00DF0770" w:rsidR="00DF077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18E20457" w:rsidRDefault="00DF0770" w:rsidP="00DF0770" w:rsidR="00DF0770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31CD373A" w:rsidRDefault="00DF0770" w:rsidP="00DF0770" w:rsidR="00DF077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28CC79B3" w:rsidRDefault="00DF0770" w:rsidP="00DF0770" w:rsidR="00DF0770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7658265" w:rsidRDefault="00DF0770" w:rsidP="00DF0770" w:rsidR="00DF0770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1C4849A4" w:rsidRDefault="00DF0770" w:rsidP="00DF0770" w:rsidR="00DF0770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1C3DD01A" w:rsidRDefault="00DF0770" w:rsidP="00DF0770" w:rsidR="00DF0770">
      <w:pPr>
        <w:tabs>
          <w:tab w:pos="709" w:val="left"/>
        </w:tabs>
      </w:pPr>
    </w:p>
    <w:p w14:textId="77777777" w14:paraId="0A653FC7" w:rsidRDefault="00DF0770" w:rsidP="00DF0770" w:rsidR="00DF0770">
      <w:pPr>
        <w:tabs>
          <w:tab w:pos="709" w:val="left"/>
        </w:tabs>
      </w:pPr>
    </w:p>
    <w:p w14:textId="0DD1AD80" w14:paraId="0DD1AD80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0770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07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7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7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7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7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F0770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F0770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F0770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F0770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07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77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F07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7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7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7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7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F0770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F0770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F0770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F0770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F07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77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238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5591</izvorni_sadrzaj>
    <derivirana_varijabla naziv="DomainObject.Predmet.Broj_1">5591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St-5591/2015</izvorni_sadrzaj>
    <derivirana_varijabla naziv="DomainObject.Predmet.OznakaBroj_1">St-5591/2015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METALUX d.o.o.</izvorni_sadrzaj>
    <derivirana_varijabla naziv="DomainObject.Predmet.ProtustrankaFormated_1">  METALUX d.o.o.</derivirana_varijabla>
  </DomainObject.Predmet.ProtustrankaFormated>
  <DomainObject.Predmet.ProtustrankaFormatedOIB>
    <izvorni_sadrzaj>  METALUX d.o.o., OIB 06686835899</izvorni_sadrzaj>
    <derivirana_varijabla naziv="DomainObject.Predmet.ProtustrankaFormatedOIB_1">  METALUX d.o.o., OIB 06686835899</derivirana_varijabla>
  </DomainObject.Predmet.ProtustrankaFormatedOIB>
  <DomainObject.Predmet.ProtustrankaFormatedWithAdress>
    <izvorni_sadrzaj> METALUX d.o.o., Zagrebačka cesta 147 a-p.3., 10000 Zagreb</izvorni_sadrzaj>
    <derivirana_varijabla naziv="DomainObject.Predmet.ProtustrankaFormatedWithAdress_1"> METALUX d.o.o., Zagrebačka cesta 147 a-p.3., 10000 Zagreb</derivirana_varijabla>
  </DomainObject.Predmet.ProtustrankaFormatedWithAdress>
  <DomainObject.Predmet.ProtustrankaFormatedWithAdressOIB>
    <izvorni_sadrzaj> METALUX d.o.o., OIB 06686835899, Zagrebačka cesta 147 a-p.3., 10000 Zagreb</izvorni_sadrzaj>
    <derivirana_varijabla naziv="DomainObject.Predmet.ProtustrankaFormatedWithAdressOIB_1"> METALUX d.o.o., OIB 06686835899, Zagrebačka cesta 147 a-p.3., 10000 Zagreb</derivirana_varijabla>
  </DomainObject.Predmet.ProtustrankaFormatedWithAdressOIB>
  <DomainObject.Predmet.ProtustrankaWithAdress>
    <izvorni_sadrzaj>METALUX d.o.o. Zagrebačka cesta 147 a-p.3., 10000 Zagreb</izvorni_sadrzaj>
    <derivirana_varijabla naziv="DomainObject.Predmet.ProtustrankaWithAdress_1">METALUX d.o.o. Zagrebačka cesta 147 a-p.3., 10000 Zagreb</derivirana_varijabla>
  </DomainObject.Predmet.ProtustrankaWithAdress>
  <DomainObject.Predmet.ProtustrankaWithAdressOIB>
    <izvorni_sadrzaj>METALUX d.o.o., OIB 06686835899, Zagrebačka cesta 147 a-p.3., 10000 Zagreb</izvorni_sadrzaj>
    <derivirana_varijabla naziv="DomainObject.Predmet.ProtustrankaWithAdressOIB_1">METALUX d.o.o., OIB 06686835899, Zagrebačka cesta 147 a-p.3., 10000 Zagreb</derivirana_varijabla>
  </DomainObject.Predmet.ProtustrankaWithAdressOIB>
  <DomainObject.Predmet.ProtustrankaNazivFormated>
    <izvorni_sadrzaj>METALUX d.o.o.</izvorni_sadrzaj>
    <derivirana_varijabla naziv="DomainObject.Predmet.ProtustrankaNazivFormated_1">METALUX d.o.o.</derivirana_varijabla>
  </DomainObject.Predmet.ProtustrankaNazivFormated>
  <DomainObject.Predmet.ProtustrankaNazivFormatedOIB>
    <izvorni_sadrzaj>METALUX d.o.o., OIB 06686835899</izvorni_sadrzaj>
    <derivirana_varijabla naziv="DomainObject.Predmet.ProtustrankaNazivFormatedOIB_1">METALUX d.o.o., OIB 06686835899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METALUX d.o.o.</item>
    </izvorni_sadrzaj>
    <derivirana_varijabla naziv="DomainObject.Predmet.ProtuStrankaListFormated_1">
      <item>METALUX d.o.o.</item>
    </derivirana_varijabla>
  </DomainObject.Predmet.ProtuStrankaListFormated>
  <DomainObject.Predmet.ProtuStrankaListFormatedOIB>
    <izvorni_sadrzaj>
      <item>METALUX d.o.o., OIB 06686835899</item>
    </izvorni_sadrzaj>
    <derivirana_varijabla naziv="DomainObject.Predmet.ProtuStrankaListFormatedOIB_1">
      <item>METALUX d.o.o., OIB 06686835899</item>
    </derivirana_varijabla>
  </DomainObject.Predmet.ProtuStrankaListFormatedOIB>
  <DomainObject.Predmet.ProtuStrankaListFormatedWithAdress>
    <izvorni_sadrzaj>
      <item>METALUX d.o.o., Zagrebačka cesta 147 a-p.3., 10000 Zagreb</item>
    </izvorni_sadrzaj>
    <derivirana_varijabla naziv="DomainObject.Predmet.ProtuStrankaListFormatedWithAdress_1">
      <item>METALUX d.o.o., Zagrebačka cesta 147 a-p.3., 10000 Zagreb</item>
    </derivirana_varijabla>
  </DomainObject.Predmet.ProtuStrankaListFormatedWithAdress>
  <DomainObject.Predmet.ProtuStrankaListFormatedWithAdressOIB>
    <izvorni_sadrzaj>
      <item>METALUX d.o.o., OIB 06686835899, Zagrebačka cesta 147 a-p.3., 10000 Zagreb</item>
    </izvorni_sadrzaj>
    <derivirana_varijabla naziv="DomainObject.Predmet.ProtuStrankaListFormatedWithAdressOIB_1">
      <item>METALUX d.o.o., OIB 06686835899, Zagrebačka cesta 147 a-p.3., 10000 Zagreb</item>
    </derivirana_varijabla>
  </DomainObject.Predmet.ProtuStrankaListFormatedWithAdressOIB>
  <DomainObject.Predmet.ProtuStrankaListNazivFormated>
    <izvorni_sadrzaj>
      <item>METALUX d.o.o.</item>
    </izvorni_sadrzaj>
    <derivirana_varijabla naziv="DomainObject.Predmet.ProtuStrankaListNazivFormated_1">
      <item>METALUX d.o.o.</item>
    </derivirana_varijabla>
  </DomainObject.Predmet.ProtuStrankaListNazivFormated>
  <DomainObject.Predmet.ProtuStrankaListNazivFormatedOIB>
    <izvorni_sadrzaj>
      <item>METALUX d.o.o., OIB 06686835899</item>
    </izvorni_sadrzaj>
    <derivirana_varijabla naziv="DomainObject.Predmet.ProtuStrankaListNazivFormatedOIB_1">
      <item>METALUX d.o.o., OIB 06686835899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2016.</izvorni_sadrzaj>
    <derivirana_varijabla naziv="DomainObject.Datum_1">25.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METALUX d.o.o.</izvorni_sadrzaj>
    <derivirana_varijabla naziv="DomainObject.Predmet.ProtustrankaIDrugi_1">METALUX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METALUX d.o.o., OIB 06686835899, Zagrebačka cesta 147 a-p.3., 10000 Zagreb</izvorni_sadrzaj>
    <derivirana_varijabla naziv="DomainObject.Predmet.ProtustrankaIDrugiAdressOIB_1">METALUX d.o.o., OIB 06686835899, Zagrebačka cesta 147 a-p.3.,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METALUX d.o.o.</item>
      <item>HRVATSKI ZAVOD ZA MIROVINSKO OSIGURANJE</item>
    </izvorni_sadrzaj>
    <derivirana_varijabla naziv="DomainObject.Predmet.SudioniciListNaziv_1">
      <item>FINA Regionalni centar Zagreb</item>
      <item>METALUX 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METALUX d.o.o., OIB 06686835899, Zagrebačka cesta 147 a-p.3.,10000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METALUX d.o.o., OIB 06686835899, Zagrebačka cesta 147 a-p.3.,10000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06686835899</item>
      <item>, OIB 84397956623</item>
    </izvorni_sadrzaj>
    <derivirana_varijabla naziv="DomainObject.Predmet.SudioniciListNazivOIB_1">
      <item>, OIB 85821130368</item>
      <item>, OIB 06686835899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2015</properties:Characters>
  <properties:Lines>76</properties:Lines>
  <properties:Paragraphs>32</properties:Paragraphs>
  <properties:TotalTime>2</properties:TotalTime>
  <properties:ScaleCrop>false</properties:ScaleCrop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2016-08-25T09:01:00Z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