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bf94" w14:paraId="9eebf94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9477D8">
        <w:rPr>
          <w:lang w:val="hr-HR"/>
        </w:rPr>
        <w:t>St-522/15-4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9477D8">
        <w:t>NEKTAR d.o.o., OIB: 61021891254 sa sjedištem u Kralja Tomislava 45, 40000 Čakovec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9477D8">
        <w:t>NEKTAR d.o.o., OIB: 61021891254 sa sjedištem u Kralja Tomislava 45, 40000 Čakovec</w:t>
      </w:r>
      <w:r w:rsidR="0082762B">
        <w:t>,</w:t>
      </w:r>
      <w:r w:rsidR="008C35DC">
        <w:rPr>
          <w:lang w:val="hr-HR"/>
        </w:rPr>
        <w:t xml:space="preserve"> na dan </w:t>
      </w:r>
      <w:r w:rsidR="009477D8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9477D8">
        <w:rPr>
          <w:lang w:val="hr-HR"/>
        </w:rPr>
        <w:t>171.252,64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9477D8">
        <w:t>NEKTAR d.o.o., OIB: 61021891254 sa sjedištem u Kralja Tomislava 45, 40000 Čakovec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9477D8" w:rsidR="005B14E1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9477D8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9477D8">
        <w:t>NEKTAR d.o.o., OIB: 61021891254 sa sjedištem u Kralja Tomislava 45, 40000 Čakovec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9477D8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9477D8">
        <w:rPr>
          <w:lang w:val="hr-HR"/>
        </w:rPr>
        <w:t>171.252,64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03B5" w:rsidP="007F64E0" w:rsidR="009203B5">
      <w:r>
        <w:separator/>
      </w:r>
    </w:p>
  </w:endnote>
  <w:endnote w:id="0" w:type="continuationSeparator">
    <w:p w:rsidRDefault="009203B5" w:rsidP="007F64E0" w:rsidR="00920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03B5" w:rsidP="007F64E0" w:rsidR="009203B5">
      <w:r>
        <w:separator/>
      </w:r>
    </w:p>
  </w:footnote>
  <w:footnote w:id="0" w:type="continuationSeparator">
    <w:p w:rsidRDefault="009203B5" w:rsidP="007F64E0" w:rsidR="00920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9477D8">
      <w:rPr>
        <w:lang w:val="hr-HR"/>
      </w:rPr>
      <w:t>St-522/15-4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7DE8" w:rsidRPr="00297DE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97DE8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3B5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7D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7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D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7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D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St-555/2015</izvorni_sadrzaj>
    <derivirana_varijabla naziv="DomainObject.Predmet.OznakaBroj_1">St-555/2015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BIN-AGRO društvo s ograničenom odgovornošću za proizvodnju, trgovinu i usluge</izvorni_sadrzaj>
    <derivirana_varijabla naziv="DomainObject.Predmet.ProtustrankaFormated_1">  BIN-AGRO društvo s ograničenom odgovornošću za proizvodnju, trgovinu i usluge</derivirana_varijabla>
  </DomainObject.Predmet.ProtustrankaFormated>
  <DomainObject.Predmet.ProtustrankaFormatedOIB>
    <izvorni_sadrzaj>  BIN-AGRO društvo s ograničenom odgovornošću za proizvodnju, trgovinu i usluge, OIB 65492946777</izvorni_sadrzaj>
    <derivirana_varijabla naziv="DomainObject.Predmet.ProtustrankaFormatedOIB_1">  BIN-AGRO društvo s ograničenom odgovornošću za proizvodnju, trgovinu i usluge, OIB 65492946777</derivirana_varijabla>
  </DomainObject.Predmet.ProtustrankaFormatedOIB>
  <DomainObject.Predmet.ProtustrankaFormatedWithAdress>
    <izvorni_sadrzaj> BIN-AGRO društvo s ograničenom odgovornošću za proizvodnju, trgovinu i usluge, Pavla Kvakana 12/F, 48316 Đelekovec</izvorni_sadrzaj>
    <derivirana_varijabla naziv="DomainObject.Predmet.ProtustrankaFormatedWithAdress_1"> BIN-AGRO društvo s ograničenom odgovornošću za proizvodnju, trgovinu i usluge, Pavla Kvakana 12/F, 48316 Đelekovec</derivirana_varijabla>
  </DomainObject.Predmet.ProtustrankaFormatedWithAdress>
  <DomainObject.Predmet.ProtustrankaFormatedWithAdressOIB>
    <izvorni_sadrzaj> BIN-AGRO društvo s ograničenom odgovornošću za proizvodnju, trgovinu i usluge, OIB 65492946777, Pavla Kvakana 12/F, 48316 Đelekovec</izvorni_sadrzaj>
    <derivirana_varijabla naziv="DomainObject.Predmet.ProtustrankaFormatedWithAdressOIB_1"> BIN-AGRO društvo s ograničenom odgovornošću za proizvodnju, trgovinu i usluge, OIB 65492946777, Pavla Kvakana 12/F, 48316 Đelekovec</derivirana_varijabla>
  </DomainObject.Predmet.ProtustrankaFormatedWithAdressOIB>
  <DomainObject.Predmet.ProtustrankaWithAdress>
    <izvorni_sadrzaj>BIN-AGRO društvo s ograničenom odgovornošću za proizvodnju, trgovinu i usluge Pavla Kvakana 12/F, 48316 Đelekovec</izvorni_sadrzaj>
    <derivirana_varijabla naziv="DomainObject.Predmet.ProtustrankaWithAdress_1">BIN-AGRO društvo s ograničenom odgovornošću za proizvodnju, trgovinu i usluge Pavla Kvakana 12/F, 48316 Đelekovec</derivirana_varijabla>
  </DomainObject.Predmet.ProtustrankaWithAdress>
  <DomainObject.Predmet.ProtustrankaWithAdressOIB>
    <izvorni_sadrzaj>BIN-AGRO društvo s ograničenom odgovornošću za proizvodnju, trgovinu i usluge, OIB 65492946777, Pavla Kvakana 12/F, 48316 Đelekovec</izvorni_sadrzaj>
    <derivirana_varijabla naziv="DomainObject.Predmet.ProtustrankaWithAdressOIB_1">BIN-AGRO društvo s ograničenom odgovornošću za proizvodnju, trgovinu i usluge, OIB 65492946777, Pavla Kvakana 12/F, 48316 Đelekovec</derivirana_varijabla>
  </DomainObject.Predmet.ProtustrankaWithAdressOIB>
  <DomainObject.Predmet.ProtustrankaNazivFormated>
    <izvorni_sadrzaj>BIN-AGRO društvo s ograničenom odgovornošću za proizvodnju, trgovinu i usluge</izvorni_sadrzaj>
    <derivirana_varijabla naziv="DomainObject.Predmet.ProtustrankaNazivFormated_1">BIN-AGRO društvo s ograničenom odgovornošću za proizvodnju, trgovinu i usluge</derivirana_varijabla>
  </DomainObject.Predmet.ProtustrankaNazivFormated>
  <DomainObject.Predmet.ProtustrankaNazivFormatedOIB>
    <izvorni_sadrzaj>BIN-AGRO društvo s ograničenom odgovornošću za proizvodnju, trgovinu i usluge, OIB 65492946777</izvorni_sadrzaj>
    <derivirana_varijabla naziv="DomainObject.Predmet.ProtustrankaNazivFormatedOIB_1">BIN-AGRO društvo s ograničenom odgovornošću za proizvodnju, trgovinu i usluge, OIB 65492946777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218652.01</izvorni_sadrzaj>
    <derivirana_varijabla naziv="DomainObject.Predmet.TrenutnaVrijednost_1">218652.01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BIN-AGRO društvo s ograničenom odgovornošću za proizvodnju, trgovinu i usluge</item>
    </izvorni_sadrzaj>
    <derivirana_varijabla naziv="DomainObject.Predmet.ProtuStrankaListFormated_1">
      <item>BIN-AGRO društvo s ograničenom odgovornošću za proizvodnju, trgovinu i usluge</item>
    </derivirana_varijabla>
  </DomainObject.Predmet.ProtuStrankaListFormated>
  <DomainObject.Predmet.ProtuStrankaListFormatedOIB>
    <izvorni_sadrzaj>
      <item>BIN-AGRO društvo s ograničenom odgovornošću za proizvodnju, trgovinu i usluge, OIB 65492946777</item>
    </izvorni_sadrzaj>
    <derivirana_varijabla naziv="DomainObject.Predmet.ProtuStrankaListFormatedOIB_1">
      <item>BIN-AGRO društvo s ograničenom odgovornošću za proizvodnju, trgovinu i usluge, OIB 65492946777</item>
    </derivirana_varijabla>
  </DomainObject.Predmet.ProtuStrankaListFormatedOIB>
  <DomainObject.Predmet.ProtuStrankaListFormatedWithAdress>
    <izvorni_sadrzaj>
      <item>BIN-AGRO društvo s ograničenom odgovornošću za proizvodnju, trgovinu i usluge, Pavla Kvakana 12/F, 48316 Đelekovec</item>
    </izvorni_sadrzaj>
    <derivirana_varijabla naziv="DomainObject.Predmet.ProtuStrankaListFormatedWithAdress_1">
      <item>BIN-AGRO društvo s ograničenom odgovornošću za proizvodnju, trgovinu i usluge, Pavla Kvakana 12/F, 48316 Đelekovec</item>
    </derivirana_varijabla>
  </DomainObject.Predmet.ProtuStrankaListFormatedWithAdress>
  <DomainObject.Predmet.ProtuStrankaListFormatedWithAdressOIB>
    <izvorni_sadrzaj>
      <item>BIN-AGRO društvo s ograničenom odgovornošću za proizvodnju, trgovinu i usluge, OIB 65492946777, Pavla Kvakana 12/F, 48316 Đelekovec</item>
    </izvorni_sadrzaj>
    <derivirana_varijabla naziv="DomainObject.Predmet.ProtuStrankaListFormatedWithAdressOIB_1">
      <item>BIN-AGRO društvo s ograničenom odgovornošću za proizvodnju, trgovinu i usluge, OIB 65492946777, Pavla Kvakana 12/F, 48316 Đelekovec</item>
    </derivirana_varijabla>
  </DomainObject.Predmet.ProtuStrankaListFormatedWithAdressOIB>
  <DomainObject.Predmet.ProtuStrankaListNazivFormated>
    <izvorni_sadrzaj>
      <item>BIN-AGRO društvo s ograničenom odgovornošću za proizvodnju, trgovinu i usluge</item>
    </izvorni_sadrzaj>
    <derivirana_varijabla naziv="DomainObject.Predmet.ProtuStrankaListNazivFormated_1">
      <item>BIN-AGRO društvo s ograničenom odgovornošću za proizvodnju, trgovinu i usluge</item>
    </derivirana_varijabla>
  </DomainObject.Predmet.ProtuStrankaListNazivFormated>
  <DomainObject.Predmet.ProtuStrankaListNazivFormatedOIB>
    <izvorni_sadrzaj>
      <item>BIN-AGRO društvo s ograničenom odgovornošću za proizvodnju, trgovinu i usluge, OIB 65492946777</item>
    </izvorni_sadrzaj>
    <derivirana_varijabla naziv="DomainObject.Predmet.ProtuStrankaListNazivFormatedOIB_1">
      <item>BIN-AGRO društvo s ograničenom odgovornošću za proizvodnju, trgovinu i usluge, OIB 65492946777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BIN-AGRO društvo s ograničenom odgovornošću za proizvodnju, trgovinu i usluge</izvorni_sadrzaj>
    <derivirana_varijabla naziv="DomainObject.Predmet.ProtustrankaIDrugi_1">BIN-AGRO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BIN-AGRO društvo s ograničenom odgovornošću za proizvodnju, trgovinu i usluge, OIB 65492946777, Pavla Kvakana 12/F, 48316 Đelekovec</izvorni_sadrzaj>
    <derivirana_varijabla naziv="DomainObject.Predmet.ProtustrankaIDrugiAdressOIB_1">BIN-AGRO društvo s ograničenom odgovornošću za proizvodnju, trgovinu i usluge, OIB 65492946777, Pavla Kvakana 12/F,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BIN-AGRO društvo s ograničenom odgovornošću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BIN-AGRO društvo s ograničenom odgovornošću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BIN-AGRO društvo s ograničenom odgovornošću za proizvodnju, trgovinu i usluge, OIB 65492946777, Pavla Kvakana 12/F,48316 Đelekovec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BIN-AGRO društvo s ograničenom odgovornošću za proizvodnju, trgovinu i usluge, OIB 65492946777, Pavla Kvakana 12/F,48316 Đelekovec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65492946777</item>
      <item>, OIB null</item>
      <item>, OIB null</item>
    </izvorni_sadrzaj>
    <derivirana_varijabla naziv="DomainObject.Predmet.SudioniciListNazivOIB_1">
      <item>, OIB 85821130368</item>
      <item>, OIB 65492946777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2298</properties:Characters>
  <properties:Lines>67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2015-11-06T11:47:00Z</dcterms:created>
  <dc:creator>user</dc:creator>
  <cp:lastModifiedBy>Marko Makaj</cp:lastModifiedBy>
  <cp:lastPrinted>2015-11-06T11:47:00Z</cp:lastPrinted>
  <dcterms:modified xmlns:xsi="http://www.w3.org/2001/XMLSchema-instance" xsi:type="dcterms:W3CDTF">2015-11-06T12:10:00Z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