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2c4a" w14:paraId="7892c4a" w:rsidRDefault="005A3376" w:rsidP="00017C4B" w:rsidR="005A3376" w:rsidRPr="00D97792">
      <w:pPr>
        <w:pStyle w:val="Bezproreda"/>
        <w:jc w:val="both"/>
        <w15:collapsed w:val="false"/>
      </w:pPr>
      <w:bookmarkStart w:name="_GoBack" w:id="0"/>
      <w:bookmarkEnd w:id="0"/>
    </w:p>
    <w:p w:rsidRDefault="00F228B5" w:rsidP="00017C4B" w:rsidR="00301645" w:rsidRPr="00D97792">
      <w:pPr>
        <w:pStyle w:val="Bezproreda"/>
        <w:jc w:val="both"/>
      </w:pPr>
      <w:r>
        <w:t xml:space="preserve"> </w:t>
      </w:r>
      <w:r w:rsidR="002626F0">
        <w:t xml:space="preserve"> </w:t>
      </w:r>
      <w:r>
        <w:t xml:space="preserve">   </w:t>
      </w:r>
      <w:r w:rsidR="00301645" w:rsidRPr="00D97792">
        <w:t>REPUBLIKA HRVATSKA</w:t>
      </w:r>
    </w:p>
    <w:p w:rsidRDefault="00301645" w:rsidP="009C34B5" w:rsidR="00301645" w:rsidRPr="00D97792">
      <w:pPr>
        <w:pStyle w:val="Bezproreda"/>
      </w:pPr>
      <w:r w:rsidRPr="00D97792">
        <w:t xml:space="preserve">TRGOVAČKI SUD U ZAGREBU         </w:t>
      </w:r>
      <w:r w:rsidR="009C34B5">
        <w:t xml:space="preserve">         </w:t>
      </w:r>
      <w:r w:rsidRPr="00D97792">
        <w:t xml:space="preserve">                       </w:t>
      </w:r>
      <w:r w:rsidR="006A1CB0" w:rsidRPr="00D97792">
        <w:t xml:space="preserve">                         </w:t>
      </w:r>
      <w:r w:rsidR="00F228B5">
        <w:t xml:space="preserve">    </w:t>
      </w:r>
      <w:r w:rsidR="006A1CB0" w:rsidRPr="00D97792">
        <w:t xml:space="preserve"> </w:t>
      </w:r>
      <w:r w:rsidR="005E2A66" w:rsidRPr="00D97792">
        <w:t>89</w:t>
      </w:r>
      <w:r w:rsidRPr="00D97792">
        <w:t>. St</w:t>
      </w:r>
      <w:r w:rsidR="00F53DB7" w:rsidRPr="00D97792">
        <w:t>-</w:t>
      </w:r>
      <w:r w:rsidR="003E10CD">
        <w:t>2434</w:t>
      </w:r>
      <w:r w:rsidR="00165351">
        <w:t>/17-</w:t>
      </w:r>
      <w:r w:rsidR="009C34B5">
        <w:t>7</w:t>
      </w:r>
    </w:p>
    <w:p w:rsidRDefault="00F228B5" w:rsidP="00017C4B" w:rsidR="00301645" w:rsidRPr="00D97792">
      <w:pPr>
        <w:pStyle w:val="Bezproreda"/>
        <w:jc w:val="both"/>
      </w:pPr>
      <w:r>
        <w:t xml:space="preserve">         </w:t>
      </w:r>
      <w:r w:rsidR="00017C4B" w:rsidRPr="00D97792">
        <w:t xml:space="preserve">Zagreb, </w:t>
      </w:r>
      <w:r w:rsidR="00301645" w:rsidRPr="00D97792">
        <w:t>Amruševa 2/II</w:t>
      </w:r>
    </w:p>
    <w:p w:rsidRDefault="00301645" w:rsidP="00017C4B" w:rsidR="00301645" w:rsidRPr="00D97792">
      <w:pPr>
        <w:pStyle w:val="Bezproreda"/>
        <w:jc w:val="both"/>
      </w:pPr>
    </w:p>
    <w:p w:rsidRDefault="009C34B5" w:rsidP="00017C4B" w:rsidR="009C34B5">
      <w:pPr>
        <w:pStyle w:val="Bezproreda"/>
        <w:jc w:val="center"/>
      </w:pPr>
    </w:p>
    <w:p w:rsidRDefault="006B760B" w:rsidP="00017C4B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17C4B" w:rsidR="006B760B" w:rsidRPr="00D97792">
      <w:pPr>
        <w:pStyle w:val="Bezproreda"/>
        <w:jc w:val="center"/>
      </w:pPr>
    </w:p>
    <w:p w:rsidRDefault="00301645" w:rsidP="00017C4B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3E10CD">
        <w:rPr>
          <w:rFonts w:eastAsia="Calibri"/>
        </w:rPr>
        <w:t xml:space="preserve">EMPUL d.o.o., Zagreb, Ogrizovićeva 28, </w:t>
      </w:r>
      <w:r w:rsidR="00CF3A3F" w:rsidRPr="00D97792">
        <w:rPr>
          <w:rFonts w:eastAsia="Calibri"/>
        </w:rPr>
        <w:t xml:space="preserve">OIB: </w:t>
      </w:r>
      <w:r w:rsidR="003E10CD">
        <w:rPr>
          <w:rFonts w:eastAsia="Calibri"/>
        </w:rPr>
        <w:t>93041671470</w:t>
      </w:r>
      <w:r w:rsidR="00CF3A3F" w:rsidRPr="00D97792">
        <w:rPr>
          <w:rFonts w:eastAsia="Calibri"/>
        </w:rPr>
        <w:t xml:space="preserve">, </w:t>
      </w:r>
      <w:r w:rsidR="003E10CD">
        <w:rPr>
          <w:rFonts w:eastAsia="Calibri"/>
        </w:rPr>
        <w:t>19</w:t>
      </w:r>
      <w:r w:rsidRPr="00D97792">
        <w:rPr>
          <w:rFonts w:eastAsia="Calibri"/>
        </w:rPr>
        <w:t xml:space="preserve">. </w:t>
      </w:r>
      <w:r w:rsidR="003E10CD">
        <w:rPr>
          <w:rFonts w:eastAsia="Calibri"/>
        </w:rPr>
        <w:t>srpnja</w:t>
      </w:r>
      <w:r w:rsidR="00165351">
        <w:rPr>
          <w:rFonts w:eastAsia="Calibri"/>
        </w:rPr>
        <w:t xml:space="preserve"> 2018</w:t>
      </w:r>
      <w:r w:rsidRPr="00D97792">
        <w:rPr>
          <w:rFonts w:eastAsia="Calibri"/>
        </w:rPr>
        <w:t>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17C4B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17C4B" w:rsidR="00827DD0" w:rsidRPr="00D97792">
      <w:pPr>
        <w:pStyle w:val="Bezproreda"/>
        <w:jc w:val="both"/>
      </w:pPr>
    </w:p>
    <w:p w:rsidRDefault="00617DC4" w:rsidP="00617DC4" w:rsidR="00617DC4" w:rsidRPr="00D97792">
      <w:pPr>
        <w:jc w:val="both"/>
        <w:rPr>
          <w:rFonts w:eastAsia="Calibri"/>
        </w:rPr>
      </w:pPr>
      <w:r w:rsidRPr="00D97792">
        <w:rPr>
          <w:rFonts w:eastAsia="Calibri"/>
        </w:rPr>
        <w:tab/>
        <w:t xml:space="preserve">Odbacuje se kao nedopušten prijedlog za </w:t>
      </w:r>
      <w:r w:rsidR="004C305B" w:rsidRPr="00D97792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3E10CD">
        <w:rPr>
          <w:rFonts w:eastAsia="Calibri"/>
        </w:rPr>
        <w:t xml:space="preserve">EMPUL d.o.o., Zagreb, Ogrizovićeva 28, </w:t>
      </w:r>
      <w:r w:rsidR="003E10CD" w:rsidRPr="00D97792">
        <w:rPr>
          <w:rFonts w:eastAsia="Calibri"/>
        </w:rPr>
        <w:t xml:space="preserve">OIB: </w:t>
      </w:r>
      <w:r w:rsidR="003E10CD">
        <w:rPr>
          <w:rFonts w:eastAsia="Calibri"/>
        </w:rPr>
        <w:t>93041671470</w:t>
      </w:r>
      <w:r w:rsidRPr="00D97792">
        <w:rPr>
          <w:rFonts w:eastAsia="Calibri"/>
        </w:rPr>
        <w:t>.</w:t>
      </w:r>
    </w:p>
    <w:p w:rsidRDefault="00AB2A57" w:rsidP="00017C4B" w:rsidR="00AB2A57" w:rsidRPr="00D97792">
      <w:pPr>
        <w:pStyle w:val="Bezproreda"/>
        <w:jc w:val="center"/>
      </w:pPr>
    </w:p>
    <w:p w:rsidRDefault="00900561" w:rsidP="00017C4B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 w:rsidRPr="00D97792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3E10CD">
        <w:rPr>
          <w:rFonts w:eastAsia="Calibri"/>
        </w:rPr>
        <w:t xml:space="preserve">EMPUL d.o.o., Zagreb, Ogrizovićeva 28, </w:t>
      </w:r>
      <w:r w:rsidR="003E10CD" w:rsidRPr="00D97792">
        <w:rPr>
          <w:rFonts w:eastAsia="Calibri"/>
        </w:rPr>
        <w:t xml:space="preserve">OIB: </w:t>
      </w:r>
      <w:r w:rsidR="003E10CD">
        <w:rPr>
          <w:rFonts w:eastAsia="Calibri"/>
        </w:rPr>
        <w:t>93041671470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>temeljem članka 110. stavak 1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="00165351">
        <w:t>(„Narodne novine“ broj 71/15 i 104/17</w:t>
      </w:r>
      <w:r w:rsidRPr="00D97792">
        <w:t xml:space="preserve"> dalje: SZ).</w:t>
      </w:r>
    </w:p>
    <w:p w:rsidRDefault="007C56AE" w:rsidP="00017C4B" w:rsidR="00617DC4" w:rsidRPr="00D97792">
      <w:pPr>
        <w:pStyle w:val="Bezproreda"/>
        <w:jc w:val="both"/>
      </w:pPr>
      <w:r w:rsidRPr="00D97792">
        <w:tab/>
      </w:r>
    </w:p>
    <w:p w:rsidRDefault="00617DC4" w:rsidP="00017C4B" w:rsidR="00617DC4" w:rsidRPr="00D97792">
      <w:pPr>
        <w:pStyle w:val="Bezproreda"/>
        <w:jc w:val="both"/>
      </w:pPr>
      <w:r w:rsidRPr="00D97792">
        <w:tab/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Default="00617DC4" w:rsidP="00017C4B" w:rsidR="00617DC4" w:rsidRPr="00D97792">
      <w:pPr>
        <w:pStyle w:val="Bezproreda"/>
        <w:jc w:val="both"/>
      </w:pPr>
    </w:p>
    <w:p w:rsidRDefault="00617DC4" w:rsidP="00017C4B" w:rsidR="00A94933" w:rsidRPr="00D97792">
      <w:pPr>
        <w:pStyle w:val="Bezproreda"/>
        <w:jc w:val="both"/>
      </w:pPr>
      <w:r w:rsidRPr="00D97792">
        <w:tab/>
      </w:r>
      <w:r w:rsidR="00CF3A3F" w:rsidRPr="00D97792">
        <w:t>Dužnik je uz podn</w:t>
      </w:r>
      <w:r w:rsidR="003E10CD">
        <w:t>esak od 18</w:t>
      </w:r>
      <w:r w:rsidR="00A94933" w:rsidRPr="00D97792">
        <w:t xml:space="preserve">. </w:t>
      </w:r>
      <w:r w:rsidR="003E10CD">
        <w:t>srpnja</w:t>
      </w:r>
      <w:r w:rsidR="00E62F7A" w:rsidRPr="00D97792">
        <w:t xml:space="preserve"> </w:t>
      </w:r>
      <w:r w:rsidR="00165351">
        <w:t>2018</w:t>
      </w:r>
      <w:r w:rsidR="00A94933" w:rsidRPr="00D97792">
        <w:t>. dostavio p</w:t>
      </w:r>
      <w:r w:rsidR="00CF3A3F" w:rsidRPr="00D97792">
        <w:t>o</w:t>
      </w:r>
      <w:r w:rsidR="005011AB" w:rsidRPr="00D97792">
        <w:t>tvrdu</w:t>
      </w:r>
      <w:r w:rsidR="00CD0CE1" w:rsidRPr="00D97792">
        <w:t xml:space="preserve"> Financijske agencije</w:t>
      </w:r>
      <w:r w:rsidR="003E10CD">
        <w:t xml:space="preserve"> o blokadi računa i novčanih sredstava dužnika</w:t>
      </w:r>
      <w:r w:rsidR="00CD0CE1" w:rsidRPr="00D97792">
        <w:t xml:space="preserve"> od </w:t>
      </w:r>
      <w:r w:rsidR="003E10CD">
        <w:t>1</w:t>
      </w:r>
      <w:r w:rsidR="00165351">
        <w:t>7</w:t>
      </w:r>
      <w:r w:rsidR="00A94933" w:rsidRPr="00D97792">
        <w:t xml:space="preserve">. </w:t>
      </w:r>
      <w:r w:rsidR="003E10CD">
        <w:t>srpnja</w:t>
      </w:r>
      <w:r w:rsidR="00165351">
        <w:t xml:space="preserve"> 2018</w:t>
      </w:r>
      <w:r w:rsidR="005011AB" w:rsidRPr="00D97792">
        <w:t xml:space="preserve">. (list </w:t>
      </w:r>
      <w:r w:rsidR="003E10CD">
        <w:t>9</w:t>
      </w:r>
      <w:r w:rsidR="00A94933" w:rsidRPr="00D97792">
        <w:t xml:space="preserve"> spisa) iz koje proizlazi da </w:t>
      </w:r>
      <w:r w:rsidR="003E10CD">
        <w:t>dužnik na računima i novčanim sredstvima na dan izdavanja potvrde ima evidentirano 0 dana nepodmirene blokade te da nepodmirene obveze na dan izdavanja potvrde iznose 0,00 kn.</w:t>
      </w:r>
    </w:p>
    <w:p w:rsidRDefault="00617DC4" w:rsidP="00017C4B" w:rsidR="00617DC4" w:rsidRPr="00D97792">
      <w:pPr>
        <w:pStyle w:val="Bezproreda"/>
        <w:ind w:firstLine="720"/>
        <w:jc w:val="both"/>
      </w:pPr>
    </w:p>
    <w:p w:rsidRDefault="00617DC4" w:rsidP="00617DC4" w:rsidR="00617DC4" w:rsidRPr="00D97792">
      <w:pPr>
        <w:pStyle w:val="Bezproreda"/>
        <w:ind w:firstLine="720"/>
        <w:jc w:val="both"/>
      </w:pPr>
      <w:r w:rsidRPr="00D97792">
        <w:t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uopće nema evidentiranih neizvršenih obveza za plaćanje, to je prijedlog za otvaranje stečajnog postupka valjalo odbaciti kao nedopušten.</w:t>
      </w:r>
    </w:p>
    <w:p w:rsidRDefault="00B4536B" w:rsidP="00017C4B" w:rsidR="00B4536B" w:rsidRPr="00D97792">
      <w:pPr>
        <w:pStyle w:val="Bezproreda"/>
        <w:jc w:val="both"/>
      </w:pPr>
    </w:p>
    <w:p w:rsidRDefault="00B4536B" w:rsidP="00017C4B" w:rsidR="00873134" w:rsidRPr="00D97792">
      <w:pPr>
        <w:pStyle w:val="Bezproreda"/>
        <w:jc w:val="center"/>
      </w:pPr>
      <w:r w:rsidRPr="00D97792">
        <w:t xml:space="preserve">U Zagrebu </w:t>
      </w:r>
      <w:r w:rsidR="003E10CD">
        <w:t>19</w:t>
      </w:r>
      <w:r w:rsidR="006B7521" w:rsidRPr="00D97792">
        <w:t xml:space="preserve">. </w:t>
      </w:r>
      <w:r w:rsidR="003E10CD">
        <w:t>srpnja</w:t>
      </w:r>
      <w:r w:rsidR="00A11B02" w:rsidRPr="00D97792">
        <w:t xml:space="preserve"> </w:t>
      </w:r>
      <w:r w:rsidR="00900561" w:rsidRPr="00D97792">
        <w:t>2</w:t>
      </w:r>
      <w:r w:rsidR="00165351">
        <w:t>018</w:t>
      </w:r>
      <w:r w:rsidR="00900561" w:rsidRPr="00D97792">
        <w:t>.</w:t>
      </w:r>
    </w:p>
    <w:p w:rsidRDefault="006A1CB0" w:rsidP="00017C4B" w:rsidR="006A1CB0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lastRenderedPageBreak/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F56CD4">
        <w:t>, v.r.</w:t>
      </w:r>
    </w:p>
    <w:p w:rsidRDefault="006A1CB0" w:rsidP="00017C4B" w:rsidR="006A1CB0" w:rsidRPr="00D97792">
      <w:pPr>
        <w:pStyle w:val="Bezproreda"/>
        <w:jc w:val="both"/>
      </w:pPr>
    </w:p>
    <w:p w:rsidRDefault="00857893" w:rsidP="00017C4B" w:rsidR="00857893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t>POUKA O PRAVNOM LIJEKU:</w:t>
      </w:r>
    </w:p>
    <w:p w:rsidRDefault="00CD0640" w:rsidP="00017C4B" w:rsidR="00CD0640" w:rsidRPr="00D97792">
      <w:pPr>
        <w:pStyle w:val="Bezproreda"/>
        <w:jc w:val="both"/>
      </w:pPr>
      <w:r w:rsidRPr="00D9779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 w:rsidRPr="00D97792">
      <w:pPr>
        <w:pStyle w:val="Bezproreda"/>
        <w:jc w:val="both"/>
      </w:pPr>
    </w:p>
    <w:p w:rsidRDefault="00DC270D" w:rsidP="00017C4B" w:rsidR="00DC270D" w:rsidRPr="00D97792">
      <w:pPr>
        <w:pStyle w:val="Bezproreda"/>
        <w:jc w:val="both"/>
      </w:pPr>
    </w:p>
    <w:p w:rsidRDefault="00F56CD4" w:rsidP="007B64C7" w:rsidR="00F56CD4">
      <w:pPr>
        <w:ind w:firstLine="708" w:left="3540"/>
        <w:jc w:val="right"/>
      </w:pPr>
      <w:r>
        <w:t>Za točnost otpravka-ovlašteni službenik:</w:t>
      </w:r>
    </w:p>
    <w:p w:rsidRDefault="00F56CD4" w:rsidP="007B64C7" w:rsidR="00F56CD4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017C4B" w:rsidR="00B639DE" w:rsidRPr="00D97792">
      <w:pPr>
        <w:pStyle w:val="Bezproreda"/>
        <w:jc w:val="both"/>
      </w:pPr>
    </w:p>
    <w:sectPr w:rsidSect="00F228B5" w:rsidR="00B639DE" w:rsidRPr="00D9779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56CD4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096312">
      <w:t xml:space="preserve">         </w:t>
    </w:r>
    <w:r w:rsidR="000253A8">
      <w:t>89. St-</w:t>
    </w:r>
    <w:r w:rsidR="003E10CD">
      <w:t>2434</w:t>
    </w:r>
    <w:r w:rsidR="00165351">
      <w:t>/17-</w:t>
    </w:r>
    <w:r w:rsidR="009C34B5">
      <w:t>7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8B5" w:rsidR="00017C4B">
    <w:pPr>
      <w:pStyle w:val="Zaglavlje"/>
    </w:pPr>
    <w:r>
      <w:t xml:space="preserve">     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312"/>
    <w:rsid w:val="0009690D"/>
    <w:rsid w:val="000A7C34"/>
    <w:rsid w:val="000B353F"/>
    <w:rsid w:val="000D5C88"/>
    <w:rsid w:val="000E2D4A"/>
    <w:rsid w:val="00160ACD"/>
    <w:rsid w:val="00161E4E"/>
    <w:rsid w:val="00165351"/>
    <w:rsid w:val="00175768"/>
    <w:rsid w:val="001862A4"/>
    <w:rsid w:val="0019132A"/>
    <w:rsid w:val="0019480E"/>
    <w:rsid w:val="001A46A5"/>
    <w:rsid w:val="001D6A3B"/>
    <w:rsid w:val="0024419B"/>
    <w:rsid w:val="002626F0"/>
    <w:rsid w:val="002868D4"/>
    <w:rsid w:val="002C0221"/>
    <w:rsid w:val="00301645"/>
    <w:rsid w:val="00330F84"/>
    <w:rsid w:val="00356930"/>
    <w:rsid w:val="00374F46"/>
    <w:rsid w:val="0039787A"/>
    <w:rsid w:val="003E10CD"/>
    <w:rsid w:val="003E20B7"/>
    <w:rsid w:val="003F1292"/>
    <w:rsid w:val="00445446"/>
    <w:rsid w:val="00451849"/>
    <w:rsid w:val="00491880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57893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C34B5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CE1"/>
    <w:rsid w:val="00CE6CFD"/>
    <w:rsid w:val="00CF3A3F"/>
    <w:rsid w:val="00D172C5"/>
    <w:rsid w:val="00D243BF"/>
    <w:rsid w:val="00D35F81"/>
    <w:rsid w:val="00D909DA"/>
    <w:rsid w:val="00D97792"/>
    <w:rsid w:val="00DA2130"/>
    <w:rsid w:val="00DC270D"/>
    <w:rsid w:val="00DE2DCB"/>
    <w:rsid w:val="00DE5D50"/>
    <w:rsid w:val="00E41EB3"/>
    <w:rsid w:val="00E62F7A"/>
    <w:rsid w:val="00EA20DA"/>
    <w:rsid w:val="00ED5AA4"/>
    <w:rsid w:val="00F228B5"/>
    <w:rsid w:val="00F3606E"/>
    <w:rsid w:val="00F53DB7"/>
    <w:rsid w:val="00F56CD4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2434</izvorni_sadrzaj>
    <derivirana_varijabla naziv="DomainObject.Predmet.Broj_1">2434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St-2434/2017</izvorni_sadrzaj>
    <derivirana_varijabla naziv="DomainObject.Predmet.OznakaBroj_1">St-2434/2017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EMPUL d.o.o.</izvorni_sadrzaj>
    <derivirana_varijabla naziv="DomainObject.Predmet.ProtustrankaFormated_1">  EMPUL d.o.o.</derivirana_varijabla>
  </DomainObject.Predmet.ProtustrankaFormated>
  <DomainObject.Predmet.ProtustrankaFormatedOIB>
    <izvorni_sadrzaj>  EMPUL d.o.o., OIB 93041671470</izvorni_sadrzaj>
    <derivirana_varijabla naziv="DomainObject.Predmet.ProtustrankaFormatedOIB_1">  EMPUL d.o.o., OIB 93041671470</derivirana_varijabla>
  </DomainObject.Predmet.ProtustrankaFormatedOIB>
  <DomainObject.Predmet.ProtustrankaFormatedWithAdress>
    <izvorni_sadrzaj> EMPUL d.o.o., Ogrizovićeva 28, 10000 Zagreb</izvorni_sadrzaj>
    <derivirana_varijabla naziv="DomainObject.Predmet.ProtustrankaFormatedWithAdress_1"> EMPUL d.o.o., Ogrizovićeva 28, 10000 Zagreb</derivirana_varijabla>
  </DomainObject.Predmet.ProtustrankaFormatedWithAdress>
  <DomainObject.Predmet.ProtustrankaFormatedWithAdressOIB>
    <izvorni_sadrzaj> EMPUL d.o.o., OIB 93041671470, Ogrizovićeva 28, 10000 Zagreb</izvorni_sadrzaj>
    <derivirana_varijabla naziv="DomainObject.Predmet.ProtustrankaFormatedWithAdressOIB_1"> EMPUL d.o.o., OIB 93041671470, Ogrizovićeva 28, 10000 Zagreb</derivirana_varijabla>
  </DomainObject.Predmet.ProtustrankaFormatedWithAdressOIB>
  <DomainObject.Predmet.ProtustrankaWithAdress>
    <izvorni_sadrzaj>EMPUL d.o.o. Ogrizovićeva 28, 10000 Zagreb</izvorni_sadrzaj>
    <derivirana_varijabla naziv="DomainObject.Predmet.ProtustrankaWithAdress_1">EMPUL d.o.o. Ogrizovićeva 28, 10000 Zagreb</derivirana_varijabla>
  </DomainObject.Predmet.ProtustrankaWithAdress>
  <DomainObject.Predmet.ProtustrankaWithAdressOIB>
    <izvorni_sadrzaj>EMPUL d.o.o., OIB 93041671470, Ogrizovićeva 28, 10000 Zagreb</izvorni_sadrzaj>
    <derivirana_varijabla naziv="DomainObject.Predmet.ProtustrankaWithAdressOIB_1">EMPUL d.o.o., OIB 93041671470, Ogrizovićeva 28, 10000 Zagreb</derivirana_varijabla>
  </DomainObject.Predmet.ProtustrankaWithAdressOIB>
  <DomainObject.Predmet.ProtustrankaNazivFormated>
    <izvorni_sadrzaj>EMPUL d.o.o.</izvorni_sadrzaj>
    <derivirana_varijabla naziv="DomainObject.Predmet.ProtustrankaNazivFormated_1">EMPUL d.o.o.</derivirana_varijabla>
  </DomainObject.Predmet.ProtustrankaNazivFormated>
  <DomainObject.Predmet.ProtustrankaNazivFormatedOIB>
    <izvorni_sadrzaj>EMPUL d.o.o., OIB 93041671470</izvorni_sadrzaj>
    <derivirana_varijabla naziv="DomainObject.Predmet.ProtustrankaNazivFormatedOIB_1">EMPUL d.o.o., OIB 93041671470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EMPUL d.o.o.</item>
    </izvorni_sadrzaj>
    <derivirana_varijabla naziv="DomainObject.Predmet.ProtuStrankaListFormated_1">
      <item>EMPUL d.o.o.</item>
    </derivirana_varijabla>
  </DomainObject.Predmet.ProtuStrankaListFormated>
  <DomainObject.Predmet.ProtuStrankaListFormatedOIB>
    <izvorni_sadrzaj>
      <item>EMPUL d.o.o., OIB 93041671470</item>
    </izvorni_sadrzaj>
    <derivirana_varijabla naziv="DomainObject.Predmet.ProtuStrankaListFormatedOIB_1">
      <item>EMPUL d.o.o., OIB 93041671470</item>
    </derivirana_varijabla>
  </DomainObject.Predmet.ProtuStrankaListFormatedOIB>
  <DomainObject.Predmet.ProtuStrankaListFormatedWithAdress>
    <izvorni_sadrzaj>
      <item>EMPUL d.o.o., Ogrizovićeva 28, 10000 Zagreb</item>
    </izvorni_sadrzaj>
    <derivirana_varijabla naziv="DomainObject.Predmet.ProtuStrankaListFormatedWithAdress_1">
      <item>EMPUL d.o.o., Ogrizovićeva 28, 10000 Zagreb</item>
    </derivirana_varijabla>
  </DomainObject.Predmet.ProtuStrankaListFormatedWithAdress>
  <DomainObject.Predmet.ProtuStrankaListFormatedWithAdressOIB>
    <izvorni_sadrzaj>
      <item>EMPUL d.o.o., OIB 93041671470, Ogrizovićeva 28, 10000 Zagreb</item>
    </izvorni_sadrzaj>
    <derivirana_varijabla naziv="DomainObject.Predmet.ProtuStrankaListFormatedWithAdressOIB_1">
      <item>EMPUL d.o.o., OIB 93041671470, Ogrizovićeva 28, 10000 Zagreb</item>
    </derivirana_varijabla>
  </DomainObject.Predmet.ProtuStrankaListFormatedWithAdressOIB>
  <DomainObject.Predmet.ProtuStrankaListNazivFormated>
    <izvorni_sadrzaj>
      <item>EMPUL d.o.o.</item>
    </izvorni_sadrzaj>
    <derivirana_varijabla naziv="DomainObject.Predmet.ProtuStrankaListNazivFormated_1">
      <item>EMPUL d.o.o.</item>
    </derivirana_varijabla>
  </DomainObject.Predmet.ProtuStrankaListNazivFormated>
  <DomainObject.Predmet.ProtuStrankaListNazivFormatedOIB>
    <izvorni_sadrzaj>
      <item>EMPUL d.o.o., OIB 93041671470</item>
    </izvorni_sadrzaj>
    <derivirana_varijabla naziv="DomainObject.Predmet.ProtuStrankaListNazivFormatedOIB_1">
      <item>EMPUL d.o.o., OIB 93041671470</item>
    </derivirana_varijabla>
  </DomainObject.Predmet.ProtuStrankaListNazivFormatedOIB>
  <DomainObject.Predmet.OstaliListFormated>
    <izvorni_sadrzaj>
      <item>Faruk Ramljak</item>
    </izvorni_sadrzaj>
    <derivirana_varijabla naziv="DomainObject.Predmet.OstaliListFormated_1">
      <item>Faruk Ramljak</item>
    </derivirana_varijabla>
  </DomainObject.Predmet.OstaliListFormated>
  <DomainObject.Predmet.OstaliListFormatedOIB>
    <izvorni_sadrzaj>
      <item>Faruk Ramljak, OIB 74351430254</item>
    </izvorni_sadrzaj>
    <derivirana_varijabla naziv="DomainObject.Predmet.OstaliListFormatedOIB_1">
      <item>Faruk Ramljak, OIB 74351430254</item>
    </derivirana_varijabla>
  </DomainObject.Predmet.OstaliListFormatedOIB>
  <DomainObject.Predmet.OstaliListFormatedWithAdress>
    <izvorni_sadrzaj>
      <item>Faruk Ramljak</item>
    </izvorni_sadrzaj>
    <derivirana_varijabla naziv="DomainObject.Predmet.OstaliListFormatedWithAdress_1">
      <item>Faruk Ramljak</item>
    </derivirana_varijabla>
  </DomainObject.Predmet.OstaliListFormatedWithAdress>
  <DomainObject.Predmet.OstaliListFormatedWithAdressOIB>
    <izvorni_sadrzaj>
      <item>Faruk Ramljak, OIB 74351430254</item>
    </izvorni_sadrzaj>
    <derivirana_varijabla naziv="DomainObject.Predmet.OstaliListFormatedWithAdressOIB_1">
      <item>Faruk Ramljak, OIB 74351430254</item>
    </derivirana_varijabla>
  </DomainObject.Predmet.OstaliListFormatedWithAdressOIB>
  <DomainObject.Predmet.OstaliListNazivFormated>
    <izvorni_sadrzaj>
      <item>Faruk Ramljak</item>
    </izvorni_sadrzaj>
    <derivirana_varijabla naziv="DomainObject.Predmet.OstaliListNazivFormated_1">
      <item>Faruk Ramljak</item>
    </derivirana_varijabla>
  </DomainObject.Predmet.OstaliListNazivFormated>
  <DomainObject.Predmet.OstaliListNazivFormatedOIB>
    <izvorni_sadrzaj>
      <item>Faruk Ramljak, OIB 74351430254</item>
    </izvorni_sadrzaj>
    <derivirana_varijabla naziv="DomainObject.Predmet.OstaliListNazivFormatedOIB_1">
      <item>Faruk Ramljak, OIB 74351430254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EMPUL d.o.o.</izvorni_sadrzaj>
    <derivirana_varijabla naziv="DomainObject.Predmet.ProtustrankaIDrugi_1">EMPUL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EMPUL d.o.o., OIB 93041671470, Ogrizovićeva 28, 10000 Zagreb</izvorni_sadrzaj>
    <derivirana_varijabla naziv="DomainObject.Predmet.ProtustrankaIDrugiAdressOIB_1">EMPUL d.o.o., OIB 93041671470, Ogrizovićeva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EMPUL d.o.o.</item>
      <item>Faruk Ramljak</item>
    </izvorni_sadrzaj>
    <derivirana_varijabla naziv="DomainObject.Predmet.SudioniciListNaziv_1">
      <item>FINA Regionalni centar Zagreb</item>
      <item>EMPUL d.o.o.</item>
      <item>Faruk Ramljak</item>
    </derivirana_varijabla>
  </DomainObject.Predmet.SudioniciListNaziv>
  <DomainObject.Predmet.SudioniciListAdressOIB>
    <izvorni_sadrzaj>
      <item>FINA Regionalni centar Zagreb, OIB 85821130368, Trg svibanjskih žrtava 1995. 1,10000 Zagreb</item>
      <item>EMPUL d.o.o., OIB 93041671470, Ogrizovićeva 28,10000 Zagreb</item>
      <item>Faruk Ramljak, OIB 74351430254</item>
    </izvorni_sadrzaj>
    <derivirana_varijabla naziv="DomainObject.Predmet.SudioniciListAdressOIB_1">
      <item>FINA Regionalni centar Zagreb, OIB 85821130368, Trg svibanjskih žrtava 1995. 1,10000 Zagreb</item>
      <item>EMPUL d.o.o., OIB 93041671470, Ogrizovićeva 28,10000 Zagreb</item>
      <item>Faruk Ramljak, OIB 74351430254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93041671470</item>
      <item>, OIB 74351430254</item>
    </izvorni_sadrzaj>
    <derivirana_varijabla naziv="DomainObject.Predmet.SudioniciListNazivOIB_1">
      <item>, OIB 85821130368</item>
      <item>, OIB 93041671470</item>
      <item>, OIB 74351430254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2010</properties:Characters>
  <properties:Lines>56</properties:Lines>
  <properties:Paragraphs>20</properties:Paragraphs>
  <properties:TotalTime>163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2018-07-19T09:21:00Z</cp:lastPrinted>
  <dcterms:modified xmlns:xsi="http://www.w3.org/2001/XMLSchema-instance" xsi:type="dcterms:W3CDTF">2018-07-19T09:21:00Z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rješenje-odbaćaj-redovni-nema preth.-deblokada.docx)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