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db5c" w14:paraId="3dfdb5c" w:rsidRDefault="00C64EB0" w:rsidP="00C64EB0" w:rsidR="00C64EB0" w:rsidRPr="007B1E6A">
      <w:pPr>
        <w15:collapsed w:val="false"/>
      </w:pPr>
      <w:bookmarkStart w:name="_GoBack" w:id="0"/>
      <w:bookmarkEnd w:id="0"/>
    </w:p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E536D2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8E4C2A">
        <w:t>89</w:t>
      </w:r>
      <w:r w:rsidR="00CC338A">
        <w:t>/</w:t>
      </w:r>
      <w:r w:rsidR="006F55D3">
        <w:t>20</w:t>
      </w:r>
      <w:r w:rsidR="008E4C2A">
        <w:t>17</w:t>
      </w:r>
      <w:r w:rsidR="00CC338A">
        <w:t>-</w:t>
      </w:r>
      <w:r w:rsidR="008E4C2A">
        <w:t>1</w:t>
      </w:r>
      <w:r w:rsidR="00E536D2">
        <w:t>4</w:t>
      </w: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  <w:r>
        <w:t>Republika Hrvatska</w:t>
      </w:r>
    </w:p>
    <w:p w:rsidRDefault="00E536D2" w:rsidP="00E536D2" w:rsidR="00E536D2">
      <w:pPr>
        <w:ind w:right="5953" w:left="851"/>
        <w:jc w:val="center"/>
      </w:pPr>
      <w:r>
        <w:t>Trgovački sud u Zadru</w:t>
      </w:r>
    </w:p>
    <w:p w:rsidRDefault="00E536D2" w:rsidP="00E536D2" w:rsidR="00E536D2">
      <w:pPr>
        <w:ind w:right="5953" w:left="851"/>
        <w:jc w:val="center"/>
      </w:pPr>
      <w:r>
        <w:t>Dr. Franje Tuđmana 35</w:t>
      </w:r>
    </w:p>
    <w:p w:rsidRDefault="00E536D2" w:rsidP="00E536D2" w:rsidR="00E536D2" w:rsidRPr="00F41C5D">
      <w:pPr>
        <w:ind w:right="5953" w:left="851"/>
        <w:jc w:val="center"/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8E4C2A">
        <w:t>FIDES ŠIBENIK</w:t>
      </w:r>
      <w:r w:rsidR="008E129D">
        <w:t xml:space="preserve"> d.o.o., </w:t>
      </w:r>
      <w:r w:rsidR="008E4C2A">
        <w:t>Šibenik</w:t>
      </w:r>
      <w:r w:rsidR="008E129D">
        <w:t xml:space="preserve">, </w:t>
      </w:r>
      <w:r w:rsidR="008E4C2A">
        <w:t>Stjepana Radića 42 b</w:t>
      </w:r>
      <w:r w:rsidR="008E129D">
        <w:t xml:space="preserve">, OIB: </w:t>
      </w:r>
      <w:r w:rsidR="008E4C2A">
        <w:t>19532873871</w:t>
      </w:r>
      <w:r w:rsidR="009A60C6" w:rsidRPr="007F1802">
        <w:t>,</w:t>
      </w:r>
      <w:r w:rsidR="009A60C6">
        <w:t xml:space="preserve"> </w:t>
      </w:r>
      <w:r w:rsidR="000B3D73">
        <w:t>20</w:t>
      </w:r>
      <w:r w:rsidR="00634EA7">
        <w:t>.</w:t>
      </w:r>
      <w:r w:rsidR="00BC7027">
        <w:t xml:space="preserve"> </w:t>
      </w:r>
      <w:r w:rsidR="008E4C2A">
        <w:t>prosinca</w:t>
      </w:r>
      <w:r w:rsidR="006F55D3">
        <w:t xml:space="preserve"> 2017.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E129D" w:rsidR="008E129D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8E4C2A">
        <w:t xml:space="preserve">privremenog </w:t>
      </w:r>
      <w:r w:rsidRPr="003573CC">
        <w:t>stečajn</w:t>
      </w:r>
      <w:r w:rsidR="008E129D">
        <w:t>og</w:t>
      </w:r>
      <w:r w:rsidRPr="003573CC">
        <w:t xml:space="preserve"> upravitelj</w:t>
      </w:r>
      <w:r w:rsidR="008E129D">
        <w:t xml:space="preserve">a </w:t>
      </w:r>
      <w:r w:rsidR="008E4C2A">
        <w:t>Željka Vrkića</w:t>
      </w:r>
      <w:r w:rsidR="000527C6">
        <w:t xml:space="preserve"> </w:t>
      </w:r>
      <w:r w:rsidRPr="003573CC">
        <w:t>u</w:t>
      </w:r>
      <w:r w:rsidR="00E536D2">
        <w:t xml:space="preserve"> ukupnom</w:t>
      </w:r>
      <w:r w:rsidRPr="003573CC">
        <w:t xml:space="preserve"> </w:t>
      </w:r>
      <w:r w:rsidR="00613476">
        <w:t xml:space="preserve">iznosu od </w:t>
      </w:r>
      <w:r w:rsidR="000B3D73">
        <w:t>4.000,00</w:t>
      </w:r>
      <w:r w:rsidR="00215A8F" w:rsidRPr="007D22D4">
        <w:t xml:space="preserve"> </w:t>
      </w:r>
      <w:r w:rsidR="00176680" w:rsidRPr="007D22D4">
        <w:t>kuna</w:t>
      </w:r>
      <w:r w:rsidR="00E536D2">
        <w:t xml:space="preserve">. </w:t>
      </w:r>
    </w:p>
    <w:p w:rsidRDefault="00E536D2" w:rsidP="00E536D2" w:rsidR="00E536D2">
      <w:pPr>
        <w:ind w:left="709"/>
        <w:jc w:val="both"/>
      </w:pPr>
    </w:p>
    <w:p w:rsidRDefault="008E129D" w:rsidP="008E4C2A" w:rsidR="008E4C2A">
      <w:pPr>
        <w:numPr>
          <w:ilvl w:val="0"/>
          <w:numId w:val="3"/>
        </w:numPr>
        <w:ind w:hanging="4" w:left="709"/>
        <w:jc w:val="both"/>
      </w:pPr>
      <w:r w:rsidRPr="00827FF0">
        <w:t xml:space="preserve">Odobrava se trošak </w:t>
      </w:r>
      <w:r>
        <w:t xml:space="preserve">stečajnom upravitelju </w:t>
      </w:r>
      <w:r w:rsidR="008E4C2A">
        <w:t>Željku Vrkiću</w:t>
      </w:r>
      <w:r w:rsidRPr="00827FF0">
        <w:t xml:space="preserve"> po specifikaciji od dana </w:t>
      </w:r>
      <w:r w:rsidR="000B3D73">
        <w:t>23</w:t>
      </w:r>
      <w:r>
        <w:t xml:space="preserve">. </w:t>
      </w:r>
      <w:r w:rsidR="000B3D73">
        <w:t>listopada</w:t>
      </w:r>
      <w:r>
        <w:t xml:space="preserve"> 2017</w:t>
      </w:r>
      <w:r w:rsidRPr="00827FF0">
        <w:t xml:space="preserve">. na način da se istome na račun plati iznos od </w:t>
      </w:r>
      <w:r w:rsidR="008E4C2A">
        <w:t>116,60</w:t>
      </w:r>
      <w:r w:rsidR="00E536D2" w:rsidRPr="00634EA7">
        <w:t xml:space="preserve"> </w:t>
      </w:r>
      <w:r w:rsidRPr="00827FF0">
        <w:t>kuna.</w:t>
      </w:r>
    </w:p>
    <w:p w:rsidRDefault="008E4C2A" w:rsidP="008E4C2A" w:rsidR="008E4C2A">
      <w:pPr>
        <w:ind w:left="709"/>
        <w:jc w:val="both"/>
      </w:pPr>
    </w:p>
    <w:p w:rsidRDefault="008E4C2A" w:rsidP="008E4C2A" w:rsidR="008E4C2A" w:rsidRPr="00DA585C">
      <w:pPr>
        <w:numPr>
          <w:ilvl w:val="0"/>
          <w:numId w:val="3"/>
        </w:numPr>
        <w:ind w:hanging="4" w:left="709"/>
        <w:jc w:val="both"/>
      </w:pPr>
      <w:r>
        <w:t>Nalaže se računovodstvu ovog suda da i</w:t>
      </w:r>
      <w:r w:rsidRPr="003573CC">
        <w:t>splat</w:t>
      </w:r>
      <w:r>
        <w:t>e iznosa iz točke I. i II. ovog rješenja izvrši iz Fonda zajedničkih pristojbi.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8E4C2A" w:rsidP="008E4C2A" w:rsidR="008E4C2A">
      <w:pPr>
        <w:ind w:firstLine="705"/>
        <w:jc w:val="both"/>
      </w:pPr>
      <w:r w:rsidRPr="0064286F">
        <w:t xml:space="preserve">Rješenjem ovog suda od </w:t>
      </w:r>
      <w:r>
        <w:t>14. srpnja 2017. godine</w:t>
      </w:r>
      <w:r w:rsidRPr="0064286F">
        <w:t xml:space="preserve"> imenovan je privremen</w:t>
      </w:r>
      <w:r>
        <w:t>i</w:t>
      </w:r>
      <w:r w:rsidRPr="0064286F">
        <w:t xml:space="preserve"> stečajn</w:t>
      </w:r>
      <w:r>
        <w:t xml:space="preserve">i upravitelj </w:t>
      </w:r>
      <w:r w:rsidRPr="0064286F">
        <w:t>koj</w:t>
      </w:r>
      <w:r>
        <w:t>i</w:t>
      </w:r>
      <w:r w:rsidRPr="0064286F">
        <w:t xml:space="preserve"> je dana</w:t>
      </w:r>
      <w:r>
        <w:t xml:space="preserve"> 25. listopada 2017. godine</w:t>
      </w:r>
      <w:r w:rsidRPr="0064286F">
        <w:t xml:space="preserve"> dostavi</w:t>
      </w:r>
      <w:r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8E4C2A" w:rsidP="008E4C2A" w:rsidR="005A029D">
      <w:pPr>
        <w:ind w:firstLine="703"/>
        <w:jc w:val="both"/>
      </w:pPr>
      <w:r>
        <w:t>Obzirom da je privremeni stečajni upravitelj podnio obrazloženi i argumentirani zahtjev za naknadu troška, to je odlučeno kao u točci II. ovog rješenja.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0B3D73">
        <w:t>20</w:t>
      </w:r>
      <w:r w:rsidR="00634EA7">
        <w:t>.</w:t>
      </w:r>
      <w:r w:rsidR="00CC338A">
        <w:t xml:space="preserve"> </w:t>
      </w:r>
      <w:r w:rsidR="008E4C2A">
        <w:t>prosinca</w:t>
      </w:r>
      <w:r w:rsidR="006F55D3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F55D3" w:rsidP="008F62EA" w:rsidR="00B41F9A">
      <w:pPr>
        <w:jc w:val="right"/>
      </w:pPr>
      <w:r>
        <w:t>Sutkinja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E536D2" w:rsidP="00C64EB0" w:rsidR="00C64EB0" w:rsidRPr="007B1E6A">
      <w:r>
        <w:t>POUKA O PRAVNOM LIJEKU</w:t>
      </w:r>
      <w:r w:rsidR="00C64EB0" w:rsidRPr="007B1E6A">
        <w:t xml:space="preserve">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8E129D" w:rsidP="00B50947" w:rsidR="00B50947">
      <w:pPr>
        <w:numPr>
          <w:ilvl w:val="0"/>
          <w:numId w:val="2"/>
        </w:numPr>
      </w:pPr>
      <w:r>
        <w:t>stečajnom upravitelju</w:t>
      </w:r>
      <w:r w:rsidR="00B67C24">
        <w:t xml:space="preserve"> </w:t>
      </w:r>
      <w:r w:rsidR="008E4C2A">
        <w:t>–</w:t>
      </w:r>
      <w:r w:rsidR="00B67C24">
        <w:t xml:space="preserve"> </w:t>
      </w:r>
      <w:proofErr w:type="spellStart"/>
      <w:r w:rsidR="00B67C24">
        <w:t>mailom</w:t>
      </w:r>
      <w:proofErr w:type="spellEnd"/>
    </w:p>
    <w:p w:rsidRDefault="008E4C2A" w:rsidP="00B50947" w:rsidR="008E4C2A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B3D73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1908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21A0F"/>
    <w:rsid w:val="00630EA3"/>
    <w:rsid w:val="00633783"/>
    <w:rsid w:val="00634CED"/>
    <w:rsid w:val="00634EA7"/>
    <w:rsid w:val="00640DD5"/>
    <w:rsid w:val="006B6E1C"/>
    <w:rsid w:val="006D30A4"/>
    <w:rsid w:val="006F55D3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E129D"/>
    <w:rsid w:val="008E4C2A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536D2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ŠIBENIK društvo s ograničenom odgovornošću za trgovinu i iznajmljivanje vozila</izvorni_sadrzaj>
    <derivirana_varijabla naziv="DomainObject.Predmet.ProtustrankaFormated_1">  FIDES ŠIBENIK društvo s ograničenom odgovornošću za trgovinu i iznajmljivanje vozila</derivirana_varijabla>
  </DomainObject.Predmet.ProtustrankaFormated>
  <DomainObject.Predmet.ProtustrankaFormatedOIB>
    <izvorni_sadrzaj>  FIDES ŠIBENIK društvo s ograničenom odgovornošću za trgovinu i iznajmljivanje vozila, OIB 19532873871</izvorni_sadrzaj>
    <derivirana_varijabla naziv="DomainObject.Predmet.ProtustrankaFormatedOIB_1">  FIDES ŠIBENIK društvo s ograničenom odgovornošću za trgovinu i iznajmljivanje vozila, OIB 19532873871</derivirana_varijabla>
  </DomainObject.Predmet.ProtustrankaFormatedOIB>
  <DomainObject.Predmet.ProtustrankaFormatedWithAdress>
    <izvorni_sadrzaj> FIDES ŠIBENIK društvo s ograničenom odgovornošću za trgovinu i iznajmljivanje vozila, Stjepana Radića 42 b , 22000 Šibenik</izvorni_sadrzaj>
    <derivirana_varijabla naziv="DomainObject.Predmet.ProtustrankaFormatedWithAdress_1"> FIDES ŠIBENIK društvo s ograničenom odgovornošću za trgovinu i iznajmljivanje vozila, Stjepana Radića 42 b , 22000 Šibenik</derivirana_varijabla>
  </DomainObject.Predmet.ProtustrankaFormatedWithAdress>
  <DomainObject.Predmet.ProtustrankaFormatedWithAdressOIB>
    <izvorni_sadrzaj> FIDES ŠIBENIK društvo s ograničenom odgovornošću za trgovinu i iznajmljivanje vozila, OIB 19532873871, Stjepana Radića 42 b , 22000 Šibenik</izvorni_sadrzaj>
    <derivirana_varijabla naziv="DomainObject.Predmet.ProtustrankaFormatedWithAdressOIB_1"> FIDES ŠIBENIK društvo s ograničenom odgovornošću za trgovinu i iznajmljivanje vozila, OIB 19532873871, Stjepana Radića 42 b , 22000 Šibenik</derivirana_varijabla>
  </DomainObject.Predmet.ProtustrankaFormatedWithAdressOIB>
  <DomainObject.Predmet.ProtustrankaWithAdress>
    <izvorni_sadrzaj>FIDES ŠIBENIK društvo s ograničenom odgovornošću za trgovinu i iznajmljivanje vozila Stjepana Radića 42 b , 22000 Šibenik</izvorni_sadrzaj>
    <derivirana_varijabla naziv="DomainObject.Predmet.ProtustrankaWithAdress_1">FIDES ŠIBENIK društvo s ograničenom odgovornošću za trgovinu i iznajmljivanje vozila Stjepana Radića 42 b , 22000 Šibenik</derivirana_varijabla>
  </DomainObject.Predmet.ProtustrankaWithAdress>
  <DomainObject.Predmet.ProtustrankaWithAdressOIB>
    <izvorni_sadrzaj>FIDES ŠIBENIK društvo s ograničenom odgovornošću za trgovinu i iznajmljivanje vozila, OIB 19532873871, Stjepana Radića 42 b , 22000 Šibenik</izvorni_sadrzaj>
    <derivirana_varijabla naziv="DomainObject.Predmet.ProtustrankaWithAdressOIB_1">FIDES ŠIBENIK društvo s ograničenom odgovornošću za trgovinu i iznajmljivanje vozila, OIB 19532873871, Stjepana Radića 42 b , 22000 Šibenik</derivirana_varijabla>
  </DomainObject.Predmet.ProtustrankaWithAdressOIB>
  <DomainObject.Predmet.ProtustrankaNazivFormated>
    <izvorni_sadrzaj>FIDES ŠIBENIK društvo s ograničenom odgovornošću za trgovinu i iznajmljivanje vozila</izvorni_sadrzaj>
    <derivirana_varijabla naziv="DomainObject.Predmet.ProtustrankaNazivFormated_1">FIDES ŠIBENIK društvo s ograničenom odgovornošću za trgovinu i iznajmljivanje vozila</derivirana_varijabla>
  </DomainObject.Predmet.ProtustrankaNazivFormated>
  <DomainObject.Predmet.ProtustrankaNazivFormatedOIB>
    <izvorni_sadrzaj>FIDES ŠIBENIK društvo s ograničenom odgovornošću za trgovinu i iznajmljivanje vozila, OIB 19532873871</izvorni_sadrzaj>
    <derivirana_varijabla naziv="DomainObject.Predmet.ProtustrankaNazivFormatedOIB_1">FIDES ŠIBENIK društvo s ograničenom odgovornošću za trgovinu i iznajmljivanje vozila, OIB 19532873871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FIDES ŠIBENIK društvo s ograničenom odgovornošću za trgovinu i iznajmljivanje vozila</item>
    </izvorni_sadrzaj>
    <derivirana_varijabla naziv="DomainObject.Predmet.ProtuStrankaListFormated_1">
      <item>FIDES ŠIBENIK društvo s ograničenom odgovornošću za trgovinu i iznajmljivanje vozila</item>
    </derivirana_varijabla>
  </DomainObject.Predmet.ProtuStrankaListFormated>
  <DomainObject.Predmet.ProtuStrankaListFormatedOIB>
    <izvorni_sadrzaj>
      <item>FIDES ŠIBENIK društvo s ograničenom odgovornošću za trgovinu i iznajmljivanje vozila, OIB 19532873871</item>
    </izvorni_sadrzaj>
    <derivirana_varijabla naziv="DomainObject.Predmet.ProtuStrankaListFormatedOIB_1">
      <item>FIDES ŠIBENIK društvo s ograničenom odgovornošću za trgovinu i iznajmljivanje vozila, OIB 19532873871</item>
    </derivirana_varijabla>
  </DomainObject.Predmet.ProtuStrankaListFormatedOIB>
  <DomainObject.Predmet.ProtuStrankaListFormatedWithAdress>
    <izvorni_sadrzaj>
      <item>FIDES ŠIBENIK društvo s ograničenom odgovornošću za trgovinu i iznajmljivanje vozila, Stjepana Radića 42 b , 22000 Šibenik</item>
    </izvorni_sadrzaj>
    <derivirana_varijabla naziv="DomainObject.Predmet.ProtuStrankaListFormatedWithAdress_1">
      <item>FIDES ŠIBENIK društvo s ograničenom odgovornošću za trgovinu i iznajmljivanje vozila, Stjepana Radića 42 b , 22000 Šibenik</item>
    </derivirana_varijabla>
  </DomainObject.Predmet.ProtuStrankaListFormatedWithAdress>
  <DomainObject.Predmet.ProtuStrankaListFormatedWithAdressOIB>
    <izvorni_sadrzaj>
      <item>FIDES ŠIBENIK društvo s ograničenom odgovornošću za trgovinu i iznajmljivanje vozila, OIB 19532873871, Stjepana Radića 42 b , 22000 Šibenik</item>
    </izvorni_sadrzaj>
    <derivirana_varijabla naziv="DomainObject.Predmet.ProtuStrankaListFormatedWithAdressOIB_1">
      <item>FIDES ŠIBENIK društvo s ograničenom odgovornošću za trgovinu i iznajmljivanje vozila, OIB 19532873871, Stjepana Radića 42 b , 22000 Šibenik</item>
    </derivirana_varijabla>
  </DomainObject.Predmet.ProtuStrankaListFormatedWithAdressOIB>
  <DomainObject.Predmet.ProtuStrankaListNazivFormated>
    <izvorni_sadrzaj>
      <item>FIDES ŠIBENIK društvo s ograničenom odgovornošću za trgovinu i iznajmljivanje vozila</item>
    </izvorni_sadrzaj>
    <derivirana_varijabla naziv="DomainObject.Predmet.ProtuStrankaListNazivFormated_1">
      <item>FIDES ŠIBENIK društvo s ograničenom odgovornošću za trgovinu i iznajmljivanje vozila</item>
    </derivirana_varijabla>
  </DomainObject.Predmet.ProtuStrankaListNazivFormated>
  <DomainObject.Predmet.ProtuStrankaListNazivFormatedOIB>
    <izvorni_sadrzaj>
      <item>FIDES ŠIBENIK društvo s ograničenom odgovornošću za trgovinu i iznajmljivanje vozila, OIB 19532873871</item>
    </izvorni_sadrzaj>
    <derivirana_varijabla naziv="DomainObject.Predmet.ProtuStrankaListNazivFormatedOIB_1">
      <item>FIDES ŠIBENIK društvo s ograničenom odgovornošću za trgovinu i iznajmljivanje vozila, OIB 19532873871</item>
    </derivirana_varijabla>
  </DomainObject.Predmet.ProtuStrankaListNazivFormatedOIB>
  <DomainObject.Predmet.OstaliListFormated>
    <izvorni_sadrzaj>
      <item>Ana Botić</item>
    </izvorni_sadrzaj>
    <derivirana_varijabla naziv="DomainObject.Predmet.OstaliListFormated_1">
      <item>Ana Botić</item>
    </derivirana_varijabla>
  </DomainObject.Predmet.OstaliListFormated>
  <DomainObject.Predmet.OstaliListFormatedOIB>
    <izvorni_sadrzaj>
      <item>Ana Botić, OIB 29863404509</item>
    </izvorni_sadrzaj>
    <derivirana_varijabla naziv="DomainObject.Predmet.OstaliListFormatedOIB_1">
      <item>Ana Botić, OIB 29863404509</item>
    </derivirana_varijabla>
  </DomainObject.Predmet.OstaliListFormatedOIB>
  <DomainObject.Predmet.OstaliListFormatedWithAdress>
    <izvorni_sadrzaj>
      <item>Ana Botić, Don Bare Poparića 30, 21217 Kaštel Novi</item>
    </izvorni_sadrzaj>
    <derivirana_varijabla naziv="DomainObject.Predmet.OstaliListFormatedWithAdress_1">
      <item>Ana Botić, Don Bare Poparića 30, 21217 Kaštel Novi</item>
    </derivirana_varijabla>
  </DomainObject.Predmet.OstaliListFormatedWithAdress>
  <DomainObject.Predmet.OstaliListFormatedWithAdressOIB>
    <izvorni_sadrzaj>
      <item>Ana Botić, OIB 29863404509, Don Bare Poparića 30, 21217 Kaštel Novi</item>
    </izvorni_sadrzaj>
    <derivirana_varijabla naziv="DomainObject.Predmet.OstaliListFormatedWithAdressOIB_1">
      <item>Ana Botić, OIB 29863404509, Don Bare Poparića 30, 21217 Kaštel Novi</item>
    </derivirana_varijabla>
  </DomainObject.Predmet.OstaliListFormatedWithAdressOIB>
  <DomainObject.Predmet.OstaliListNazivFormated>
    <izvorni_sadrzaj>
      <item>Ana Botić</item>
    </izvorni_sadrzaj>
    <derivirana_varijabla naziv="DomainObject.Predmet.OstaliListNazivFormated_1">
      <item>Ana Botić</item>
    </derivirana_varijabla>
  </DomainObject.Predmet.OstaliListNazivFormated>
  <DomainObject.Predmet.OstaliListNazivFormatedOIB>
    <izvorni_sadrzaj>
      <item>Ana Botić, OIB 29863404509</item>
    </izvorni_sadrzaj>
    <derivirana_varijabla naziv="DomainObject.Predmet.OstaliListNazivFormatedOIB_1">
      <item>Ana Botić, OIB 29863404509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FIDES ŠIBENIK društvo s ograničenom odgovornošću za trgovinu i iznajmljivanje vozila</izvorni_sadrzaj>
    <derivirana_varijabla naziv="DomainObject.Predmet.ProtustrankaIDrugi_1">FIDES ŠIBENIK društvo s ograničenom odgovornošću za trgovinu i iznajmljivanje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FIDES ŠIBENIK društvo s ograničenom odgovornošću za trgovinu i iznajmljivanje vozila, OIB 19532873871, Stjepana Radića 42 b , 22000 Šibenik</izvorni_sadrzaj>
    <derivirana_varijabla naziv="DomainObject.Predmet.ProtustrankaIDrugiAdressOIB_1">FIDES ŠIBENIK društvo s ograničenom odgovornošću za trgovinu i iznajmljivanje vozila, OIB 19532873871, Stjepana Radića 42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FIDES ŠIBENIK društvo s ograničenom odgovornošću za trgovinu i iznajmljivanje vozila</item>
      <item>FINA - Podružnica Šibenik</item>
      <item>Ana Botić</item>
    </izvorni_sadrzaj>
    <derivirana_varijabla naziv="DomainObject.Predmet.SudioniciListNaziv_1">
      <item>FIDES ŠIBENIK društvo s ograničenom odgovornošću za trgovinu i iznajmljivanje vozila</item>
      <item>FINA - Podružnica Šibenik</item>
      <item>Ana Botić</item>
    </derivirana_varijabla>
  </DomainObject.Predmet.SudioniciListNaziv>
  <DomainObject.Predmet.SudioniciListAdressOIB>
    <izvorni_sadrzaj>
      <item>FIDES ŠIBENIK društvo s ograničenom odgovornošću za trgovinu i iznajmljivanje vozila, OIB 19532873871, Stjepana Radića 42 b ,22000 Šibenik</item>
      <item>FINA - Podružnica Šibenik, OIB 85821130368, Perivoj L. Marune 1,22000 Šibenik</item>
      <item>Ana Botić, OIB 29863404509, Don Bare Poparića 30,21217 Kaštel Novi</item>
    </izvorni_sadrzaj>
    <derivirana_varijabla naziv="DomainObject.Predmet.SudioniciListAdressOIB_1">
      <item>FIDES ŠIBENIK društvo s ograničenom odgovornošću za trgovinu i iznajmljivanje vozila, OIB 19532873871, Stjepana Radića 42 b ,22000 Šibenik</item>
      <item>FINA - Podružnica Šibenik, OIB 85821130368, Perivoj L. Marune 1,22000 Šibenik</item>
      <item>Ana Botić, OIB 29863404509, Don Bare Poparića 30,21217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19532873871</item>
      <item>, OIB 85821130368</item>
      <item>, OIB 29863404509</item>
    </izvorni_sadrzaj>
    <derivirana_varijabla naziv="DomainObject.Predmet.SudioniciListNazivOIB_1">
      <item>, OIB 19532873871</item>
      <item>, OIB 85821130368</item>
      <item>, OIB 29863404509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257</properties:Words>
  <properties:Characters>1240</properties:Characters>
  <properties:Lines>57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2017-12-19T13:42:00Z</dcterms:created>
  <dc:creator>abajlo</dc:creator>
  <cp:lastModifiedBy>Nena Mužanović</cp:lastModifiedBy>
  <cp:lastPrinted>2015-10-13T10:36:00Z</cp:lastPrinted>
  <dcterms:modified xmlns:xsi="http://www.w3.org/2001/XMLSchema-instance" xsi:type="dcterms:W3CDTF">2017-12-20T12:18:00Z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