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9cafb" w14:paraId="d99cafb" w:rsidRDefault="00582FDB" w:rsidP="00582FDB" w:rsidR="00582FDB">
      <w:pPr>
        <w:spacing w:after="0"/>
        <w15:collapsed w:val="false"/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2FDB" w:rsidP="00582FDB" w:rsidR="00582FDB">
      <w:pPr>
        <w:spacing w:after="0"/>
      </w:pPr>
      <w:r>
        <w:t xml:space="preserve">         REPUBLIKA HRVATSKA</w:t>
      </w:r>
    </w:p>
    <w:p w:rsidRDefault="00582FDB" w:rsidP="00582FDB" w:rsidR="00582FDB">
      <w:pPr>
        <w:spacing w:after="0"/>
      </w:pPr>
      <w:r>
        <w:t xml:space="preserve"> TRGOVAČKI SUD U VARAŽDINU</w:t>
      </w:r>
    </w:p>
    <w:p w:rsidRDefault="00582FDB" w:rsidP="00582FDB" w:rsidR="00582FDB">
      <w:pPr>
        <w:spacing w:after="0"/>
        <w:ind w:firstLine="720"/>
      </w:pPr>
      <w:r>
        <w:t xml:space="preserve">         B. Radić 2</w:t>
      </w:r>
    </w:p>
    <w:p w:rsidRDefault="00582FDB" w:rsidP="00582FDB" w:rsidR="00582FDB">
      <w:pPr>
        <w:spacing w:after="0"/>
        <w:outlineLvl w:val="0"/>
      </w:pPr>
    </w:p>
    <w:p w:rsidRDefault="00582FDB" w:rsidP="00582FDB" w:rsidR="00582FDB">
      <w:pPr>
        <w:spacing w:after="0"/>
        <w:jc w:val="center"/>
      </w:pPr>
    </w:p>
    <w:p w:rsidRDefault="00582FDB" w:rsidP="00582FDB" w:rsidR="00582FDB">
      <w:pPr>
        <w:spacing w:after="0"/>
        <w:jc w:val="center"/>
      </w:pPr>
    </w:p>
    <w:p w:rsidRDefault="00582FDB" w:rsidP="00582FDB" w:rsidR="00582FDB">
      <w:pPr>
        <w:spacing w:after="0"/>
        <w:jc w:val="both"/>
      </w:pPr>
      <w:r>
        <w:tab/>
        <w:t>Trgovački sud u Varaždinu po sucu toga suda, Jasni Lekić, u predmetu u povodu zahtjeva Financijske agencije Regionalni centar Zagreb, Podružnica Varaždin, Augusta Cesarca 2, Varaždin, za pokretanje skraćenog stečajnog postupka protiv dužnika</w:t>
      </w:r>
      <w:r>
        <w:t xml:space="preserve"> KOSTEL S ENERGY j.d.o.o., OIB: 34546228785 sa sjedištem u Domovinskih žrtava 22, 40000 Čakovec</w:t>
      </w:r>
      <w:r>
        <w:t>, dana 25. travnja 2017. godine temeljem čl. 430. Stečajnog zakona ("Narodne novine" 71/15, u daljnjem tekstu SZ) objavljuje slijedeći</w:t>
      </w:r>
    </w:p>
    <w:p w:rsidRDefault="00582FDB" w:rsidP="00582FDB" w:rsidR="00582FDB">
      <w:pPr>
        <w:spacing w:after="0"/>
        <w:jc w:val="both"/>
      </w:pPr>
    </w:p>
    <w:p w:rsidRDefault="00582FDB" w:rsidP="00582FDB" w:rsidR="00582FDB">
      <w:pPr>
        <w:spacing w:after="0"/>
        <w:jc w:val="both"/>
      </w:pPr>
    </w:p>
    <w:p w:rsidRDefault="00582FDB" w:rsidP="00582FDB" w:rsidR="00582FDB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582FDB" w:rsidP="00582FDB" w:rsidR="00582FDB">
      <w:pPr>
        <w:spacing w:after="0"/>
        <w:jc w:val="center"/>
        <w:rPr>
          <w:sz w:val="28"/>
          <w:szCs w:val="28"/>
        </w:rPr>
      </w:pPr>
    </w:p>
    <w:p w:rsidRDefault="00582FDB" w:rsidP="00582FDB" w:rsidR="00582FDB">
      <w:pPr>
        <w:spacing w:after="0"/>
        <w:jc w:val="both"/>
      </w:pPr>
    </w:p>
    <w:p w:rsidRDefault="00582FDB" w:rsidP="00582FDB" w:rsidR="00582FDB">
      <w:pPr>
        <w:spacing w:after="0"/>
        <w:jc w:val="both"/>
      </w:pPr>
      <w:r>
        <w:tab/>
        <w:t>I/ Utvrđuje se da ukupni iznos evidentiranog duga dužnika KOSTEL S ENERGY j.d.o.o., OIB: 34546228785 sa sjedištem u Domovinskih žrtava 22, 40000 Čakovec</w:t>
      </w:r>
      <w:r>
        <w:t>, iznosi 109.170,74</w:t>
      </w:r>
      <w:r>
        <w:t xml:space="preserve"> kn.</w:t>
      </w:r>
    </w:p>
    <w:p w:rsidRDefault="00582FDB" w:rsidP="00582FDB" w:rsidR="00582FDB">
      <w:pPr>
        <w:spacing w:after="0"/>
        <w:jc w:val="both"/>
      </w:pPr>
    </w:p>
    <w:p w:rsidRDefault="00582FDB" w:rsidP="00582FDB" w:rsidR="00582FDB">
      <w:pPr>
        <w:spacing w:after="0"/>
        <w:jc w:val="both"/>
      </w:pPr>
      <w:r>
        <w:tab/>
        <w:t>II/ Poziva se direktor dužnika</w:t>
      </w:r>
      <w:r>
        <w:t xml:space="preserve"> Stjepan </w:t>
      </w:r>
      <w:proofErr w:type="spellStart"/>
      <w:r>
        <w:t>Kostel</w:t>
      </w:r>
      <w:proofErr w:type="spellEnd"/>
      <w:r>
        <w:t xml:space="preserve"> iz Čakovca, Domovinskih žrtava 22, OIB: 34274552510</w:t>
      </w:r>
      <w:r>
        <w:t xml:space="preserve">, da 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82FDB" w:rsidP="00582FDB" w:rsidR="00582FDB">
      <w:pPr>
        <w:spacing w:after="0"/>
        <w:jc w:val="both"/>
      </w:pPr>
    </w:p>
    <w:p w:rsidRDefault="00582FDB" w:rsidP="00582FDB" w:rsidR="00582FDB">
      <w:pPr>
        <w:spacing w:after="0"/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582FDB" w:rsidP="00582FDB" w:rsidR="00582FDB">
      <w:pPr>
        <w:spacing w:after="0"/>
        <w:jc w:val="both"/>
      </w:pPr>
    </w:p>
    <w:p w:rsidRDefault="00582FDB" w:rsidP="00582FDB" w:rsidR="00582FDB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582FDB" w:rsidP="00582FDB" w:rsidR="00582FDB">
      <w:pPr>
        <w:spacing w:after="0"/>
        <w:jc w:val="both"/>
      </w:pPr>
      <w:r>
        <w:tab/>
      </w:r>
    </w:p>
    <w:p w:rsidRDefault="00582FDB" w:rsidP="00582FDB" w:rsidR="00582FDB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582FDB" w:rsidP="00582FDB" w:rsidR="00582FDB">
      <w:pPr>
        <w:spacing w:after="0"/>
        <w:outlineLvl w:val="0"/>
      </w:pPr>
    </w:p>
    <w:p w:rsidRDefault="00582FDB" w:rsidP="00582FDB" w:rsidR="00582FDB">
      <w:pPr>
        <w:spacing w:after="0"/>
        <w:jc w:val="center"/>
        <w:outlineLvl w:val="0"/>
      </w:pPr>
      <w:r>
        <w:t>Obrazloženje</w:t>
      </w:r>
    </w:p>
    <w:p w:rsidRDefault="00582FDB" w:rsidP="00582FDB" w:rsidR="00582FDB">
      <w:pPr>
        <w:spacing w:after="0"/>
        <w:outlineLvl w:val="0"/>
      </w:pPr>
    </w:p>
    <w:p w:rsidRDefault="00582FDB" w:rsidP="00582FDB" w:rsidR="00582FDB">
      <w:pPr>
        <w:spacing w:after="0"/>
        <w:jc w:val="both"/>
        <w:outlineLvl w:val="0"/>
      </w:pPr>
      <w:r>
        <w:tab/>
        <w:t xml:space="preserve">Dana </w:t>
      </w:r>
      <w:r>
        <w:t>24</w:t>
      </w:r>
      <w:r>
        <w:t>. travnja 2017. godine, predlagatelj Financijska agencija, Regionalni centar Zagreb, Podružnica Varaždin podnio je prijedlog  za otvaranje stečajnog postupka nad dužnikom, navodeći da dužnik KOSTEL S ENERGY j.d.o.o., OIB: 34546228785 sa sjedištem u Domovinskih žrtava 22, 40000 Čakovec</w:t>
      </w:r>
      <w:r>
        <w:t>, na dan 17</w:t>
      </w:r>
      <w:r>
        <w:t>. travnja 2017. u Očevidniku redoslijeda osnova za plaćanje ima evidentirane neizvršene osnove za pla</w:t>
      </w:r>
      <w:r>
        <w:t>ćanje u ukupnom iznosu 109.170,74</w:t>
      </w:r>
      <w:r>
        <w:t xml:space="preserve"> kn te da dužnik nema zaposlenih.</w:t>
      </w:r>
    </w:p>
    <w:p w:rsidRDefault="00582FDB" w:rsidP="00582FDB" w:rsidR="00582FDB">
      <w:pPr>
        <w:spacing w:after="0"/>
        <w:jc w:val="both"/>
        <w:outlineLvl w:val="0"/>
      </w:pPr>
    </w:p>
    <w:p w:rsidRDefault="00582FDB" w:rsidP="00582FDB" w:rsidR="00582FDB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582FDB" w:rsidP="00582FDB" w:rsidR="00582FDB">
      <w:pPr>
        <w:spacing w:after="0"/>
        <w:jc w:val="both"/>
        <w:outlineLvl w:val="0"/>
      </w:pPr>
    </w:p>
    <w:p w:rsidRDefault="00582FDB" w:rsidP="00582FDB" w:rsidR="00582FDB">
      <w:pPr>
        <w:spacing w:after="0"/>
        <w:jc w:val="both"/>
        <w:outlineLvl w:val="0"/>
      </w:pPr>
    </w:p>
    <w:p w:rsidRDefault="00582FDB" w:rsidP="00582FDB" w:rsidR="00582FDB">
      <w:pPr>
        <w:spacing w:after="0"/>
        <w:jc w:val="center"/>
        <w:outlineLvl w:val="0"/>
      </w:pPr>
    </w:p>
    <w:p w:rsidRDefault="00582FDB" w:rsidP="00582FDB" w:rsidR="00582FDB">
      <w:pPr>
        <w:spacing w:after="0"/>
        <w:jc w:val="center"/>
        <w:outlineLvl w:val="0"/>
      </w:pPr>
      <w:r>
        <w:t xml:space="preserve">U Varaždinu, 25. travnja 2017. </w:t>
      </w:r>
    </w:p>
    <w:p w:rsidRDefault="00582FDB" w:rsidP="00582FDB" w:rsidR="00582FDB">
      <w:pPr>
        <w:spacing w:after="0"/>
        <w:jc w:val="center"/>
        <w:outlineLvl w:val="0"/>
      </w:pPr>
    </w:p>
    <w:p w:rsidRDefault="00582FDB" w:rsidP="00582FDB" w:rsidR="00582FDB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82FDB" w:rsidP="00582FDB" w:rsidR="00582FDB">
      <w:pPr>
        <w:spacing w:after="0"/>
        <w:jc w:val="center"/>
        <w:outlineLvl w:val="0"/>
      </w:pPr>
    </w:p>
    <w:p w:rsidRDefault="00582FDB" w:rsidP="00582FDB" w:rsidR="00582FDB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  <w:t xml:space="preserve">     SUDAC:</w:t>
      </w:r>
    </w:p>
    <w:p w:rsidRDefault="00582FDB" w:rsidP="00582FDB" w:rsidR="00582FDB">
      <w:pPr>
        <w:spacing w:after="0"/>
        <w:ind w:firstLine="720" w:left="3600"/>
        <w:outlineLvl w:val="0"/>
      </w:pPr>
    </w:p>
    <w:p w:rsidRDefault="00582FDB" w:rsidP="00582FDB" w:rsidR="00582FDB">
      <w:pPr>
        <w:spacing w:after="0"/>
        <w:ind w:firstLine="720" w:left="3600"/>
        <w:jc w:val="center"/>
        <w:outlineLvl w:val="0"/>
      </w:pPr>
      <w:r>
        <w:t xml:space="preserve">               Jasna Lekić</w:t>
      </w:r>
      <w:r w:rsidR="00147FE4">
        <w:t>, v.r.</w:t>
      </w:r>
      <w:bookmarkStart w:name="_GoBack" w:id="0"/>
      <w:bookmarkEnd w:id="0"/>
    </w:p>
    <w:p w:rsidRDefault="00582FDB" w:rsidP="00582FDB" w:rsidR="00582FDB">
      <w:pPr>
        <w:spacing w:after="0"/>
        <w:ind w:firstLine="720" w:left="3600"/>
        <w:outlineLvl w:val="0"/>
      </w:pPr>
    </w:p>
    <w:p w:rsidRDefault="00582FDB" w:rsidP="00582FDB" w:rsidR="00582FDB">
      <w:pPr>
        <w:spacing w:after="0"/>
        <w:outlineLvl w:val="0"/>
      </w:pPr>
    </w:p>
    <w:p w:rsidRDefault="00582FDB" w:rsidP="00582FDB" w:rsidR="00582FDB">
      <w:pPr>
        <w:spacing w:after="0"/>
        <w:outlineLvl w:val="0"/>
      </w:pPr>
    </w:p>
    <w:p w:rsidRDefault="00582FDB" w:rsidP="00582FDB" w:rsidR="00582FDB">
      <w:pPr>
        <w:spacing w:after="0"/>
        <w:outlineLvl w:val="0"/>
      </w:pPr>
    </w:p>
    <w:p w:rsidRDefault="00582FDB" w:rsidP="00582FDB" w:rsidR="00582FDB">
      <w:pPr>
        <w:spacing w:after="0"/>
        <w:outlineLvl w:val="0"/>
      </w:pPr>
    </w:p>
    <w:p w:rsidRDefault="00582FDB" w:rsidP="00582FDB" w:rsidR="00582FDB">
      <w:pPr>
        <w:spacing w:after="0"/>
        <w:outlineLvl w:val="0"/>
      </w:pPr>
      <w:r>
        <w:t>DNA:</w:t>
      </w:r>
    </w:p>
    <w:p w:rsidRDefault="00582FDB" w:rsidP="00582FDB" w:rsidR="00582FDB">
      <w:pPr>
        <w:spacing w:after="0"/>
        <w:outlineLvl w:val="0"/>
      </w:pPr>
      <w:r>
        <w:t>- e-Oglasna ploča suda</w:t>
      </w:r>
    </w:p>
    <w:p w:rsidRDefault="00582FDB" w:rsidP="00582FDB" w:rsidR="00582FDB">
      <w:pPr>
        <w:spacing w:after="0"/>
      </w:pPr>
    </w:p>
    <w:p w:rsidRDefault="00582FDB" w:rsidP="00582FDB" w:rsidR="00582FDB">
      <w:pPr>
        <w:spacing w:after="0"/>
      </w:pPr>
    </w:p>
    <w:p w:rsidRDefault="00582FDB" w:rsidP="00582FDB" w:rsidR="00582FDB">
      <w:pPr>
        <w:pStyle w:val="NormaleSPIS"/>
        <w:spacing w:after="0"/>
      </w:pPr>
    </w:p>
    <w:p w:rsidRDefault="00582FDB" w:rsidP="00582FDB" w:rsidR="00582FDB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582FDB" w:rsidP="00582FDB" w:rsidR="00582FDB">
      <w:pPr>
        <w:pStyle w:val="NormaleSPIS"/>
        <w:spacing w:after="0"/>
      </w:pP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278C" w:rsidP="00537B78" w:rsidR="001D278C">
      <w:r>
        <w:separator/>
      </w:r>
    </w:p>
  </w:endnote>
  <w:endnote w:id="0" w:type="continuationSeparator">
    <w:p w:rsidRDefault="001D278C" w:rsidP="00537B78" w:rsidR="001D27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278C" w:rsidP="00537B78" w:rsidR="001D278C">
      <w:r>
        <w:separator/>
      </w:r>
    </w:p>
  </w:footnote>
  <w:footnote w:id="0" w:type="continuationSeparator">
    <w:p w:rsidRDefault="001D278C" w:rsidP="00537B78" w:rsidR="001D27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2FDB" w:rsidR="008333A9">
    <w:pPr>
      <w:pStyle w:val="Zaglavlje"/>
    </w:pPr>
    <w:r>
      <w:rPr>
        <w:rStyle w:val="PozadinaSvijetloCrvena"/>
        <w:shd w:fill="auto" w:color="auto" w:val="clear"/>
      </w:rPr>
      <w:t>Poslovni broj: 3 St-219/17-3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47FE4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278C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2FDB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7355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St-219/2017-3</izvorni_sadrzaj>
    <derivirana_varijabla naziv="DomainObject.Oznaka_1">St-219/2017-3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St-219/2017</izvorni_sadrzaj>
    <derivirana_varijabla naziv="DomainObject.Predmet.OznakaBroj_1">St-219/2017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KOSTEL S ENERGY jednostavno društvo s ograničenom odgovornošću za proizvodnju i prodaju električne energije i montažu ener</izvorni_sadrzaj>
    <derivirana_varijabla naziv="DomainObject.Predmet.ProtustrankaFormated_1">  KOSTEL S ENERGY jednostavno društvo s ograničenom odgovornošću za proizvodnju i prodaju električne energije i montažu ener</derivirana_varijabla>
  </DomainObject.Predmet.ProtustrankaFormated>
  <DomainObject.Predmet.ProtustrankaFormatedOIB>
    <izvorni_sadrzaj>  KOSTEL S ENERGY jednostavno društvo s ograničenom odgovornošću za proizvodnju i prodaju električne energije i montažu ener, OIB 34546228785</izvorni_sadrzaj>
    <derivirana_varijabla naziv="DomainObject.Predmet.ProtustrankaFormatedOIB_1">  KOSTEL S ENERGY jednostavno društvo s ograničenom odgovornošću za proizvodnju i prodaju električne energije i montažu ener, OIB 34546228785</derivirana_varijabla>
  </DomainObject.Predmet.ProtustrankaFormatedOIB>
  <DomainObject.Predmet.ProtustrankaFormatedWithAdress>
    <izvorni_sadrzaj> KOSTEL S ENERGY jednostavno društvo s ograničenom odgovornošću za proizvodnju i prodaju električne energije i montažu ener, Domovinskih žrtava 22, 40000 Čakovec</izvorni_sadrzaj>
    <derivirana_varijabla naziv="DomainObject.Predmet.ProtustrankaFormatedWithAdress_1"> KOSTEL S ENERGY jednostavno društvo s ograničenom odgovornošću za proizvodnju i prodaju električne energije i montažu ener, Domovinskih žrtava 22, 40000 Čakovec</derivirana_varijabla>
  </DomainObject.Predmet.ProtustrankaFormatedWithAdress>
  <DomainObject.Predmet.ProtustrankaFormatedWithAdressOIB>
    <izvorni_sadrzaj> KOSTEL S ENERGY jednostavno društvo s ograničenom odgovornošću za proizvodnju i prodaju električne energije i montažu ener, OIB 34546228785, Domovinskih žrtava 22, 40000 Čakovec</izvorni_sadrzaj>
    <derivirana_varijabla naziv="DomainObject.Predmet.ProtustrankaFormatedWithAdressOIB_1"> KOSTEL S ENERGY jednostavno društvo s ograničenom odgovornošću za proizvodnju i prodaju električne energije i montažu ener, OIB 34546228785, Domovinskih žrtava 22, 40000 Čakovec</derivirana_varijabla>
  </DomainObject.Predmet.ProtustrankaFormatedWithAdressOIB>
  <DomainObject.Predmet.ProtustrankaWithAdress>
    <izvorni_sadrzaj>KOSTEL S ENERGY jednostavno društvo s ograničenom odgovornošću za proizvodnju i prodaju električne energije i montažu ener Domovinskih žrtava 22, 40000 Čakovec</izvorni_sadrzaj>
    <derivirana_varijabla naziv="DomainObject.Predmet.ProtustrankaWithAdress_1">KOSTEL S ENERGY jednostavno društvo s ograničenom odgovornošću za proizvodnju i prodaju električne energije i montažu ener Domovinskih žrtava 22, 40000 Čakovec</derivirana_varijabla>
  </DomainObject.Predmet.ProtustrankaWithAdress>
  <DomainObject.Predmet.ProtustrankaWithAdressOIB>
    <izvorni_sadrzaj>KOSTEL S ENERGY jednostavno društvo s ograničenom odgovornošću za proizvodnju i prodaju električne energije i montažu ener, OIB 34546228785, Domovinskih žrtava 22, 40000 Čakovec</izvorni_sadrzaj>
    <derivirana_varijabla naziv="DomainObject.Predmet.ProtustrankaWithAdressOIB_1">KOSTEL S ENERGY jednostavno društvo s ograničenom odgovornošću za proizvodnju i prodaju električne energije i montažu ener, OIB 34546228785, Domovinskih žrtava 22, 40000 Čakovec</derivirana_varijabla>
  </DomainObject.Predmet.ProtustrankaWithAdressOIB>
  <DomainObject.Predmet.ProtustrankaNazivFormated>
    <izvorni_sadrzaj>KOSTEL S ENERGY jednostavno društvo s ograničenom odgovornošću za proizvodnju i prodaju električne energije i montažu ener</izvorni_sadrzaj>
    <derivirana_varijabla naziv="DomainObject.Predmet.ProtustrankaNazivFormated_1">KOSTEL S ENERGY jednostavno društvo s ograničenom odgovornošću za proizvodnju i prodaju električne energije i montažu ener</derivirana_varijabla>
  </DomainObject.Predmet.ProtustrankaNazivFormated>
  <DomainObject.Predmet.ProtustrankaNazivFormatedOIB>
    <izvorni_sadrzaj>KOSTEL S ENERGY jednostavno društvo s ograničenom odgovornošću za proizvodnju i prodaju električne energije i montažu ener, OIB 34546228785</izvorni_sadrzaj>
    <derivirana_varijabla naziv="DomainObject.Predmet.ProtustrankaNazivFormatedOIB_1">KOSTEL S ENERGY jednostavno društvo s ograničenom odgovornošću za proizvodnju i prodaju električne energije i montažu ener, OIB 34546228785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109170.74</izvorni_sadrzaj>
    <derivirana_varijabla naziv="DomainObject.Predmet.TrenutnaVrijednost_1">109170.74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KOSTEL S ENERGY jednostavno društvo s ograničenom odgovornošću za proizvodnju i prodaju električne energije i montažu ener</item>
    </izvorni_sadrzaj>
    <derivirana_varijabla naziv="DomainObject.Predmet.ProtuStrankaListFormated_1">
      <item>KOSTEL S ENERGY jednostavno društvo s ograničenom odgovornošću za proizvodnju i prodaju električne energije i montažu ener</item>
    </derivirana_varijabla>
  </DomainObject.Predmet.ProtuStrankaListFormated>
  <DomainObject.Predmet.ProtuStrankaListFormatedOIB>
    <izvorni_sadrzaj>
      <item>KOSTEL S ENERGY jednostavno društvo s ograničenom odgovornošću za proizvodnju i prodaju električne energije i montažu ener, OIB 34546228785</item>
    </izvorni_sadrzaj>
    <derivirana_varijabla naziv="DomainObject.Predmet.ProtuStrankaListFormatedOIB_1">
      <item>KOSTEL S ENERGY jednostavno društvo s ograničenom odgovornošću za proizvodnju i prodaju električne energije i montažu ener, OIB 34546228785</item>
    </derivirana_varijabla>
  </DomainObject.Predmet.ProtuStrankaListFormatedOIB>
  <DomainObject.Predmet.ProtuStrankaListFormatedWithAdress>
    <izvorni_sadrzaj>
      <item>KOSTEL S ENERGY jednostavno društvo s ograničenom odgovornošću za proizvodnju i prodaju električne energije i montažu ener, Domovinskih žrtava 22, 40000 Čakovec</item>
    </izvorni_sadrzaj>
    <derivirana_varijabla naziv="DomainObject.Predmet.ProtuStrankaListFormatedWithAdress_1">
      <item>KOSTEL S ENERGY jednostavno društvo s ograničenom odgovornošću za proizvodnju i prodaju električne energije i montažu ener, Domovinskih žrtava 22, 40000 Čakovec</item>
    </derivirana_varijabla>
  </DomainObject.Predmet.ProtuStrankaListFormatedWithAdress>
  <DomainObject.Predmet.ProtuStrankaListFormatedWithAdressOIB>
    <izvorni_sadrzaj>
      <item>KOSTEL S ENERGY jednostavno društvo s ograničenom odgovornošću za proizvodnju i prodaju električne energije i montažu ener, OIB 34546228785, Domovinskih žrtava 22, 40000 Čakovec</item>
    </izvorni_sadrzaj>
    <derivirana_varijabla naziv="DomainObject.Predmet.ProtuStrankaListFormatedWithAdressOIB_1">
      <item>KOSTEL S ENERGY jednostavno društvo s ograničenom odgovornošću za proizvodnju i prodaju električne energije i montažu ener, OIB 34546228785, Domovinskih žrtava 22, 40000 Čakovec</item>
    </derivirana_varijabla>
  </DomainObject.Predmet.ProtuStrankaListFormatedWithAdressOIB>
  <DomainObject.Predmet.ProtuStrankaListNazivFormated>
    <izvorni_sadrzaj>
      <item>KOSTEL S ENERGY jednostavno društvo s ograničenom odgovornošću za proizvodnju i prodaju električne energije i montažu ener</item>
    </izvorni_sadrzaj>
    <derivirana_varijabla naziv="DomainObject.Predmet.ProtuStrankaListNazivFormated_1">
      <item>KOSTEL S ENERGY jednostavno društvo s ograničenom odgovornošću za proizvodnju i prodaju električne energije i montažu ener</item>
    </derivirana_varijabla>
  </DomainObject.Predmet.ProtuStrankaListNazivFormated>
  <DomainObject.Predmet.ProtuStrankaListNazivFormatedOIB>
    <izvorni_sadrzaj>
      <item>KOSTEL S ENERGY jednostavno društvo s ograničenom odgovornošću za proizvodnju i prodaju električne energije i montažu ener, OIB 34546228785</item>
    </izvorni_sadrzaj>
    <derivirana_varijabla naziv="DomainObject.Predmet.ProtuStrankaListNazivFormatedOIB_1">
      <item>KOSTEL S ENERGY jednostavno društvo s ograničenom odgovornošću za proizvodnju i prodaju električne energije i montažu ener, OIB 34546228785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>St-219/2017-3</izvorni_sadrzaj>
    <derivirana_varijabla naziv="DomainObject.PoslovniBrojDokumenta_1">St-219/2017-3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KOSTEL S ENERGY jednostavno društvo s ograničenom odgovornošću za proizvodnju i prodaju električne energije i montažu ener</izvorni_sadrzaj>
    <derivirana_varijabla naziv="DomainObject.Predmet.ProtustrankaIDrugi_1">KOSTEL S ENERGY jednostavno društvo s ograničenom odgovornošću za proizvodnju i prodaju električne energije i montažu ener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KOSTEL S ENERGY jednostavno društvo s ograničenom odgovornošću za proizvodnju i prodaju električne energije i montažu ener, OIB 34546228785, Domovinskih žrtava 22, 40000 Čakovec</izvorni_sadrzaj>
    <derivirana_varijabla naziv="DomainObject.Predmet.ProtustrankaIDrugiAdressOIB_1">KOSTEL S ENERGY jednostavno društvo s ograničenom odgovornošću za proizvodnju i prodaju električne energije i montažu ener, OIB 34546228785, Domovinskih žrtava 22,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KOSTEL S ENERGY jednostavno društvo s ograničenom odgovornošću za proizvodnju i prodaju električne energije i montažu ener</item>
      <item>Sudski registar</item>
      <item>e-oglasna ploča</item>
    </izvorni_sadrzaj>
    <derivirana_varijabla naziv="DomainObject.Predmet.SudioniciListNaziv_1">
      <item>Financijska agencija</item>
      <item>KOSTEL S ENERGY jednostavno društvo s ograničenom odgovornošću za proizvodnju i prodaju električne energije i montažu ener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KOSTEL S ENERGY jednostavno društvo s ograničenom odgovornošću za proizvodnju i prodaju električne energije i montažu ener, OIB 34546228785, Domovinskih žrtava 22,40000 Čakovec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KOSTEL S ENERGY jednostavno društvo s ograničenom odgovornošću za proizvodnju i prodaju električne energije i montažu ener, OIB 34546228785, Domovinskih žrtava 22,40000 Čakovec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0FAC37-F80E-4FD5-A3B4-76435347FB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2500</properties:Characters>
  <properties:Lines>79</properties:Lines>
  <properties:Paragraphs>18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2017-04-25T10:03:00Z</cp:lastPrinted>
  <dcterms:modified xmlns:xsi="http://www.w3.org/2001/XMLSchema-instance" xsi:type="dcterms:W3CDTF">2017-04-25T10:03:00Z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St-219/2017-3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