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f94e" w14:paraId="953f94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3F1E8A">
        <w:rPr>
          <w:rStyle w:val="Naglaeno"/>
          <w:b w:val="false"/>
        </w:rPr>
        <w:t>8</w:t>
      </w:r>
      <w:r w:rsidR="00266874">
        <w:rPr>
          <w:rStyle w:val="Naglaeno"/>
          <w:b w:val="false"/>
        </w:rPr>
        <w:t>4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67ECE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2C74A9" w:rsidRPr="002C74A9">
        <w:t>LUSIANO COMPANY d.o.o.</w:t>
      </w:r>
      <w:r w:rsidR="00BB3D58">
        <w:t xml:space="preserve">, </w:t>
      </w:r>
      <w:r w:rsidR="000A2546" w:rsidRPr="000A2546">
        <w:t>Zagreb</w:t>
      </w:r>
      <w:r w:rsidR="00706CE6" w:rsidRPr="00706CE6">
        <w:t xml:space="preserve">, </w:t>
      </w:r>
      <w:proofErr w:type="spellStart"/>
      <w:r w:rsidR="002C74A9" w:rsidRPr="002C74A9">
        <w:t>Karažnik</w:t>
      </w:r>
      <w:proofErr w:type="spellEnd"/>
      <w:r w:rsidR="002C74A9" w:rsidRPr="002C74A9">
        <w:t xml:space="preserve"> 38/B</w:t>
      </w:r>
      <w:r w:rsidR="00331402" w:rsidRPr="003848FE">
        <w:t>,</w:t>
      </w:r>
      <w:r w:rsidR="00331402">
        <w:t xml:space="preserve"> </w:t>
      </w:r>
      <w:r w:rsidR="001A15D3" w:rsidRPr="001A15D3">
        <w:t>MBS:</w:t>
      </w:r>
      <w:r w:rsidR="001A15D3">
        <w:t xml:space="preserve"> </w:t>
      </w:r>
      <w:r w:rsidR="002C74A9" w:rsidRPr="002C74A9">
        <w:t>080781587</w:t>
      </w:r>
      <w:r w:rsidR="00331402">
        <w:t xml:space="preserve">, </w:t>
      </w:r>
      <w:r w:rsidR="00706CE6">
        <w:t>OIB</w:t>
      </w:r>
      <w:r w:rsidR="00706CE6" w:rsidRPr="00706CE6">
        <w:t xml:space="preserve">: </w:t>
      </w:r>
      <w:r w:rsidR="002C74A9" w:rsidRPr="002C74A9">
        <w:t>42540220063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495AC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2C74A9" w:rsidRPr="002C74A9">
        <w:t>LUSIANO COMPANY d.o.o.</w:t>
      </w:r>
      <w:r w:rsidR="002C74A9">
        <w:t xml:space="preserve">, </w:t>
      </w:r>
      <w:r w:rsidR="002C74A9" w:rsidRPr="000A2546">
        <w:t>Zagreb</w:t>
      </w:r>
      <w:r w:rsidR="002C74A9" w:rsidRPr="00706CE6">
        <w:t xml:space="preserve">, </w:t>
      </w:r>
      <w:proofErr w:type="spellStart"/>
      <w:r w:rsidR="002C74A9" w:rsidRPr="002C74A9">
        <w:t>Karažnik</w:t>
      </w:r>
      <w:proofErr w:type="spellEnd"/>
      <w:r w:rsidR="002C74A9" w:rsidRPr="002C74A9">
        <w:t xml:space="preserve"> 38/B</w:t>
      </w:r>
      <w:r w:rsidR="002C74A9" w:rsidRPr="003848FE">
        <w:t>,</w:t>
      </w:r>
      <w:r w:rsidR="002C74A9">
        <w:t xml:space="preserve"> </w:t>
      </w:r>
      <w:r w:rsidR="002C74A9" w:rsidRPr="001A15D3">
        <w:t>MBS:</w:t>
      </w:r>
      <w:r w:rsidR="002C74A9">
        <w:t xml:space="preserve"> </w:t>
      </w:r>
      <w:r w:rsidR="002C74A9" w:rsidRPr="002C74A9">
        <w:t>080781587</w:t>
      </w:r>
      <w:r w:rsidR="002C74A9">
        <w:t>, OIB</w:t>
      </w:r>
      <w:r w:rsidR="002C74A9" w:rsidRPr="00706CE6">
        <w:t xml:space="preserve">: </w:t>
      </w:r>
      <w:r w:rsidR="002C74A9" w:rsidRPr="002C74A9">
        <w:t>42540220063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2C74A9">
        <w:t>206.194,44</w:t>
      </w:r>
      <w:r w:rsidR="00495AC7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3F1E8A">
        <w:t>8</w:t>
      </w:r>
      <w:r w:rsidR="00266874">
        <w:t>4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A9C" w:rsidR="00381A9C">
      <w:r>
        <w:separator/>
      </w:r>
    </w:p>
  </w:endnote>
  <w:endnote w:id="0" w:type="continuationSeparator">
    <w:p w:rsidRDefault="00381A9C" w:rsidR="00381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A9C" w:rsidR="00381A9C">
      <w:r>
        <w:separator/>
      </w:r>
    </w:p>
  </w:footnote>
  <w:footnote w:id="0" w:type="continuationSeparator">
    <w:p w:rsidRDefault="00381A9C" w:rsidR="00381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45EB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A2546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022FE"/>
    <w:rsid w:val="0012059F"/>
    <w:rsid w:val="001219D5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15D3"/>
    <w:rsid w:val="001B4101"/>
    <w:rsid w:val="001B49A2"/>
    <w:rsid w:val="001B5F20"/>
    <w:rsid w:val="001B70D9"/>
    <w:rsid w:val="001C1653"/>
    <w:rsid w:val="001C73F4"/>
    <w:rsid w:val="001C785B"/>
    <w:rsid w:val="001C7F1E"/>
    <w:rsid w:val="001E04A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6874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C74A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1A9C"/>
    <w:rsid w:val="0038265B"/>
    <w:rsid w:val="003832CA"/>
    <w:rsid w:val="00383AE3"/>
    <w:rsid w:val="00384135"/>
    <w:rsid w:val="003848FE"/>
    <w:rsid w:val="003879D1"/>
    <w:rsid w:val="00390BF1"/>
    <w:rsid w:val="003924AF"/>
    <w:rsid w:val="003A3755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1E8A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54F0"/>
    <w:rsid w:val="0048747B"/>
    <w:rsid w:val="00494742"/>
    <w:rsid w:val="00495563"/>
    <w:rsid w:val="00495AC7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A757C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752DC"/>
    <w:rsid w:val="0078009A"/>
    <w:rsid w:val="00790717"/>
    <w:rsid w:val="00794242"/>
    <w:rsid w:val="00796006"/>
    <w:rsid w:val="00796AED"/>
    <w:rsid w:val="007A4540"/>
    <w:rsid w:val="007A5699"/>
    <w:rsid w:val="007A5B3D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04B6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56AA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9F319A"/>
    <w:rsid w:val="009F3D96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6757C"/>
    <w:rsid w:val="00A81194"/>
    <w:rsid w:val="00A82CBA"/>
    <w:rsid w:val="00A8702F"/>
    <w:rsid w:val="00AA6B6E"/>
    <w:rsid w:val="00AB7B53"/>
    <w:rsid w:val="00AC2127"/>
    <w:rsid w:val="00AD0676"/>
    <w:rsid w:val="00AD251E"/>
    <w:rsid w:val="00AE3893"/>
    <w:rsid w:val="00B00E40"/>
    <w:rsid w:val="00B05A06"/>
    <w:rsid w:val="00B24B41"/>
    <w:rsid w:val="00B32948"/>
    <w:rsid w:val="00B33434"/>
    <w:rsid w:val="00B40E36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B679A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3D65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01955"/>
    <w:rsid w:val="00D212DB"/>
    <w:rsid w:val="00D21A8D"/>
    <w:rsid w:val="00D22877"/>
    <w:rsid w:val="00D23251"/>
    <w:rsid w:val="00D24109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A1F"/>
    <w:rsid w:val="00DE5F69"/>
    <w:rsid w:val="00E23AF8"/>
    <w:rsid w:val="00E27BF4"/>
    <w:rsid w:val="00E30220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971DA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5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545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45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5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5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5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545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45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5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5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LUSIANO COMPANY d.o.o.</izvorni_sadrzaj>
    <derivirana_varijabla naziv="DomainObject.Predmet.ProtustrankaFormated_1">  LUSIANO COMPANY d.o.o.</derivirana_varijabla>
  </DomainObject.Predmet.ProtustrankaFormated>
  <DomainObject.Predmet.ProtustrankaFormatedOIB>
    <izvorni_sadrzaj>  LUSIANO COMPANY d.o.o., OIB 42540220063</izvorni_sadrzaj>
    <derivirana_varijabla naziv="DomainObject.Predmet.ProtustrankaFormatedOIB_1">  LUSIANO COMPANY d.o.o., OIB 42540220063</derivirana_varijabla>
  </DomainObject.Predmet.ProtustrankaFormatedOIB>
  <DomainObject.Predmet.ProtustrankaFormatedWithAdress>
    <izvorni_sadrzaj> LUSIANO COMPANY d.o.o., Karažnik 38/B, 10000 Zagreb</izvorni_sadrzaj>
    <derivirana_varijabla naziv="DomainObject.Predmet.ProtustrankaFormatedWithAdress_1"> LUSIANO COMPANY d.o.o., Karažnik 38/B, 10000 Zagreb</derivirana_varijabla>
  </DomainObject.Predmet.ProtustrankaFormatedWithAdress>
  <DomainObject.Predmet.ProtustrankaFormatedWithAdressOIB>
    <izvorni_sadrzaj> LUSIANO COMPANY d.o.o., OIB 42540220063, Karažnik 38/B, 10000 Zagreb</izvorni_sadrzaj>
    <derivirana_varijabla naziv="DomainObject.Predmet.ProtustrankaFormatedWithAdressOIB_1"> LUSIANO COMPANY d.o.o., OIB 42540220063, Karažnik 38/B, 10000 Zagreb</derivirana_varijabla>
  </DomainObject.Predmet.ProtustrankaFormatedWithAdressOIB>
  <DomainObject.Predmet.ProtustrankaWithAdress>
    <izvorni_sadrzaj>LUSIANO COMPANY d.o.o. Karažnik 38/B, 10000 Zagreb</izvorni_sadrzaj>
    <derivirana_varijabla naziv="DomainObject.Predmet.ProtustrankaWithAdress_1">LUSIANO COMPANY d.o.o. Karažnik 38/B, 10000 Zagreb</derivirana_varijabla>
  </DomainObject.Predmet.ProtustrankaWithAdress>
  <DomainObject.Predmet.ProtustrankaWithAdressOIB>
    <izvorni_sadrzaj>LUSIANO COMPANY d.o.o., OIB 42540220063, Karažnik 38/B, 10000 Zagreb</izvorni_sadrzaj>
    <derivirana_varijabla naziv="DomainObject.Predmet.ProtustrankaWithAdressOIB_1">LUSIANO COMPANY d.o.o., OIB 42540220063, Karažnik 38/B, 10000 Zagreb</derivirana_varijabla>
  </DomainObject.Predmet.ProtustrankaWithAdressOIB>
  <DomainObject.Predmet.ProtustrankaNazivFormated>
    <izvorni_sadrzaj>LUSIANO COMPANY d.o.o.</izvorni_sadrzaj>
    <derivirana_varijabla naziv="DomainObject.Predmet.ProtustrankaNazivFormated_1">LUSIANO COMPANY d.o.o.</derivirana_varijabla>
  </DomainObject.Predmet.ProtustrankaNazivFormated>
  <DomainObject.Predmet.ProtustrankaNazivFormatedOIB>
    <izvorni_sadrzaj>LUSIANO COMPANY d.o.o., OIB 42540220063</izvorni_sadrzaj>
    <derivirana_varijabla naziv="DomainObject.Predmet.ProtustrankaNazivFormatedOIB_1">LUSIANO COMPANY d.o.o., OIB 42540220063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LUSIANO COMPANY d.o.o.</item>
    </izvorni_sadrzaj>
    <derivirana_varijabla naziv="DomainObject.Predmet.ProtuStrankaListFormated_1">
      <item>LUSIANO COMPANY d.o.o.</item>
    </derivirana_varijabla>
  </DomainObject.Predmet.ProtuStrankaListFormated>
  <DomainObject.Predmet.ProtuStrankaListFormatedOIB>
    <izvorni_sadrzaj>
      <item>LUSIANO COMPANY d.o.o., OIB 42540220063</item>
    </izvorni_sadrzaj>
    <derivirana_varijabla naziv="DomainObject.Predmet.ProtuStrankaListFormatedOIB_1">
      <item>LUSIANO COMPANY d.o.o., OIB 42540220063</item>
    </derivirana_varijabla>
  </DomainObject.Predmet.ProtuStrankaListFormatedOIB>
  <DomainObject.Predmet.ProtuStrankaListFormatedWithAdress>
    <izvorni_sadrzaj>
      <item>LUSIANO COMPANY d.o.o., Karažnik 38/B, 10000 Zagreb</item>
    </izvorni_sadrzaj>
    <derivirana_varijabla naziv="DomainObject.Predmet.ProtuStrankaListFormatedWithAdress_1">
      <item>LUSIANO COMPANY d.o.o., Karažnik 38/B, 10000 Zagreb</item>
    </derivirana_varijabla>
  </DomainObject.Predmet.ProtuStrankaListFormatedWithAdress>
  <DomainObject.Predmet.ProtuStrankaListFormatedWithAdressOIB>
    <izvorni_sadrzaj>
      <item>LUSIANO COMPANY d.o.o., OIB 42540220063, Karažnik 38/B, 10000 Zagreb</item>
    </izvorni_sadrzaj>
    <derivirana_varijabla naziv="DomainObject.Predmet.ProtuStrankaListFormatedWithAdressOIB_1">
      <item>LUSIANO COMPANY d.o.o., OIB 42540220063, Karažnik 38/B, 10000 Zagreb</item>
    </derivirana_varijabla>
  </DomainObject.Predmet.ProtuStrankaListFormatedWithAdressOIB>
  <DomainObject.Predmet.ProtuStrankaListNazivFormated>
    <izvorni_sadrzaj>
      <item>LUSIANO COMPANY d.o.o.</item>
    </izvorni_sadrzaj>
    <derivirana_varijabla naziv="DomainObject.Predmet.ProtuStrankaListNazivFormated_1">
      <item>LUSIANO COMPANY d.o.o.</item>
    </derivirana_varijabla>
  </DomainObject.Predmet.ProtuStrankaListNazivFormated>
  <DomainObject.Predmet.ProtuStrankaListNazivFormatedOIB>
    <izvorni_sadrzaj>
      <item>LUSIANO COMPANY d.o.o., OIB 42540220063</item>
    </izvorni_sadrzaj>
    <derivirana_varijabla naziv="DomainObject.Predmet.ProtuStrankaListNazivFormatedOIB_1">
      <item>LUSIANO COMPANY d.o.o., OIB 42540220063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LUSIANO COMPANY d.o.o.</izvorni_sadrzaj>
    <derivirana_varijabla naziv="DomainObject.Predmet.ProtustrankaIDrugi_1">LUSIANO COMPANY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LUSIANO COMPANY d.o.o., OIB 42540220063, Karažnik 38/B, 10000 Zagreb</izvorni_sadrzaj>
    <derivirana_varijabla naziv="DomainObject.Predmet.ProtustrankaIDrugiAdressOIB_1">LUSIANO COMPANY d.o.o., OIB 42540220063, Karažnik 38/B,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LUSIANO COMPANY d.o.o.</item>
      <item>FINA Regionalni centar Zagreb</item>
    </izvorni_sadrzaj>
    <derivirana_varijabla naziv="DomainObject.Predmet.SudioniciListNaziv_1">
      <item>LUSIANO COMPANY d.o.o.</item>
      <item>FINA Regionalni centar Zagreb</item>
    </derivirana_varijabla>
  </DomainObject.Predmet.SudioniciListNaziv>
  <DomainObject.Predmet.SudioniciListAdressOIB>
    <izvorni_sadrzaj>
      <item>LUSIANO COMPANY d.o.o., OIB 42540220063, Karažnik 38/B,10000 Zagreb</item>
      <item>FINA Regionalni centar Zagreb, OIB 85821130368, Trg svibanjskih žrtava 1995. br. 1,10000 Zagreb</item>
    </izvorni_sadrzaj>
    <derivirana_varijabla naziv="DomainObject.Predmet.SudioniciListAdressOIB_1">
      <item>LUSIANO COMPANY d.o.o., OIB 42540220063, Karažnik 38/B,10000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42540220063</item>
      <item>, OIB 85821130368</item>
    </izvorni_sadrzaj>
    <derivirana_varijabla naziv="DomainObject.Predmet.SudioniciListNazivOIB_1">
      <item>, OIB 42540220063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09A95-D2F3-48FC-B75F-EEA443065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2045</properties:Characters>
  <properties:Lines>54</properties:Lines>
  <properties:Paragraphs>16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2017-02-09T07:24:00Z</cp:lastPrinted>
  <dcterms:modified xmlns:xsi="http://www.w3.org/2001/XMLSchema-instance" xsi:type="dcterms:W3CDTF">2017-02-09T07:36:00Z</dcterms:modified>
  <cp:revision>332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