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040b" w14:paraId="56f040b" w:rsidRDefault="00CC00F1" w:rsidP="00CC00F1" w:rsidR="000A7106" w:rsidRPr="00FA3260">
      <w:pPr>
        <w:jc w:val="right"/>
        <w15:collapsed w:val="false"/>
        <w:rPr>
          <w:b/>
        </w:rPr>
      </w:pPr>
      <w:bookmarkStart w:name="_GoBack" w:id="0"/>
      <w:bookmarkEnd w:id="0"/>
      <w:r w:rsidRPr="001C5505">
        <w:t>1 St-</w:t>
      </w:r>
      <w:r w:rsidR="0086356C">
        <w:t>793/16-14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86356C">
        <w:t>HOME SWEET HOME d.o.o., Zadar, Vjekoslava Maštrovića 47</w:t>
      </w:r>
      <w:r w:rsidR="00F81A36" w:rsidRPr="001C5505">
        <w:t>,</w:t>
      </w:r>
      <w:r w:rsidR="0086356C">
        <w:t xml:space="preserve"> OIB: 88389765349</w:t>
      </w:r>
      <w:r w:rsidR="008959B3">
        <w:t>,</w:t>
      </w:r>
      <w:r w:rsidR="00F81A36" w:rsidRPr="001C5505">
        <w:t xml:space="preserve"> </w:t>
      </w:r>
      <w:r w:rsidR="003A0A6A" w:rsidRPr="001C5505">
        <w:t xml:space="preserve">dana </w:t>
      </w:r>
      <w:r w:rsidR="008959B3">
        <w:t>19. 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6356C">
        <w:t>HOME SWEET HOME d.o.o., Zadar, Vjekoslava Maštrovića 47</w:t>
      </w:r>
      <w:r w:rsidR="0086356C" w:rsidRPr="001C5505">
        <w:t>,</w:t>
      </w:r>
      <w:r w:rsidR="0086356C">
        <w:t xml:space="preserve"> OIB: 88389765349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6356C">
        <w:t>15.700,00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6356C">
        <w:t>793</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86356C">
        <w:t>60.786,15</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A44BE1">
        <w:t>15.700,00</w:t>
      </w:r>
      <w:r w:rsidRPr="001C5505">
        <w:t xml:space="preserve"> </w:t>
      </w:r>
      <w:r w:rsidRPr="00D019D4">
        <w:t xml:space="preserve">kuna, </w:t>
      </w:r>
      <w:r>
        <w:t xml:space="preserve">a koji se sastoji od </w:t>
      </w:r>
      <w:r w:rsidR="00A44BE1">
        <w:t>sudskih troškova 800,00 kuna, izrada pečata 100,00 kn, otvaranje i zatvaranje žiro računa 800,00 kuna, dovođenje u red očevidnik knjigovodstvenih podataka i vođenje poslovnih knjiga 5.000,00 kn, nagrada stečajnom upravitelju 8.000,00 kuna te ostali razni troškovi (telefon, gorivo, poštarina...) 1.000,00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959B3">
        <w:t>19.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 w:rsidRPr="00D019D4">
        <w:t>-</w:t>
      </w:r>
      <w:r w:rsidR="007B312D">
        <w:t xml:space="preserve"> e-</w:t>
      </w:r>
      <w:r w:rsidRPr="00D019D4">
        <w:t>oglasna ploča</w:t>
      </w:r>
    </w:p>
    <w:p w:rsidRDefault="008959B3" w:rsidP="00591DA9" w:rsidR="008959B3" w:rsidRPr="00D019D4">
      <w:r>
        <w:t>- stečajnom upravitelju - emailom</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56C" w:rsidP="00FC3541" w:rsidR="0086356C">
      <w:r>
        <w:separator/>
      </w:r>
    </w:p>
  </w:endnote>
  <w:endnote w:id="0" w:type="continuationSeparator">
    <w:p w:rsidRDefault="0086356C" w:rsidP="00FC3541" w:rsidR="008635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56C" w:rsidP="00FC3541" w:rsidR="0086356C">
      <w:r>
        <w:separator/>
      </w:r>
    </w:p>
  </w:footnote>
  <w:footnote w:id="0" w:type="continuationSeparator">
    <w:p w:rsidRDefault="0086356C" w:rsidP="00FC3541" w:rsidR="008635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56C" w:rsidP="00FC3541" w:rsidR="0086356C">
    <w:pPr>
      <w:pStyle w:val="Zaglavlje"/>
      <w:jc w:val="right"/>
    </w:pPr>
    <w:r>
      <w:t>1 St-</w:t>
    </w:r>
    <w:r w:rsidR="00A44BE1">
      <w:t>793/16-14</w:t>
    </w:r>
  </w:p>
  <w:p w:rsidRDefault="0086356C" w:rsidR="0086356C"/>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46A4A"/>
    <w:rsid w:val="00155624"/>
    <w:rsid w:val="0017733B"/>
    <w:rsid w:val="001A3469"/>
    <w:rsid w:val="001C5505"/>
    <w:rsid w:val="001D6B79"/>
    <w:rsid w:val="00206FCF"/>
    <w:rsid w:val="00242BE7"/>
    <w:rsid w:val="00247B37"/>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6356C"/>
    <w:rsid w:val="008959B3"/>
    <w:rsid w:val="008B2D83"/>
    <w:rsid w:val="008B5DAE"/>
    <w:rsid w:val="008C0B89"/>
    <w:rsid w:val="008C2399"/>
    <w:rsid w:val="008E1367"/>
    <w:rsid w:val="008E7626"/>
    <w:rsid w:val="00914580"/>
    <w:rsid w:val="00933E53"/>
    <w:rsid w:val="009965B7"/>
    <w:rsid w:val="00A2677E"/>
    <w:rsid w:val="00A448CA"/>
    <w:rsid w:val="00A44BE1"/>
    <w:rsid w:val="00A94666"/>
    <w:rsid w:val="00A96B54"/>
    <w:rsid w:val="00AC30F3"/>
    <w:rsid w:val="00AE41C1"/>
    <w:rsid w:val="00B10130"/>
    <w:rsid w:val="00B13FA3"/>
    <w:rsid w:val="00B225CC"/>
    <w:rsid w:val="00B32CC5"/>
    <w:rsid w:val="00B711FC"/>
    <w:rsid w:val="00B72E7D"/>
    <w:rsid w:val="00B92800"/>
    <w:rsid w:val="00BE0D66"/>
    <w:rsid w:val="00BE2A54"/>
    <w:rsid w:val="00BE6C59"/>
    <w:rsid w:val="00C16042"/>
    <w:rsid w:val="00C702BA"/>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702BA"/>
    <w:rPr>
      <w:color w:val="808080"/>
      <w:bdr w:space="0" w:sz="0" w:color="auto" w:val="none"/>
      <w:shd w:fill="auto" w:color="auto" w:val="clear"/>
    </w:rPr>
  </w:style>
  <w:style w:customStyle="true" w:styleId="eSPISCCParagraphDefaultFont" w:type="character">
    <w:name w:val="eSPIS_CC_Paragraph Default Font"/>
    <w:basedOn w:val="Zadanifontodlomka"/>
    <w:rsid w:val="00C702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2BA"/>
    <w:rPr>
      <w:bdr w:space="0" w:sz="0" w:color="auto" w:val="none"/>
      <w:shd w:fill="FFFFCC" w:color="auto" w:val="clear"/>
      <w:lang w:val="hr-HR"/>
    </w:rPr>
  </w:style>
  <w:style w:customStyle="true" w:styleId="PozadinaSvijetloCrvena" w:type="character">
    <w:name w:val="Pozadina_SvijetloCrvena"/>
    <w:basedOn w:val="eSPISCCParagraphDefaultFont"/>
    <w:rsid w:val="00C702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2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702BA"/>
    <w:rPr>
      <w:color w:val="808080"/>
      <w:bdr w:color="auto" w:space="0" w:sz="0" w:val="none"/>
      <w:shd w:color="auto" w:fill="auto" w:val="clear"/>
    </w:rPr>
  </w:style>
  <w:style w:customStyle="1" w:styleId="eSPISCCParagraphDefaultFont" w:type="character">
    <w:name w:val="eSPIS_CC_Paragraph Default Font"/>
    <w:basedOn w:val="Zadanifontodlomka"/>
    <w:rsid w:val="00C702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2BA"/>
    <w:rPr>
      <w:bdr w:color="auto" w:space="0" w:sz="0" w:val="none"/>
      <w:shd w:color="auto" w:fill="FFFFCC" w:val="clear"/>
      <w:lang w:val="hr-HR"/>
    </w:rPr>
  </w:style>
  <w:style w:customStyle="1" w:styleId="PozadinaSvijetloCrvena" w:type="character">
    <w:name w:val="Pozadina_SvijetloCrvena"/>
    <w:basedOn w:val="eSPISCCParagraphDefaultFont"/>
    <w:rsid w:val="00C702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2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St-793/2016</izvorni_sadrzaj>
    <derivirana_varijabla naziv="DomainObject.Predmet.OznakaBroj_1">St-793/2016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HOME SWEET HOME d.o.o. za usluge</izvorni_sadrzaj>
    <derivirana_varijabla naziv="DomainObject.Predmet.ProtustrankaFormated_1">  HOME SWEET HOME d.o.o. za usluge</derivirana_varijabla>
  </DomainObject.Predmet.ProtustrankaFormated>
  <DomainObject.Predmet.ProtustrankaFormatedOIB>
    <izvorni_sadrzaj>  HOME SWEET HOME d.o.o. za usluge, OIB 88389765349</izvorni_sadrzaj>
    <derivirana_varijabla naziv="DomainObject.Predmet.ProtustrankaFormatedOIB_1">  HOME SWEET HOME d.o.o. za usluge, OIB 88389765349</derivirana_varijabla>
  </DomainObject.Predmet.ProtustrankaFormatedOIB>
  <DomainObject.Predmet.ProtustrankaFormatedWithAdress>
    <izvorni_sadrzaj> HOME SWEET HOME d.o.o. za usluge, Vjekoslava Maštrovića 47, 23000 Zadar</izvorni_sadrzaj>
    <derivirana_varijabla naziv="DomainObject.Predmet.ProtustrankaFormatedWithAdress_1"> HOME SWEET HOME d.o.o. za usluge, Vjekoslava Maštrovića 47, 23000 Zadar</derivirana_varijabla>
  </DomainObject.Predmet.ProtustrankaFormatedWithAdress>
  <DomainObject.Predmet.ProtustrankaFormatedWithAdressOIB>
    <izvorni_sadrzaj> HOME SWEET HOME d.o.o. za usluge, OIB 88389765349, Vjekoslava Maštrovića 47, 23000 Zadar</izvorni_sadrzaj>
    <derivirana_varijabla naziv="DomainObject.Predmet.ProtustrankaFormatedWithAdressOIB_1"> HOME SWEET HOME d.o.o. za usluge, OIB 88389765349, Vjekoslava Maštrovića 47, 23000 Zadar</derivirana_varijabla>
  </DomainObject.Predmet.ProtustrankaFormatedWithAdressOIB>
  <DomainObject.Predmet.ProtustrankaWithAdress>
    <izvorni_sadrzaj>HOME SWEET HOME d.o.o. za usluge Vjekoslava Maštrovića 47, 23000 Zadar</izvorni_sadrzaj>
    <derivirana_varijabla naziv="DomainObject.Predmet.ProtustrankaWithAdress_1">HOME SWEET HOME d.o.o. za usluge Vjekoslava Maštrovića 47, 23000 Zadar</derivirana_varijabla>
  </DomainObject.Predmet.ProtustrankaWithAdress>
  <DomainObject.Predmet.ProtustrankaWithAdressOIB>
    <izvorni_sadrzaj>HOME SWEET HOME d.o.o. za usluge, OIB 88389765349, Vjekoslava Maštrovića 47, 23000 Zadar</izvorni_sadrzaj>
    <derivirana_varijabla naziv="DomainObject.Predmet.ProtustrankaWithAdressOIB_1">HOME SWEET HOME d.o.o. za usluge, OIB 88389765349, Vjekoslava Maštrovića 47, 23000 Zadar</derivirana_varijabla>
  </DomainObject.Predmet.ProtustrankaWithAdressOIB>
  <DomainObject.Predmet.ProtustrankaNazivFormated>
    <izvorni_sadrzaj>HOME SWEET HOME d.o.o. za usluge</izvorni_sadrzaj>
    <derivirana_varijabla naziv="DomainObject.Predmet.ProtustrankaNazivFormated_1">HOME SWEET HOME d.o.o. za usluge</derivirana_varijabla>
  </DomainObject.Predmet.ProtustrankaNazivFormated>
  <DomainObject.Predmet.ProtustrankaNazivFormatedOIB>
    <izvorni_sadrzaj>HOME SWEET HOME d.o.o. za usluge, OIB 88389765349</izvorni_sadrzaj>
    <derivirana_varijabla naziv="DomainObject.Predmet.ProtustrankaNazivFormatedOIB_1">HOME SWEET HOME d.o.o. za usluge, OIB 88389765349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HOME SWEET HOME d.o.o. za usluge</item>
    </izvorni_sadrzaj>
    <derivirana_varijabla naziv="DomainObject.Predmet.ProtuStrankaListFormated_1">
      <item>HOME SWEET HOME d.o.o. za usluge</item>
    </derivirana_varijabla>
  </DomainObject.Predmet.ProtuStrankaListFormated>
  <DomainObject.Predmet.ProtuStrankaListFormatedOIB>
    <izvorni_sadrzaj>
      <item>HOME SWEET HOME d.o.o. za usluge, OIB 88389765349</item>
    </izvorni_sadrzaj>
    <derivirana_varijabla naziv="DomainObject.Predmet.ProtuStrankaListFormatedOIB_1">
      <item>HOME SWEET HOME d.o.o. za usluge, OIB 88389765349</item>
    </derivirana_varijabla>
  </DomainObject.Predmet.ProtuStrankaListFormatedOIB>
  <DomainObject.Predmet.ProtuStrankaListFormatedWithAdress>
    <izvorni_sadrzaj>
      <item>HOME SWEET HOME d.o.o. za usluge, Vjekoslava Maštrovića 47, 23000 Zadar</item>
    </izvorni_sadrzaj>
    <derivirana_varijabla naziv="DomainObject.Predmet.ProtuStrankaListFormatedWithAdress_1">
      <item>HOME SWEET HOME d.o.o. za usluge, Vjekoslava Maštrovića 47, 23000 Zadar</item>
    </derivirana_varijabla>
  </DomainObject.Predmet.ProtuStrankaListFormatedWithAdress>
  <DomainObject.Predmet.ProtuStrankaListFormatedWithAdressOIB>
    <izvorni_sadrzaj>
      <item>HOME SWEET HOME d.o.o. za usluge, OIB 88389765349, Vjekoslava Maštrovića 47, 23000 Zadar</item>
    </izvorni_sadrzaj>
    <derivirana_varijabla naziv="DomainObject.Predmet.ProtuStrankaListFormatedWithAdressOIB_1">
      <item>HOME SWEET HOME d.o.o. za usluge, OIB 88389765349, Vjekoslava Maštrovića 47, 23000 Zadar</item>
    </derivirana_varijabla>
  </DomainObject.Predmet.ProtuStrankaListFormatedWithAdressOIB>
  <DomainObject.Predmet.ProtuStrankaListNazivFormated>
    <izvorni_sadrzaj>
      <item>HOME SWEET HOME d.o.o. za usluge</item>
    </izvorni_sadrzaj>
    <derivirana_varijabla naziv="DomainObject.Predmet.ProtuStrankaListNazivFormated_1">
      <item>HOME SWEET HOME d.o.o. za usluge</item>
    </derivirana_varijabla>
  </DomainObject.Predmet.ProtuStrankaListNazivFormated>
  <DomainObject.Predmet.ProtuStrankaListNazivFormatedOIB>
    <izvorni_sadrzaj>
      <item>HOME SWEET HOME d.o.o. za usluge, OIB 88389765349</item>
    </izvorni_sadrzaj>
    <derivirana_varijabla naziv="DomainObject.Predmet.ProtuStrankaListNazivFormatedOIB_1">
      <item>HOME SWEET HOME d.o.o. za usluge, OIB 88389765349</item>
    </derivirana_varijabla>
  </DomainObject.Predmet.ProtuStrankaListNazivFormatedOIB>
  <DomainObject.Predmet.OstaliListFormated>
    <izvorni_sadrzaj>
      <item>Darinka Šokota</item>
    </izvorni_sadrzaj>
    <derivirana_varijabla naziv="DomainObject.Predmet.OstaliListFormated_1">
      <item>Darinka Šokota</item>
    </derivirana_varijabla>
  </DomainObject.Predmet.OstaliListFormated>
  <DomainObject.Predmet.OstaliListFormatedOIB>
    <izvorni_sadrzaj>
      <item>Darinka Šokota, OIB 59411995263</item>
    </izvorni_sadrzaj>
    <derivirana_varijabla naziv="DomainObject.Predmet.OstaliListFormatedOIB_1">
      <item>Darinka Šokota, OIB 59411995263</item>
    </derivirana_varijabla>
  </DomainObject.Predmet.OstaliListFormatedOIB>
  <DomainObject.Predmet.OstaliListFormatedWithAdress>
    <izvorni_sadrzaj>
      <item>Darinka Šokota, Ulica Ivana Gundulića 3 B, 23000 Zadar</item>
    </izvorni_sadrzaj>
    <derivirana_varijabla naziv="DomainObject.Predmet.OstaliListFormatedWithAdress_1">
      <item>Darinka Šokota, Ulica Ivana Gundulića 3 B, 23000 Zadar</item>
    </derivirana_varijabla>
  </DomainObject.Predmet.OstaliListFormatedWithAdress>
  <DomainObject.Predmet.OstaliListFormatedWithAdressOIB>
    <izvorni_sadrzaj>
      <item>Darinka Šokota, OIB 59411995263, Ulica Ivana Gundulića 3 B, 23000 Zadar</item>
    </izvorni_sadrzaj>
    <derivirana_varijabla naziv="DomainObject.Predmet.OstaliListFormatedWithAdressOIB_1">
      <item>Darinka Šokota, OIB 59411995263, Ulica Ivana Gundulića 3 B, 23000 Zadar</item>
    </derivirana_varijabla>
  </DomainObject.Predmet.OstaliListFormatedWithAdressOIB>
  <DomainObject.Predmet.OstaliListNazivFormated>
    <izvorni_sadrzaj>
      <item>Darinka Šokota</item>
    </izvorni_sadrzaj>
    <derivirana_varijabla naziv="DomainObject.Predmet.OstaliListNazivFormated_1">
      <item>Darinka Šokota</item>
    </derivirana_varijabla>
  </DomainObject.Predmet.OstaliListNazivFormated>
  <DomainObject.Predmet.OstaliListNazivFormatedOIB>
    <izvorni_sadrzaj>
      <item>Darinka Šokota, OIB 59411995263</item>
    </izvorni_sadrzaj>
    <derivirana_varijabla naziv="DomainObject.Predmet.OstaliListNazivFormatedOIB_1">
      <item>Darinka Šokota, OIB 59411995263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HOME SWEET HOME d.o.o. za usluge</izvorni_sadrzaj>
    <derivirana_varijabla naziv="DomainObject.Predmet.ProtustrankaIDrugi_1">HOME SWEET HOME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HOME SWEET HOME d.o.o. za usluge, OIB 88389765349, Vjekoslava Maštrovića 47, 23000 Zadar</izvorni_sadrzaj>
    <derivirana_varijabla naziv="DomainObject.Predmet.ProtustrankaIDrugiAdressOIB_1">HOME SWEET HOME d.o.o. za usluge, OIB 88389765349, Vjekoslava Maštrovića 47,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HOME SWEET HOME d.o.o. za usluge</item>
      <item>Darinka Šokota</item>
    </izvorni_sadrzaj>
    <derivirana_varijabla naziv="DomainObject.Predmet.SudioniciListNaziv_1">
      <item>FINA</item>
      <item>HOME SWEET HOME d.o.o. za usluge</item>
      <item>Darinka Šokota</item>
    </derivirana_varijabla>
  </DomainObject.Predmet.SudioniciListNaziv>
  <DomainObject.Predmet.SudioniciListAdressOIB>
    <izvorni_sadrzaj>
      <item>FINA, OIB 85821130368</item>
      <item>HOME SWEET HOME d.o.o. za usluge, OIB 88389765349, Vjekoslava Maštrovića 47,23000 Zadar</item>
      <item>Darinka Šokota, OIB 59411995263, Ulica Ivana Gundulića 3 B,23000 Zadar</item>
    </izvorni_sadrzaj>
    <derivirana_varijabla naziv="DomainObject.Predmet.SudioniciListAdressOIB_1">
      <item>FINA, OIB 85821130368</item>
      <item>HOME SWEET HOME d.o.o. za usluge, OIB 88389765349, Vjekoslava Maštrovića 47,23000 Zadar</item>
      <item>Darinka Šokota, OIB 59411995263, Ulica Ivana Gundulića 3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88389765349</item>
      <item>, OIB 59411995263</item>
    </izvorni_sadrzaj>
    <derivirana_varijabla naziv="DomainObject.Predmet.SudioniciListNazivOIB_1">
      <item>, OIB 85821130368</item>
      <item>, OIB 88389765349</item>
      <item>, OIB 59411995263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EF755-C217-41EE-AFAF-22F089D77D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444</properties:Words>
  <properties:Characters>2334</properties:Characters>
  <properties:Lines>78</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2016-07-21T12:00:00Z</dcterms:created>
  <dc:creator>Ardena Bajlo</dc:creator>
  <cp:lastModifiedBy>Martina Kalmeta</cp:lastModifiedBy>
  <cp:lastPrinted>2014-11-21T08:47:00Z</cp:lastPrinted>
  <dcterms:modified xmlns:xsi="http://www.w3.org/2001/XMLSchema-instance" xsi:type="dcterms:W3CDTF">2016-10-19T12:28:00Z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