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459d" w14:paraId="37c459d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8068F2">
        <w:t>461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8068F2">
        <w:t>Tkalačka zadruga TKANICA, Knin, Dr. Franje Tuđmana 11, OIB: 69065728705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3B7B7C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8068F2">
        <w:t>Tkalačka zadruga TKANICA, Knin, Dr. Franje Tuđmana 11, OIB: 69065728705</w:t>
      </w:r>
      <w:r w:rsidR="007046CC">
        <w:t xml:space="preserve">, sa danom </w:t>
      </w:r>
      <w:r w:rsidR="003B7B7C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3B7B7C">
        <w:t>Vencel Čuljak iz Osijeka, Plješevička 16 E, OIB: 60951188779.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8068F2">
        <w:t>Tkalačka zadruga TKANICA, Knin, Dr. Franje Tuđmana 11, OIB: 69065728705</w:t>
      </w:r>
      <w:r>
        <w:t xml:space="preserve">, sa danom </w:t>
      </w:r>
      <w:r w:rsidR="003B7B7C">
        <w:t>28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113E9" w:rsidR="007046CC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8068F2">
        <w:t>Tkalačka zadruga TKANICA, Knin, Dr. Franje Tuđmana 11, OIB: 69065728705.</w:t>
      </w: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8068F2">
        <w:t>461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 xml:space="preserve">dužnikom, te sukladno članku 430. </w:t>
      </w:r>
      <w:r w:rsidR="00A4361C">
        <w:lastRenderedPageBreak/>
        <w:t>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1A6A61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3B7B7C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3B8" w:rsidP="00EB4DE6" w:rsidR="006603B8">
      <w:r>
        <w:separator/>
      </w:r>
    </w:p>
  </w:endnote>
  <w:endnote w:id="0" w:type="continuationSeparator">
    <w:p w:rsidRDefault="006603B8" w:rsidP="00EB4DE6" w:rsidR="00660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3B8" w:rsidP="00EB4DE6" w:rsidR="006603B8">
      <w:r>
        <w:separator/>
      </w:r>
    </w:p>
  </w:footnote>
  <w:footnote w:id="0" w:type="continuationSeparator">
    <w:p w:rsidRDefault="006603B8" w:rsidP="00EB4DE6" w:rsidR="00660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A0786">
      <w:rPr>
        <w:noProof/>
      </w:rPr>
      <w:t>2</w:t>
    </w:r>
    <w:r>
      <w:fldChar w:fldCharType="end"/>
    </w:r>
    <w:r>
      <w:t xml:space="preserve">                            </w:t>
    </w:r>
    <w:r w:rsidR="008068F2">
      <w:t xml:space="preserve">                        9 St-461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116CC1"/>
    <w:rsid w:val="00122CE6"/>
    <w:rsid w:val="001A6A61"/>
    <w:rsid w:val="002A577B"/>
    <w:rsid w:val="003038A0"/>
    <w:rsid w:val="00347B56"/>
    <w:rsid w:val="003B7B7C"/>
    <w:rsid w:val="004D1A15"/>
    <w:rsid w:val="00527C04"/>
    <w:rsid w:val="005944A7"/>
    <w:rsid w:val="006603B8"/>
    <w:rsid w:val="007046CC"/>
    <w:rsid w:val="00791DC6"/>
    <w:rsid w:val="008068F2"/>
    <w:rsid w:val="008B03EF"/>
    <w:rsid w:val="009229A6"/>
    <w:rsid w:val="00A05719"/>
    <w:rsid w:val="00A4361C"/>
    <w:rsid w:val="00AC5066"/>
    <w:rsid w:val="00B77D27"/>
    <w:rsid w:val="00C07A69"/>
    <w:rsid w:val="00C84E3C"/>
    <w:rsid w:val="00CB4E78"/>
    <w:rsid w:val="00DA0786"/>
    <w:rsid w:val="00DA0B8A"/>
    <w:rsid w:val="00E113E9"/>
    <w:rsid w:val="00E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St-461/2015</izvorni_sadrzaj>
    <derivirana_varijabla naziv="DomainObject.Predmet.OznakaBroj_1">St-461/2015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Tkalačka zadruga TKANICA</izvorni_sadrzaj>
    <derivirana_varijabla naziv="DomainObject.Predmet.ProtustrankaFormated_1">  Tkalačka zadruga TKANICA</derivirana_varijabla>
  </DomainObject.Predmet.ProtustrankaFormated>
  <DomainObject.Predmet.ProtustrankaFormatedOIB>
    <izvorni_sadrzaj>  Tkalačka zadruga TKANICA, OIB 69065728705</izvorni_sadrzaj>
    <derivirana_varijabla naziv="DomainObject.Predmet.ProtustrankaFormatedOIB_1">  Tkalačka zadruga TKANICA, OIB 69065728705</derivirana_varijabla>
  </DomainObject.Predmet.ProtustrankaFormatedOIB>
  <DomainObject.Predmet.ProtustrankaFormatedWithAdress>
    <izvorni_sadrzaj> Tkalačka zadruga TKANICA, Dr Franje Tuđmana 11, 22300 Knin</izvorni_sadrzaj>
    <derivirana_varijabla naziv="DomainObject.Predmet.ProtustrankaFormatedWithAdress_1"> Tkalačka zadruga TKANICA, Dr Franje Tuđmana 11, 22300 Knin</derivirana_varijabla>
  </DomainObject.Predmet.ProtustrankaFormatedWithAdress>
  <DomainObject.Predmet.ProtustrankaFormatedWithAdressOIB>
    <izvorni_sadrzaj> Tkalačka zadruga TKANICA, OIB 69065728705, Dr Franje Tuđmana 11, 22300 Knin</izvorni_sadrzaj>
    <derivirana_varijabla naziv="DomainObject.Predmet.ProtustrankaFormatedWithAdressOIB_1"> Tkalačka zadruga TKANICA, OIB 69065728705, Dr Franje Tuđmana 11, 22300 Knin</derivirana_varijabla>
  </DomainObject.Predmet.ProtustrankaFormatedWithAdressOIB>
  <DomainObject.Predmet.ProtustrankaWithAdress>
    <izvorni_sadrzaj>Tkalačka zadruga TKANICA Dr Franje Tuđmana 11, 22300 Knin</izvorni_sadrzaj>
    <derivirana_varijabla naziv="DomainObject.Predmet.ProtustrankaWithAdress_1">Tkalačka zadruga TKANICA Dr Franje Tuđmana 11, 22300 Knin</derivirana_varijabla>
  </DomainObject.Predmet.ProtustrankaWithAdress>
  <DomainObject.Predmet.ProtustrankaWithAdressOIB>
    <izvorni_sadrzaj>Tkalačka zadruga TKANICA, OIB 69065728705, Dr Franje Tuđmana 11, 22300 Knin</izvorni_sadrzaj>
    <derivirana_varijabla naziv="DomainObject.Predmet.ProtustrankaWithAdressOIB_1">Tkalačka zadruga TKANICA, OIB 69065728705, Dr Franje Tuđmana 11, 22300 Knin</derivirana_varijabla>
  </DomainObject.Predmet.ProtustrankaWithAdressOIB>
  <DomainObject.Predmet.ProtustrankaNazivFormated>
    <izvorni_sadrzaj>Tkalačka zadruga TKANICA</izvorni_sadrzaj>
    <derivirana_varijabla naziv="DomainObject.Predmet.ProtustrankaNazivFormated_1">Tkalačka zadruga TKANICA</derivirana_varijabla>
  </DomainObject.Predmet.ProtustrankaNazivFormated>
  <DomainObject.Predmet.ProtustrankaNazivFormatedOIB>
    <izvorni_sadrzaj>Tkalačka zadruga TKANICA, OIB 69065728705</izvorni_sadrzaj>
    <derivirana_varijabla naziv="DomainObject.Predmet.ProtustrankaNazivFormatedOIB_1">Tkalačka zadruga TKANICA, OIB 69065728705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Tkalačka zadruga TKANICA</item>
    </izvorni_sadrzaj>
    <derivirana_varijabla naziv="DomainObject.Predmet.ProtuStrankaListFormated_1">
      <item>Tkalačka zadruga TKANICA</item>
    </derivirana_varijabla>
  </DomainObject.Predmet.ProtuStrankaListFormated>
  <DomainObject.Predmet.ProtuStrankaListFormatedOIB>
    <izvorni_sadrzaj>
      <item>Tkalačka zadruga TKANICA, OIB 69065728705</item>
    </izvorni_sadrzaj>
    <derivirana_varijabla naziv="DomainObject.Predmet.ProtuStrankaListFormatedOIB_1">
      <item>Tkalačka zadruga TKANICA, OIB 69065728705</item>
    </derivirana_varijabla>
  </DomainObject.Predmet.ProtuStrankaListFormatedOIB>
  <DomainObject.Predmet.ProtuStrankaListFormatedWithAdress>
    <izvorni_sadrzaj>
      <item>Tkalačka zadruga TKANICA, Dr Franje Tuđmana 11, 22300 Knin</item>
    </izvorni_sadrzaj>
    <derivirana_varijabla naziv="DomainObject.Predmet.ProtuStrankaListFormatedWithAdress_1">
      <item>Tkalačka zadruga TKANICA, Dr Franje Tuđmana 11, 22300 Knin</item>
    </derivirana_varijabla>
  </DomainObject.Predmet.ProtuStrankaListFormatedWithAdress>
  <DomainObject.Predmet.ProtuStrankaListFormatedWithAdressOIB>
    <izvorni_sadrzaj>
      <item>Tkalačka zadruga TKANICA, OIB 69065728705, Dr Franje Tuđmana 11, 22300 Knin</item>
    </izvorni_sadrzaj>
    <derivirana_varijabla naziv="DomainObject.Predmet.ProtuStrankaListFormatedWithAdressOIB_1">
      <item>Tkalačka zadruga TKANICA, OIB 69065728705, Dr Franje Tuđmana 11, 22300 Knin</item>
    </derivirana_varijabla>
  </DomainObject.Predmet.ProtuStrankaListFormatedWithAdressOIB>
  <DomainObject.Predmet.ProtuStrankaListNazivFormated>
    <izvorni_sadrzaj>
      <item>Tkalačka zadruga TKANICA</item>
    </izvorni_sadrzaj>
    <derivirana_varijabla naziv="DomainObject.Predmet.ProtuStrankaListNazivFormated_1">
      <item>Tkalačka zadruga TKANICA</item>
    </derivirana_varijabla>
  </DomainObject.Predmet.ProtuStrankaListNazivFormated>
  <DomainObject.Predmet.ProtuStrankaListNazivFormatedOIB>
    <izvorni_sadrzaj>
      <item>Tkalačka zadruga TKANICA, OIB 69065728705</item>
    </izvorni_sadrzaj>
    <derivirana_varijabla naziv="DomainObject.Predmet.ProtuStrankaListNazivFormatedOIB_1">
      <item>Tkalačka zadruga TKANICA, OIB 69065728705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Tkalačka zadruga TKANICA</izvorni_sadrzaj>
    <derivirana_varijabla naziv="DomainObject.Predmet.ProtustrankaIDrugi_1">Tkalačka zadruga TKANICA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Tkalačka zadruga TKANICA, OIB 69065728705, Dr Franje Tuđmana 11, 22300 Knin</izvorni_sadrzaj>
    <derivirana_varijabla naziv="DomainObject.Predmet.ProtustrankaIDrugiAdressOIB_1">Tkalačka zadruga TKANICA, OIB 69065728705, Dr Franje Tuđmana 11,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Tkalačka zadruga TKANICA</item>
    </izvorni_sadrzaj>
    <derivirana_varijabla naziv="DomainObject.Predmet.SudioniciListNaziv_1">
      <item>FINA - Podružnica Šibenik</item>
      <item>Tkalačka zadruga TKANICA</item>
    </derivirana_varijabla>
  </DomainObject.Predmet.SudioniciListNaziv>
  <DomainObject.Predmet.SudioniciListAdressOIB>
    <izvorni_sadrzaj>
      <item>FINA - Podružnica Šibenik, OIB 85821130368, Perivoj L. Marune 1,22000 Šibenik</item>
      <item>Tkalačka zadruga TKANICA, OIB 69065728705, Dr Franje Tuđmana 11,22300 Knin</item>
    </izvorni_sadrzaj>
    <derivirana_varijabla naziv="DomainObject.Predmet.SudioniciListAdressOIB_1">
      <item>FINA - Podružnica Šibenik, OIB 85821130368, Perivoj L. Marune 1,22000 Šibenik</item>
      <item>Tkalačka zadruga TKANICA, OIB 69065728705, Dr Franje Tuđmana 11,22300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69065728705</item>
    </izvorni_sadrzaj>
    <derivirana_varijabla naziv="DomainObject.Predmet.SudioniciListNazivOIB_1">
      <item>, OIB 85821130368</item>
      <item>, OIB 69065728705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463</properties:Words>
  <properties:Characters>2519</properties:Characters>
  <properties:Lines>93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2015-12-28T10:26:00Z</dcterms:created>
  <dc:creator>mgulin1</dc:creator>
  <cp:keywords/>
  <cp:lastModifiedBy>Katarina Benić</cp:lastModifiedBy>
  <cp:lastPrinted>2015-12-28T11:16:00Z</cp:lastPrinted>
  <dcterms:modified xmlns:xsi="http://www.w3.org/2001/XMLSchema-instance" xsi:type="dcterms:W3CDTF">2015-12-28T11:16:00Z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