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25FD" w:rsidR="000325FD">
        <w:tc>
          <w:tcPr>
            <w:tcW w:type="dxa" w:w="2985"/>
            <w:hideMark/>
          </w:tcPr>
          <w:p w:rsidRDefault="000325FD" w:rsidR="000325FD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325FD" w:rsidR="000325FD">
            <w:pPr>
              <w:jc w:val="center"/>
            </w:pPr>
            <w:r>
              <w:t>Republika Hrvatska</w:t>
            </w:r>
          </w:p>
          <w:p w:rsidRDefault="000325FD" w:rsidR="000325FD">
            <w:pPr>
              <w:jc w:val="center"/>
            </w:pPr>
            <w:r>
              <w:t>Trgovački sud u Varaždinu</w:t>
            </w:r>
          </w:p>
          <w:p w:rsidRDefault="000325FD" w:rsidR="000325FD">
            <w:pPr>
              <w:jc w:val="center"/>
            </w:pPr>
            <w:r>
              <w:t>Varaždin, Braće Radić 2</w:t>
            </w:r>
          </w:p>
        </w:tc>
      </w:tr>
    </w:tbl>
    <w:p w14:textId="e1a3e11" w14:paraId="e1a3e11" w:rsidRDefault="000325FD" w:rsidP="000325FD" w:rsidR="000325FD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25FD" w:rsidR="000325FD">
        <w:trPr>
          <w:jc w:val="right"/>
        </w:trPr>
        <w:tc>
          <w:tcPr>
            <w:tcW w:type="dxa" w:w="4320"/>
            <w:hideMark/>
          </w:tcPr>
          <w:p w:rsidRDefault="000325FD" w:rsidR="000325FD">
            <w:pPr>
              <w:pStyle w:val="VSVerzija"/>
              <w:jc w:val="center"/>
            </w:pPr>
            <w:r>
              <w:t xml:space="preserve">                Poslovni broj:  6 St-202/2015-11</w:t>
            </w:r>
          </w:p>
        </w:tc>
      </w:tr>
    </w:tbl>
    <w:p w:rsidRDefault="000325FD" w:rsidP="000325FD" w:rsidR="000325FD">
      <w:pPr>
        <w:pStyle w:val="SudNaziv"/>
      </w:pPr>
    </w:p>
    <w:p w:rsidRDefault="000325FD" w:rsidP="000325FD" w:rsidR="000325FD">
      <w:pPr>
        <w:pStyle w:val="SudNaziv"/>
      </w:pPr>
    </w:p>
    <w:p w:rsidRDefault="000325FD" w:rsidP="000325FD" w:rsidR="000325FD">
      <w:pPr>
        <w:pStyle w:val="SudNaziv"/>
      </w:pPr>
    </w:p>
    <w:p w:rsidRDefault="000325FD" w:rsidP="000325FD" w:rsidR="000325FD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0325FD" w:rsidP="000325FD" w:rsidR="000325FD">
      <w:pPr>
        <w:pStyle w:val="SudNaziv"/>
        <w:rPr>
          <w:b w:val="false"/>
        </w:rPr>
      </w:pPr>
    </w:p>
    <w:p w:rsidRDefault="000325FD" w:rsidP="000325FD" w:rsidR="000325FD">
      <w:pPr>
        <w:jc w:val="center"/>
      </w:pPr>
      <w:r>
        <w:t>R   J   E   Š   E   N J   E</w:t>
      </w:r>
    </w:p>
    <w:p w:rsidRDefault="000325FD" w:rsidP="000325FD" w:rsidR="000325FD">
      <w:pPr>
        <w:jc w:val="center"/>
      </w:pPr>
    </w:p>
    <w:p w:rsidRDefault="000325FD" w:rsidP="000325FD" w:rsidR="000325FD">
      <w:pPr>
        <w:jc w:val="center"/>
      </w:pPr>
    </w:p>
    <w:p w:rsidRDefault="000325FD" w:rsidP="000325FD" w:rsidR="000325FD">
      <w:pPr>
        <w:jc w:val="both"/>
      </w:pPr>
      <w:r>
        <w:tab/>
      </w:r>
      <w:r>
        <w:rPr>
          <w:rStyle w:val="Naglaeno"/>
          <w:b w:val="false"/>
        </w:rPr>
        <w:t xml:space="preserve">Trgovački sud u Varaždinu, po sucu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Regionalni centar Zagreb, Nagodbeno vijeće ZG03, iz Zagreba, Ilica br. 307, radi otvaranja stečajnog postupka nad društvom OOB STUDIO d.o.o. za promidžbu i dizajn, iz Čakovca, </w:t>
      </w:r>
      <w:proofErr w:type="spellStart"/>
      <w:r>
        <w:rPr>
          <w:rStyle w:val="Naglaeno"/>
          <w:b w:val="false"/>
        </w:rPr>
        <w:t>Mihovljanska</w:t>
      </w:r>
      <w:proofErr w:type="spellEnd"/>
      <w:r>
        <w:rPr>
          <w:rStyle w:val="Naglaeno"/>
          <w:b w:val="false"/>
        </w:rPr>
        <w:t xml:space="preserve"> br. 37, OIB: 71386282200, </w:t>
      </w:r>
      <w:r>
        <w:t>izvan ročišta 6. ožujka 2019.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0325FD" w:rsidP="000325FD" w:rsidR="000325FD">
      <w:pPr>
        <w:jc w:val="center"/>
      </w:pPr>
      <w:r>
        <w:t>r   i   j   e   š   i   o           j   e</w:t>
      </w:r>
    </w:p>
    <w:p w:rsidRDefault="000325FD" w:rsidP="000325FD" w:rsidR="000325FD">
      <w:pPr>
        <w:jc w:val="center"/>
      </w:pPr>
    </w:p>
    <w:p w:rsidRDefault="000325FD" w:rsidP="000325FD" w:rsidR="000325FD">
      <w:pPr>
        <w:jc w:val="center"/>
      </w:pPr>
    </w:p>
    <w:p w:rsidRDefault="000325FD" w:rsidP="000325FD" w:rsidR="000325FD">
      <w:pPr>
        <w:ind w:firstLine="708"/>
        <w:jc w:val="both"/>
      </w:pPr>
      <w:r>
        <w:t>1) Pozivaju se sve osobe koje imaju pravni interes da se, unatoč utvrđenoj nedostatnosti stečajne mase, provede stečajni postupak nad dužnikom</w:t>
      </w:r>
      <w:r>
        <w:rPr>
          <w:rStyle w:val="Naglaeno"/>
        </w:rPr>
        <w:t xml:space="preserve"> </w:t>
      </w:r>
      <w:r>
        <w:rPr>
          <w:rStyle w:val="Naglaeno"/>
          <w:b w:val="false"/>
        </w:rPr>
        <w:t xml:space="preserve">OOB STUDIO d.o.o. za promidžbu i dizajn, iz Čakovca, </w:t>
      </w:r>
      <w:proofErr w:type="spellStart"/>
      <w:r>
        <w:rPr>
          <w:rStyle w:val="Naglaeno"/>
          <w:b w:val="false"/>
        </w:rPr>
        <w:t>Mihovljanska</w:t>
      </w:r>
      <w:proofErr w:type="spellEnd"/>
      <w:r>
        <w:rPr>
          <w:rStyle w:val="Naglaeno"/>
          <w:b w:val="false"/>
        </w:rPr>
        <w:t xml:space="preserve"> br. 37, OIB: 71386282200, </w:t>
      </w:r>
      <w:r>
        <w:t>da u roku od petnaest (15) dana od dana objave ovog rješenja na e-Oglasnoj ploči ovoga suda uplate predujam koji je dostatan za pokriće troškova kako prethodnog, tako i otvorenog stečajnog postupka.</w:t>
      </w:r>
    </w:p>
    <w:p w:rsidRDefault="000325FD" w:rsidP="000325FD" w:rsidR="000325FD">
      <w:pPr>
        <w:ind w:firstLine="708"/>
        <w:jc w:val="both"/>
      </w:pPr>
    </w:p>
    <w:p w:rsidRDefault="000325FD" w:rsidP="000325FD" w:rsidR="000325FD">
      <w:pPr>
        <w:ind w:firstLine="708"/>
        <w:jc w:val="both"/>
      </w:pPr>
      <w:r>
        <w:t xml:space="preserve"> 2)  Predujam u iznosu od 9.200,00 kuna uplaćuje se na žiro-račun Trgovačkog suda u Varaždinu broj : HR40 2390 0011 3000 0275 4 otvoren kod Hrvatske poštanske banke d.d., pozivom na broj spisa 202-15. - u koloni svrha uplate, u roku od petnaest (15) dana računajući od dana objave rješenja na e-Oglasnoj ploči ovoga suda, s time da se nakon uplate u spis priloži dokaz – virmanska uplatnica.</w:t>
      </w:r>
    </w:p>
    <w:p w:rsidRDefault="000325FD" w:rsidP="000325FD" w:rsidR="000325FD">
      <w:pPr>
        <w:ind w:firstLine="708"/>
        <w:jc w:val="both"/>
      </w:pPr>
    </w:p>
    <w:p w:rsidRDefault="000325FD" w:rsidP="000325FD" w:rsidR="000325FD">
      <w:pPr>
        <w:ind w:firstLine="708"/>
        <w:jc w:val="both"/>
        <w:rPr>
          <w:b/>
        </w:rPr>
      </w:pPr>
      <w:r>
        <w:t xml:space="preserve"> 3) Ako pozvane osobe iz točke 1) ovog rješenja ne uplate navedeni iznos predujma u roku iz točke 1) i 2) ovog rješenja, stečajni sudac će donijeti rješenje o otvaranju i istodobnom zaključenju stečajnog postupka nad dužnikom</w:t>
      </w:r>
      <w:r>
        <w:rPr>
          <w:rStyle w:val="Naglaeno"/>
          <w:b w:val="false"/>
        </w:rPr>
        <w:t xml:space="preserve"> OOB STUDIO d.o.o. za promidžbu i dizajn, iz Čakovca, </w:t>
      </w:r>
      <w:proofErr w:type="spellStart"/>
      <w:r>
        <w:rPr>
          <w:rStyle w:val="Naglaeno"/>
          <w:b w:val="false"/>
        </w:rPr>
        <w:t>Mihovljanska</w:t>
      </w:r>
      <w:proofErr w:type="spellEnd"/>
      <w:r>
        <w:rPr>
          <w:rStyle w:val="Naglaeno"/>
          <w:b w:val="false"/>
        </w:rPr>
        <w:t xml:space="preserve"> br. 37, OIB: 71386282200.</w:t>
      </w:r>
    </w:p>
    <w:p w:rsidRDefault="000325FD" w:rsidP="000325FD" w:rsidR="000325FD">
      <w:pPr>
        <w:ind w:firstLine="708"/>
        <w:jc w:val="both"/>
      </w:pPr>
    </w:p>
    <w:p w:rsidRDefault="000325FD" w:rsidP="000325FD" w:rsidR="000325FD">
      <w:pPr>
        <w:jc w:val="both"/>
        <w:rPr>
          <w:rStyle w:val="Naglaeno"/>
          <w:b w:val="false"/>
        </w:rPr>
      </w:pPr>
      <w:r>
        <w:t xml:space="preserve">        </w:t>
      </w:r>
      <w:r>
        <w:tab/>
        <w:t xml:space="preserve"> 4) Ako se uplati navedeni iznos predujma u određenom roku iz točke 1) i 2) ovog rješenja, stečajni sudac će otvoriti i provesti stečajni postupak nad dužnikom</w:t>
      </w:r>
      <w:r>
        <w:rPr>
          <w:rStyle w:val="Naglaeno"/>
        </w:rPr>
        <w:t xml:space="preserve"> </w:t>
      </w:r>
      <w:r>
        <w:rPr>
          <w:rStyle w:val="Naglaeno"/>
          <w:b w:val="false"/>
        </w:rPr>
        <w:t xml:space="preserve">OOB STUDIO d.o.o. za promidžbu i dizajn, iz Čakovca, </w:t>
      </w:r>
      <w:proofErr w:type="spellStart"/>
      <w:r>
        <w:rPr>
          <w:rStyle w:val="Naglaeno"/>
          <w:b w:val="false"/>
        </w:rPr>
        <w:t>Mihovljanska</w:t>
      </w:r>
      <w:proofErr w:type="spellEnd"/>
      <w:r>
        <w:rPr>
          <w:rStyle w:val="Naglaeno"/>
          <w:b w:val="false"/>
        </w:rPr>
        <w:t xml:space="preserve"> br. 37, OIB: 71386282200.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  <w:r>
        <w:lastRenderedPageBreak/>
        <w:t xml:space="preserve">      </w:t>
      </w:r>
      <w:r>
        <w:tab/>
        <w:t xml:space="preserve"> 5) Sve osobe koje imaju pravni interes (stečajni vjerovnici, </w:t>
      </w:r>
      <w:proofErr w:type="spellStart"/>
      <w:r>
        <w:t>razlučni</w:t>
      </w:r>
      <w:proofErr w:type="spellEnd"/>
      <w:r>
        <w:t xml:space="preserve"> vjerovnici, članovi društva) da se provede stečajni postupak nad ovim dužnikom, imaju pravo uvida u ovaj spis u stečajnoj pisarnici ovog suda.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0325FD" w:rsidP="000325FD" w:rsidR="000325FD">
      <w:pPr>
        <w:jc w:val="center"/>
      </w:pPr>
      <w:r>
        <w:t>Obrazloženje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  <w:r>
        <w:tab/>
        <w:t>Na prijedlog predlagatelja za otvaranje stečajnog postupka nad društvom dužnika sud je rješenjem poslovni broj 6 St-202/15-6 od 18. siječnja 2016. pokrenuo prethodni postupak redi utvrđivanje uvjeta za otvaranje stečajnog postupka, te je odredio ročište radi izjašnjenja o prijedlogu i radi rasprave o uvjetima za otvaranje stečajnog postupka.</w:t>
      </w:r>
    </w:p>
    <w:p w:rsidRDefault="000325FD" w:rsidP="000325FD" w:rsidR="000325FD">
      <w:pPr>
        <w:jc w:val="both"/>
      </w:pPr>
      <w:r>
        <w:tab/>
        <w:t xml:space="preserve">Na navedenom ročištu punomoćnik direktora društva dužnika naveo je da iz dostavljenog </w:t>
      </w:r>
      <w:proofErr w:type="spellStart"/>
      <w:r>
        <w:t>prokaznog</w:t>
      </w:r>
      <w:proofErr w:type="spellEnd"/>
      <w:r>
        <w:t xml:space="preserve"> popisa imovine proizlazi da društvo dužnika nema nikakvu imovinu, da postoji iznos blokade, da je žiro-račun društva u neprekidnoj blokadi 853 dana te da se stoga ne protivi da se nad društvom otvori stečajni postupak.</w:t>
      </w:r>
    </w:p>
    <w:p w:rsidRDefault="000325FD" w:rsidP="000325FD" w:rsidR="000325FD">
      <w:pPr>
        <w:jc w:val="both"/>
      </w:pPr>
      <w:r>
        <w:tab/>
        <w:t>Odredbom čl. 132. st. 1., st. 2. i st. 3. Stečajnog zakona (Narodne novine br. 71/15. i 104/17.,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stečajnoga postupka.</w:t>
      </w:r>
    </w:p>
    <w:p w:rsidRDefault="000325FD" w:rsidP="000325FD" w:rsidR="000325FD">
      <w:pPr>
        <w:jc w:val="both"/>
      </w:pPr>
      <w:r>
        <w:tab/>
        <w:t>Ako osobe iz st.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 Rješenja iz st. 1. i st. 2. ovoga članka objavit će se na mrežnoj stranici e-Oglasna ploča sudova istoga dana kada su donesena.</w:t>
      </w:r>
    </w:p>
    <w:p w:rsidRDefault="000325FD" w:rsidP="000325FD" w:rsidR="000325FD">
      <w:pPr>
        <w:jc w:val="both"/>
      </w:pPr>
      <w:r>
        <w:tab/>
        <w:t xml:space="preserve">Sud je izvršio uvid u </w:t>
      </w:r>
      <w:proofErr w:type="spellStart"/>
      <w:r>
        <w:t>prokazni</w:t>
      </w:r>
      <w:proofErr w:type="spellEnd"/>
      <w:r>
        <w:t xml:space="preserve"> popis imovine društva dužnika, te je uvidom u isti utvrdio da društvo dužnika nema nikakve imovine, a prilikom određivanja iznosa predujma, sud je vodio računa o tome da se uplaćenim iznosom novčanih sredstava trebaju pokriti troškovi provedenog prethodnog postupka, ali isto tako i troškovi provedbe stečajnog postupka, koji će se, ukoliko se uplati predujam otvoriti.</w:t>
      </w:r>
    </w:p>
    <w:p w:rsidRDefault="000325FD" w:rsidP="000325FD" w:rsidR="000325FD">
      <w:pPr>
        <w:jc w:val="both"/>
      </w:pPr>
      <w:r>
        <w:tab/>
        <w:t>Određeni iznos predujma sastoji se od troškova izrade štambilja u iznosu od oko 300,00 kuna, zatim od troškova otvaranja i zatvaranja računa stečajnog dužnika kod poslovne banke u iznosu od oko 400,00 kuna, od troškova ovjere potpisa stečajnog upravitelja i njegove registracije u sudskom registru u iznosu od oko 200,00 kuna, od troškova u svezi vođenja knjigovodstva stečajnog dužnika u iznosu od oko 1.800,00 kuna, od troškova stečajnog postupka koji će imati stečajni upravitelj kao što su npr. putni troškovi, administrativni troškovi, troškovi telefona i drugo, u iznosu od oko 1.500,00 kuna, te od nagrade stečajnom upravitelju u iznosu od oko 5.000,00 kuna. Ovako utvrđeni troškovi  iznose ukupno 9.200,00 kuna, s time da ovim predujmom nisu obuhvaćeni eventualni troškovi budućih parnica i drugi troškovi koji se  mogu pojaviti u stečajnom postupku.</w:t>
      </w:r>
    </w:p>
    <w:p w:rsidRDefault="000325FD" w:rsidP="000325FD" w:rsidR="000325FD">
      <w:pPr>
        <w:ind w:firstLine="708"/>
        <w:jc w:val="both"/>
      </w:pPr>
      <w:r>
        <w:t>Radi svega iznijetog, valjalo je temeljem citirane odredbe čl. 132. st. 1., st. 2. i st. 3. SZ-a, odlučiti kao u izreci ovog rješenja.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center"/>
      </w:pPr>
      <w:r>
        <w:t>U Varaždinu 6. ožujka 2019</w:t>
      </w:r>
    </w:p>
    <w:p w:rsidRDefault="000325FD" w:rsidP="000325FD" w:rsidR="000325FD"/>
    <w:p w:rsidRDefault="000325FD" w:rsidP="000325FD" w:rsidR="000325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 xml:space="preserve">  </w:t>
      </w:r>
      <w:r>
        <w:t>Sudac :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  <w:r>
        <w:t>Uputa  o  pravnom  lijeku :</w:t>
      </w:r>
    </w:p>
    <w:p w:rsidRDefault="000325FD" w:rsidP="00C84957" w:rsidR="000325FD">
      <w:pPr>
        <w:ind w:firstLine="708"/>
        <w:jc w:val="both"/>
      </w:pPr>
      <w:bookmarkStart w:name="_GoBack" w:id="0"/>
      <w:bookmarkEnd w:id="0"/>
      <w:r>
        <w:t>Protiv ovog rješenja može se izjaviti žalba u roku od osam (8) dana, računajući od osmog dana od dana objave rješenja na e-Oglasnoj ploči ovoga suda. Žalba se predaje putem ovoga suda u tri (3) primjerka, s time da o žalbi odlučuje Visoki trgovački sud Republike Hrvatske u Zagrebu.</w:t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630087" w:rsidP="000325FD" w:rsidR="00630087">
      <w:pPr>
        <w:jc w:val="both"/>
      </w:pPr>
    </w:p>
    <w:p w:rsidRDefault="000325FD" w:rsidP="000325FD" w:rsidR="000325FD">
      <w:pPr>
        <w:jc w:val="both"/>
      </w:pPr>
      <w:r>
        <w:t>DNA :</w:t>
      </w:r>
    </w:p>
    <w:p w:rsidRDefault="000325FD" w:rsidP="000325FD" w:rsidR="000325FD">
      <w:r>
        <w:t xml:space="preserve"> </w:t>
      </w:r>
    </w:p>
    <w:p w:rsidRDefault="000325FD" w:rsidP="000325FD" w:rsidR="000325FD">
      <w:pPr>
        <w:jc w:val="both"/>
      </w:pPr>
      <w:r>
        <w:t>e-Oglasna ploča ovoga suda</w:t>
      </w:r>
      <w:r>
        <w:tab/>
      </w: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0325FD" w:rsidP="000325FD" w:rsidR="000325FD">
      <w:pPr>
        <w:pStyle w:val="SudNaziv"/>
      </w:pPr>
    </w:p>
    <w:p w:rsidRDefault="000325FD" w:rsidP="000325FD" w:rsidR="000325FD">
      <w:pPr>
        <w:pStyle w:val="SudSjedite"/>
      </w:pPr>
      <w:r>
        <w:tab/>
      </w:r>
    </w:p>
    <w:p w:rsidRDefault="000325FD" w:rsidP="000325FD" w:rsidR="000325FD">
      <w:pPr>
        <w:jc w:val="both"/>
      </w:pPr>
    </w:p>
    <w:p w:rsidRDefault="000325FD" w:rsidP="000325FD" w:rsidR="000325FD">
      <w:pPr>
        <w:pStyle w:val="Naslovdokumenta"/>
        <w:spacing w:after="0" w:before="0"/>
      </w:pPr>
    </w:p>
    <w:p w:rsidRDefault="000325FD" w:rsidP="000325FD" w:rsidR="000325FD">
      <w:pPr>
        <w:pStyle w:val="Poetniodjeljak"/>
        <w:spacing w:after="0" w:before="0"/>
      </w:pPr>
    </w:p>
    <w:p w:rsidRDefault="000325FD" w:rsidP="000325FD" w:rsidR="000325FD">
      <w:pPr>
        <w:pStyle w:val="NormaleSPIS"/>
        <w:spacing w:after="0"/>
        <w:rPr>
          <w:noProof/>
        </w:rPr>
      </w:pPr>
    </w:p>
    <w:p w:rsidRDefault="000325FD" w:rsidP="000325FD" w:rsidR="000325FD">
      <w:pPr>
        <w:jc w:val="both"/>
      </w:pPr>
    </w:p>
    <w:p w:rsidRDefault="000325FD" w:rsidP="000325FD" w:rsidR="000325FD">
      <w:pPr>
        <w:jc w:val="both"/>
      </w:pPr>
    </w:p>
    <w:p w:rsidRDefault="00AE649C" w:rsidP="004F27AE" w:rsidR="00AE649C" w:rsidRPr="00B76F3C">
      <w:pPr>
        <w:pStyle w:val="NormaleSPIS"/>
      </w:pPr>
    </w:p>
    <w:sectPr w:rsidSect="000325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FD5" w:rsidP="00537B78" w:rsidR="006D4FD5">
      <w:r>
        <w:separator/>
      </w:r>
    </w:p>
  </w:endnote>
  <w:endnote w:id="0" w:type="continuationSeparator">
    <w:p w:rsidRDefault="006D4FD5" w:rsidP="00537B78" w:rsidR="006D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FD5" w:rsidP="00537B78" w:rsidR="006D4FD5">
      <w:r>
        <w:separator/>
      </w:r>
    </w:p>
  </w:footnote>
  <w:footnote w:id="0" w:type="continuationSeparator">
    <w:p w:rsidRDefault="006D4FD5" w:rsidP="00537B78" w:rsidR="006D4F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5FD" w:rsidR="008333A9">
    <w:pPr>
      <w:pStyle w:val="Zaglavlje"/>
    </w:pPr>
    <w:r>
      <w:rPr>
        <w:rStyle w:val="PozadinaSvijetloCrvena"/>
        <w:shd w:fill="auto" w:color="auto" w:val="clear"/>
      </w:rPr>
      <w:t>Poslovni broj : 6 St-202/2015-11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5FD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F43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087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FD5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957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325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325FD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325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325FD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St-202/2015-11</izvorni_sadrzaj>
    <derivirana_varijabla naziv="DomainObject.Oznaka_1">St-202/2015-11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OOB STUDIO društvo s ograničenom odgovornošću za promidžbu i dizajn zastupanog po punomoćniku Odvjetnik Josip Pintarić</izvorni_sadrzaj>
    <derivirana_varijabla naziv="DomainObject.Predmet.ProtustrankaFormated_1">  OOB STUDIO društvo s ograničenom odgovornošću za promidžbu i dizajn zastupanog po punomoćniku Odvjetnik Josip Pintarić</derivirana_varijabla>
  </DomainObject.Predmet.ProtustrankaFormated>
  <DomainObject.Predmet.ProtustrankaFormatedOIB>
    <izvorni_sadrzaj>  OOB STUDIO društvo s ograničenom odgovornošću za promidžbu i dizajn, OIB 71386282200 zastupanog po punomoćniku Odvjetnik Josip Pintarić</izvorni_sadrzaj>
    <derivirana_varijabla naziv="DomainObject.Predmet.ProtustrankaFormatedOIB_1">  OOB STUDIO društvo s ograničenom odgovornošću za promidžbu i dizajn, OIB 71386282200 zastupanog po punomoćniku Odvjetnik Josip Pintarić</derivirana_varijabla>
  </DomainObject.Predmet.ProtustrankaFormatedOIB>
  <DomainObject.Predmet.ProtustrankaFormatedWithAdress>
    <izvorni_sadrzaj> OOB STUDIO društvo s ograničenom odgovornošću za promidžbu i dizajn, Mihovljanska 37, 40000 Čakovec zastupanog po punomoćniku Odvjetnik Josip Pintarić</izvorni_sadrzaj>
    <derivirana_varijabla naziv="DomainObject.Predmet.ProtustrankaFormatedWithAdress_1"> OOB STUDIO društvo s ograničenom odgovornošću za promidžbu i dizajn, Mihovljanska 37, 40000 Čakovec zastupanog po punomoćniku Odvjetnik Josip Pintarić</derivirana_varijabla>
  </DomainObject.Predmet.ProtustrankaFormatedWithAdress>
  <DomainObject.Predmet.ProtustrankaFormatedWithAdressOIB>
    <izvorni_sadrzaj> OOB STUDIO društvo s ograničenom odgovornošću za promidžbu i dizajn, OIB 71386282200, Mihovljanska 37, 40000 Čakovec zastupanog po punomoćniku Odvjetnik Josip Pintarić</izvorni_sadrzaj>
    <derivirana_varijabla naziv="DomainObject.Predmet.ProtustrankaFormatedWithAdressOIB_1"> OOB STUDIO društvo s ograničenom odgovornošću za promidžbu i dizajn, OIB 71386282200, Mihovljanska 37, 40000 Čakovec zastupanog po punomoćniku Odvjetnik Josip Pintarić</derivirana_varijabla>
  </DomainObject.Predmet.ProtustrankaFormatedWithAdressOIB>
  <DomainObject.Predmet.ProtustrankaWithAdress>
    <izvorni_sadrzaj>OOB STUDIO društvo s ograničenom odgovornošću za promidžbu i dizajn Mihovljanska 37, 40000 Čakovec</izvorni_sadrzaj>
    <derivirana_varijabla naziv="DomainObject.Predmet.ProtustrankaWithAdress_1">OOB STUDIO društvo s ograničenom odgovornošću za promidžbu i dizajn Mihovljanska 37, 40000 Čakovec</derivirana_varijabla>
  </DomainObject.Predmet.ProtustrankaWithAdress>
  <DomainObject.Predmet.ProtustrankaWithAdressOIB>
    <izvorni_sadrzaj>OOB STUDIO društvo s ograničenom odgovornošću za promidžbu i dizajn, OIB 71386282200, Mihovljanska 37, 40000 Čakovec</izvorni_sadrzaj>
    <derivirana_varijabla naziv="DomainObject.Predmet.ProtustrankaWithAdressOIB_1">OOB STUDIO društvo s ograničenom odgovornošću za promidžbu i dizajn, OIB 71386282200, Mihovljanska 37, 40000 Čakovec</derivirana_varijabla>
  </DomainObject.Predmet.ProtustrankaWithAdressOIB>
  <DomainObject.Predmet.ProtustrankaNazivFormated>
    <izvorni_sadrzaj>OOB STUDIO društvo s ograničenom odgovornošću za promidžbu i dizajn</izvorni_sadrzaj>
    <derivirana_varijabla naziv="DomainObject.Predmet.ProtustrankaNazivFormated_1">OOB STUDIO društvo s ograničenom odgovornošću za promidžbu i dizajn</derivirana_varijabla>
  </DomainObject.Predmet.ProtustrankaNazivFormated>
  <DomainObject.Predmet.ProtustrankaNazivFormatedOIB>
    <izvorni_sadrzaj>OOB STUDIO društvo s ograničenom odgovornošću za promidžbu i dizajn, OIB 71386282200</izvorni_sadrzaj>
    <derivirana_varijabla naziv="DomainObject.Predmet.ProtustrankaNazivFormatedOIB_1">OOB STUDIO društvo s ograničenom odgovornošću za promidžbu i dizajn, OIB 71386282200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14248.01</izvorni_sadrzaj>
    <derivirana_varijabla naziv="DomainObject.Predmet.TrenutnaVrijednost_1">14248.01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OOB STUDIO društvo s ograničenom odgovornošću za promidžbu i dizajn zastupanog po punomoćniku Odvjetnik Josip Pintarić</item>
    </izvorni_sadrzaj>
    <derivirana_varijabla naziv="DomainObject.Predmet.ProtuStrankaListFormated_1">
      <item>OOB STUDIO društvo s ograničenom odgovornošću za promidžbu i dizajn zastupanog po punomoćniku Odvjetnik Josip Pintarić</item>
    </derivirana_varijabla>
  </DomainObject.Predmet.ProtuStrankaListFormated>
  <DomainObject.Predmet.ProtuStrankaListFormatedOIB>
    <izvorni_sadrzaj>
      <item>OOB STUDIO društvo s ograničenom odgovornošću za promidžbu i dizajn, OIB 71386282200 zastupanog po punomoćniku Odvjetnik Josip Pintarić</item>
    </izvorni_sadrzaj>
    <derivirana_varijabla naziv="DomainObject.Predmet.ProtuStrankaListFormatedOIB_1">
      <item>OOB STUDIO društvo s ograničenom odgovornošću za promidžbu i dizajn, OIB 71386282200 zastupanog po punomoćniku Odvjetnik Josip Pintarić</item>
    </derivirana_varijabla>
  </DomainObject.Predmet.ProtuStrankaListFormatedOIB>
  <DomainObject.Predmet.ProtuStrankaListFormatedWithAdress>
    <izvorni_sadrzaj>
      <item>OOB STUDIO društvo s ograničenom odgovornošću za promidžbu i dizajn, Mihovljanska 37, 40000 Čakovec zastupanog po punomoćniku Odvjetnik Josip Pintarić</item>
    </izvorni_sadrzaj>
    <derivirana_varijabla naziv="DomainObject.Predmet.ProtuStrankaListFormatedWithAdress_1">
      <item>OOB STUDIO društvo s ograničenom odgovornošću za promidžbu i dizajn, Mihovljanska 37, 40000 Čakovec zastupanog po punomoćniku Odvjetnik Josip Pintarić</item>
    </derivirana_varijabla>
  </DomainObject.Predmet.ProtuStrankaListFormatedWithAdress>
  <DomainObject.Predmet.ProtuStrankaListFormatedWithAdressOIB>
    <izvorni_sadrzaj>
      <item>OOB STUDIO društvo s ograničenom odgovornošću za promidžbu i dizajn, OIB 71386282200, Mihovljanska 37, 40000 Čakovec zastupanog po punomoćniku Odvjetnik Josip Pintarić</item>
    </izvorni_sadrzaj>
    <derivirana_varijabla naziv="DomainObject.Predmet.ProtuStrankaListFormatedWithAdressOIB_1">
      <item>OOB STUDIO društvo s ograničenom odgovornošću za promidžbu i dizajn, OIB 71386282200, Mihovljanska 37, 40000 Čakovec zastupanog po punomoćniku Odvjetnik Josip Pintarić</item>
    </derivirana_varijabla>
  </DomainObject.Predmet.ProtuStrankaListFormatedWithAdressOIB>
  <DomainObject.Predmet.ProtuStrankaListNazivFormated>
    <izvorni_sadrzaj>
      <item>OOB STUDIO društvo s ograničenom odgovornošću za promidžbu i dizajn</item>
    </izvorni_sadrzaj>
    <derivirana_varijabla naziv="DomainObject.Predmet.ProtuStrankaListNazivFormated_1">
      <item>OOB STUDIO društvo s ograničenom odgovornošću za promidžbu i dizajn</item>
    </derivirana_varijabla>
  </DomainObject.Predmet.ProtuStrankaListNazivFormated>
  <DomainObject.Predmet.ProtuStrankaListNazivFormatedOIB>
    <izvorni_sadrzaj>
      <item>OOB STUDIO društvo s ograničenom odgovornošću za promidžbu i dizajn, OIB 71386282200</item>
    </izvorni_sadrzaj>
    <derivirana_varijabla naziv="DomainObject.Predmet.ProtuStrankaListNazivFormatedOIB_1">
      <item>OOB STUDIO društvo s ograničenom odgovornošću za promidžbu i dizajn, OIB 71386282200</item>
    </derivirana_varijabla>
  </DomainObject.Predmet.ProtuStrankaListNazivFormatedOIB>
  <DomainObject.Predmet.OstaliListFormated>
    <izvorni_sadrzaj>
      <item>e-oglasna</item>
      <item>Sudski registar</item>
      <item>Odvjetnik Josip Pintarić punomoćnik sudionika u postupku OOB STUDIO društvo s ograničenom odgovornošću za promidžbu i dizajn</item>
      <item>Sudski registar</item>
    </izvorni_sadrzaj>
    <derivirana_varijabla naziv="DomainObject.Predmet.OstaliListFormated_1">
      <item>e-oglasna</item>
      <item>Sudski registar</item>
      <item>Odvjetnik Josip Pintarić punomoćnik sudionika u postupku OOB STUDIO društvo s ograničenom odgovornošću za promidžbu i dizajn</item>
      <item>Sudski registar</item>
    </derivirana_varijabla>
  </DomainObject.Predmet.OstaliListFormated>
  <DomainObject.Predmet.OstaliListFormatedOIB>
    <izvorni_sadrzaj>
      <item>e-oglasna</item>
      <item>Sudski registar</item>
      <item>Odvjetnik Josip Pintarić punomoćnik sudionika u postupku OOB STUDIO društvo s ograničenom odgovornošću za promidžbu i dizajn</item>
      <item>Sudski registar</item>
    </izvorni_sadrzaj>
    <derivirana_varijabla naziv="DomainObject.Predmet.OstaliListFormatedOIB_1">
      <item>e-oglasna</item>
      <item>Sudski registar</item>
      <item>Odvjetnik Josip Pintarić punomoćnik sudionika u postupku OOB STUDIO društvo s ograničenom odgovornošću za promidžbu i dizajn</item>
      <item>Sudski registar</item>
    </derivirana_varijabla>
  </DomainObject.Predmet.OstaliListFormatedOIB>
  <DomainObject.Predmet.OstaliListFormatedWithAdress>
    <izvorni_sadrzaj>
      <item>e-oglasna</item>
      <item>Sudski registar</item>
      <item>Odvjetnik Josip Pintarić, Ljudevita Gaja 6, 40000 Čakovec punomoćnik sudionika u postupku OOB STUDIO društvo s ograničenom odgovornošću za promidžbu i dizajn</item>
      <item>Sudski registar</item>
    </izvorni_sadrzaj>
    <derivirana_varijabla naziv="DomainObject.Predmet.OstaliListFormatedWithAdress_1">
      <item>e-oglasna</item>
      <item>Sudski registar</item>
      <item>Odvjetnik Josip Pintarić, Ljudevita Gaja 6, 40000 Čakovec punomoćnik sudionika u postupku OOB STUDIO društvo s ograničenom odgovornošću za promidžbu i dizajn</item>
      <item>Sudski registar</item>
    </derivirana_varijabla>
  </DomainObject.Predmet.OstaliListFormatedWithAdress>
  <DomainObject.Predmet.OstaliListFormatedWithAdressOIB>
    <izvorni_sadrzaj>
      <item>e-oglasna</item>
      <item>Sudski registar</item>
      <item>Odvjetnik Josip Pintarić, Ljudevita Gaja 6, 40000 Čakovec punomoćnik sudionika u postupku OOB STUDIO društvo s ograničenom odgovornošću za promidžbu i dizajn</item>
      <item>Sudski registar</item>
    </izvorni_sadrzaj>
    <derivirana_varijabla naziv="DomainObject.Predmet.OstaliListFormatedWithAdressOIB_1">
      <item>e-oglasna</item>
      <item>Sudski registar</item>
      <item>Odvjetnik Josip Pintarić, Ljudevita Gaja 6, 40000 Čakovec punomoćnik sudionika u postupku OOB STUDIO društvo s ograničenom odgovornošću za promidžbu i dizajn</item>
      <item>Sudski registar</item>
    </derivirana_varijabla>
  </DomainObject.Predmet.OstaliListFormatedWithAdressOIB>
  <DomainObject.Predmet.OstaliListNazivFormated>
    <izvorni_sadrzaj>
      <item>e-oglasna</item>
      <item>Sudski registar</item>
      <item>Odvjetnik Josip Pintarić</item>
      <item>Sudski registar</item>
    </izvorni_sadrzaj>
    <derivirana_varijabla naziv="DomainObject.Predmet.OstaliListNazivFormated_1">
      <item>e-oglasna</item>
      <item>Sudski registar</item>
      <item>Odvjetnik Josip Pintarić</item>
      <item>Sudski registar</item>
    </derivirana_varijabla>
  </DomainObject.Predmet.OstaliListNazivFormated>
  <DomainObject.Predmet.OstaliListNazivFormatedOIB>
    <izvorni_sadrzaj>
      <item>e-oglasna</item>
      <item>Sudski registar</item>
      <item>Odvjetnik Josip Pintarić</item>
      <item>Sudski registar</item>
    </izvorni_sadrzaj>
    <derivirana_varijabla naziv="DomainObject.Predmet.OstaliListNazivFormatedOIB_1">
      <item>e-oglasna</item>
      <item>Sudski registar</item>
      <item>Odvjetnik Josip Pintarić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St-202/2015-11</izvorni_sadrzaj>
    <derivirana_varijabla naziv="DomainObject.PoslovniBrojDokumenta_1">St-202/2015-11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OOB STUDIO društvo s ograničenom odgovornošću za promidžbu i dizajn</izvorni_sadrzaj>
    <derivirana_varijabla naziv="DomainObject.Predmet.ProtustrankaIDrugi_1">OOB STUDIO društvo s ograničenom odgovornošću za promidžbu i dizajn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OOB STUDIO društvo s ograničenom odgovornošću za promidžbu i dizajn, OIB 71386282200, Mihovljanska 37, 40000 Čakovec</izvorni_sadrzaj>
    <derivirana_varijabla naziv="DomainObject.Predmet.ProtustrankaIDrugiAdressOIB_1">OOB STUDIO društvo s ograničenom odgovornošću za promidžbu i dizajn, OIB 71386282200, Mihovljanska 37,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OOB STUDIO društvo s ograničenom odgovornošću za promidžbu i dizajn</item>
      <item>e-oglasna</item>
      <item>Sudski registar</item>
      <item>Odvjetnik Josip Pintarić</item>
      <item>Sudski registar</item>
    </izvorni_sadrzaj>
    <derivirana_varijabla naziv="DomainObject.Predmet.SudioniciListNaziv_1">
      <item>Financijska agencija</item>
      <item>OOB STUDIO društvo s ograničenom odgovornošću za promidžbu i dizajn</item>
      <item>e-oglasna</item>
      <item>Sudski registar</item>
      <item>Odvjetnik Josip Pintarić</item>
      <item>Sudski registar</item>
    </derivirana_varijabla>
  </DomainObject.Predmet.SudioniciListNaziv>
  <DomainObject.Predmet.SudioniciListAdressOIB>
    <izvorni_sadrzaj>
      <item>Financijska agencija, OIB 85821130368</item>
      <item>OOB STUDIO društvo s ograničenom odgovornošću za promidžbu i dizajn, OIB 71386282200, Mihovljanska 37,40000 Čakovec</item>
      <item>e-oglasna</item>
      <item>Sudski registar</item>
      <item>Odvjetnik Josip Pintarić, Ljudevita Gaja 6,40000 Čakovec</item>
      <item>Sudski registar</item>
    </izvorni_sadrzaj>
    <derivirana_varijabla naziv="DomainObject.Predmet.SudioniciListAdressOIB_1">
      <item>Financijska agencija, OIB 85821130368</item>
      <item>OOB STUDIO društvo s ograničenom odgovornošću za promidžbu i dizajn, OIB 71386282200, Mihovljanska 37,40000 Čakovec</item>
      <item>e-oglasna</item>
      <item>Sudski registar</item>
      <item>Odvjetnik Josip Pintarić, Ljudevita Gaja 6,40000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D0D22F-63B7-4C38-B8F0-5A5DB859E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886</properties:Words>
  <properties:Characters>4642</properties:Characters>
  <properties:Lines>120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2019-03-06T13:29:00Z</cp:lastPrinted>
  <dcterms:modified xmlns:xsi="http://www.w3.org/2001/XMLSchema-instance" xsi:type="dcterms:W3CDTF">2019-03-06T13:35:00Z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St-202/2015-11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