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f600" w14:paraId="1b4f600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C73DB2">
        <w:t>1051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73DB2">
        <w:t>SOLARNE ELEKTRANE BUKOVICA d.o.o. Jasenice, Petra Zoranića 61, Jasenice</w:t>
      </w:r>
      <w:r w:rsidR="00BE1256">
        <w:t>,</w:t>
      </w:r>
      <w:r w:rsidR="00B7710A">
        <w:t xml:space="preserve"> </w:t>
      </w:r>
      <w:r w:rsidR="00A54C72" w:rsidRPr="00FF7529">
        <w:t>OIB:</w:t>
      </w:r>
      <w:r w:rsidR="00C73DB2">
        <w:t>93532957186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BE1256">
        <w:t>29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73DB2">
        <w:t xml:space="preserve">SOLARNE ELEKTRANE BUKOVICA d.o.o. Jasenice, Petra Zoranića 61, Jasenice, </w:t>
      </w:r>
      <w:r w:rsidR="00C73DB2" w:rsidRPr="00FF7529">
        <w:t>OIB:</w:t>
      </w:r>
      <w:r w:rsidR="00C73DB2">
        <w:t>93532957186</w:t>
      </w:r>
      <w:r w:rsidR="00955E58">
        <w:t xml:space="preserve"> </w:t>
      </w:r>
      <w:r>
        <w:t xml:space="preserve">na temelju neizvršenih osnova za plaćanje iznosi </w:t>
      </w:r>
      <w:r w:rsidR="00C73DB2">
        <w:t>78.121,80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C73DB2">
        <w:t>Dalibor Antonina, Žman, Žman</w:t>
      </w:r>
      <w:r w:rsidR="00134DB4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73DB2">
        <w:t>1051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F05DA">
      <w:rPr>
        <w:noProof/>
      </w:rPr>
      <w:t>2</w:t>
    </w:r>
    <w:r>
      <w:fldChar w:fldCharType="end"/>
    </w:r>
  </w:p>
  <w:p w:rsidRDefault="00CF05D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F05D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73DB2">
      <w:t>1051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34DB4"/>
    <w:rsid w:val="00142AA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CF05DA"/>
    <w:rsid w:val="00DB0E67"/>
    <w:rsid w:val="00E04753"/>
    <w:rsid w:val="00E13823"/>
    <w:rsid w:val="00E17770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78121.80</izvorni_sadrzaj>
    <derivirana_varijabla naziv="DomainObject.Predmet.InicijalnaVrijednost_1">78121.80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SOLARNE ELEKTRANE BUKOVICA d.o.o. za proizvodnju i usluge</izvorni_sadrzaj>
    <derivirana_varijabla naziv="DomainObject.Predmet.ProtustrankaFormated_1">  SOLARNE ELEKTRANE BUKOVICA d.o.o. za proizvodnju i usluge</derivirana_varijabla>
  </DomainObject.Predmet.ProtustrankaFormated>
  <DomainObject.Predmet.ProtustrankaFormatedOIB>
    <izvorni_sadrzaj>  SOLARNE ELEKTRANE BUKOVICA d.o.o. za proizvodnju i usluge, OIB 93532957186</izvorni_sadrzaj>
    <derivirana_varijabla naziv="DomainObject.Predmet.ProtustrankaFormatedOIB_1">  SOLARNE ELEKTRANE BUKOVICA d.o.o. za proizvodnju i usluge, OIB 93532957186</derivirana_varijabla>
  </DomainObject.Predmet.ProtustrankaFormatedOIB>
  <DomainObject.Predmet.ProtustrankaFormatedWithAdress>
    <izvorni_sadrzaj> SOLARNE ELEKTRANE BUKOVICA d.o.o. za proizvodnju i usluge, Petra Zoranića 61, 23243 Jasenice</izvorni_sadrzaj>
    <derivirana_varijabla naziv="DomainObject.Predmet.ProtustrankaFormatedWithAdress_1"> SOLARNE ELEKTRANE BUKOVICA d.o.o. za proizvodnju i usluge, Petra Zoranića 61, 23243 Jasenice</derivirana_varijabla>
  </DomainObject.Predmet.ProtustrankaFormatedWithAdress>
  <DomainObject.Predmet.ProtustrankaFormatedWithAdressOIB>
    <izvorni_sadrzaj> SOLARNE ELEKTRANE BUKOVICA d.o.o. za proizvodnju i usluge, OIB 93532957186, Petra Zoranića 61, 23243 Jasenice</izvorni_sadrzaj>
    <derivirana_varijabla naziv="DomainObject.Predmet.ProtustrankaFormatedWithAdressOIB_1"> SOLARNE ELEKTRANE BUKOVICA d.o.o. za proizvodnju i usluge, OIB 93532957186, Petra Zoranića 61, 23243 Jasenice</derivirana_varijabla>
  </DomainObject.Predmet.ProtustrankaFormatedWithAdressOIB>
  <DomainObject.Predmet.ProtustrankaWithAdress>
    <izvorni_sadrzaj>SOLARNE ELEKTRANE BUKOVICA d.o.o. za proizvodnju i usluge Petra Zoranića 61, 23243 Jasenice</izvorni_sadrzaj>
    <derivirana_varijabla naziv="DomainObject.Predmet.ProtustrankaWithAdress_1">SOLARNE ELEKTRANE BUKOVICA d.o.o. za proizvodnju i usluge Petra Zoranića 61, 23243 Jasenice</derivirana_varijabla>
  </DomainObject.Predmet.ProtustrankaWithAdress>
  <DomainObject.Predmet.ProtustrankaWithAdressOIB>
    <izvorni_sadrzaj>SOLARNE ELEKTRANE BUKOVICA d.o.o. za proizvodnju i usluge, OIB 93532957186, Petra Zoranića 61, 23243 Jasenice</izvorni_sadrzaj>
    <derivirana_varijabla naziv="DomainObject.Predmet.ProtustrankaWithAdressOIB_1">SOLARNE ELEKTRANE BUKOVICA d.o.o. za proizvodnju i usluge, OIB 93532957186, Petra Zoranića 61, 23243 Jasenice</derivirana_varijabla>
  </DomainObject.Predmet.ProtustrankaWithAdressOIB>
  <DomainObject.Predmet.ProtustrankaNazivFormated>
    <izvorni_sadrzaj>SOLARNE ELEKTRANE BUKOVICA d.o.o. za proizvodnju i usluge</izvorni_sadrzaj>
    <derivirana_varijabla naziv="DomainObject.Predmet.ProtustrankaNazivFormated_1">SOLARNE ELEKTRANE BUKOVICA d.o.o. za proizvodnju i usluge</derivirana_varijabla>
  </DomainObject.Predmet.ProtustrankaNazivFormated>
  <DomainObject.Predmet.ProtustrankaNazivFormatedOIB>
    <izvorni_sadrzaj>SOLARNE ELEKTRANE BUKOVICA d.o.o. za proizvodnju i usluge, OIB 93532957186</izvorni_sadrzaj>
    <derivirana_varijabla naziv="DomainObject.Predmet.ProtustrankaNazivFormatedOIB_1">SOLARNE ELEKTRANE BUKOVICA d.o.o. za proizvodnju i usluge, OIB 93532957186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SOLARNE ELEKTRANE BUKOVICA d.o.o. za proizvodnju i usluge</item>
    </izvorni_sadrzaj>
    <derivirana_varijabla naziv="DomainObject.Predmet.ProtuStrankaListFormated_1">
      <item>SOLARNE ELEKTRANE BUKOVICA d.o.o. za proizvodnju i usluge</item>
    </derivirana_varijabla>
  </DomainObject.Predmet.ProtuStrankaListFormated>
  <DomainObject.Predmet.ProtuStrankaListFormatedOIB>
    <izvorni_sadrzaj>
      <item>SOLARNE ELEKTRANE BUKOVICA d.o.o. za proizvodnju i usluge, OIB 93532957186</item>
    </izvorni_sadrzaj>
    <derivirana_varijabla naziv="DomainObject.Predmet.ProtuStrankaListFormatedOIB_1">
      <item>SOLARNE ELEKTRANE BUKOVICA d.o.o. za proizvodnju i usluge, OIB 93532957186</item>
    </derivirana_varijabla>
  </DomainObject.Predmet.ProtuStrankaListFormatedOIB>
  <DomainObject.Predmet.ProtuStrankaListFormatedWithAdress>
    <izvorni_sadrzaj>
      <item>SOLARNE ELEKTRANE BUKOVICA d.o.o. za proizvodnju i usluge, Petra Zoranića 61, 23243 Jasenice</item>
    </izvorni_sadrzaj>
    <derivirana_varijabla naziv="DomainObject.Predmet.ProtuStrankaListFormatedWithAdress_1">
      <item>SOLARNE ELEKTRANE BUKOVICA d.o.o. za proizvodnju i usluge, Petra Zoranića 61, 23243 Jasenice</item>
    </derivirana_varijabla>
  </DomainObject.Predmet.ProtuStrankaListFormatedWithAdress>
  <DomainObject.Predmet.ProtuStrankaListFormatedWithAdressOIB>
    <izvorni_sadrzaj>
      <item>SOLARNE ELEKTRANE BUKOVICA d.o.o. za proizvodnju i usluge, OIB 93532957186, Petra Zoranića 61, 23243 Jasenice</item>
    </izvorni_sadrzaj>
    <derivirana_varijabla naziv="DomainObject.Predmet.ProtuStrankaListFormatedWithAdressOIB_1">
      <item>SOLARNE ELEKTRANE BUKOVICA d.o.o. za proizvodnju i usluge, OIB 93532957186, Petra Zoranića 61, 23243 Jasenice</item>
    </derivirana_varijabla>
  </DomainObject.Predmet.ProtuStrankaListFormatedWithAdressOIB>
  <DomainObject.Predmet.ProtuStrankaListNazivFormated>
    <izvorni_sadrzaj>
      <item>SOLARNE ELEKTRANE BUKOVICA d.o.o. za proizvodnju i usluge</item>
    </izvorni_sadrzaj>
    <derivirana_varijabla naziv="DomainObject.Predmet.ProtuStrankaListNazivFormated_1">
      <item>SOLARNE ELEKTRANE BUKOVICA d.o.o. za proizvodnju i usluge</item>
    </derivirana_varijabla>
  </DomainObject.Predmet.ProtuStrankaListNazivFormated>
  <DomainObject.Predmet.ProtuStrankaListNazivFormatedOIB>
    <izvorni_sadrzaj>
      <item>SOLARNE ELEKTRANE BUKOVICA d.o.o. za proizvodnju i usluge, OIB 93532957186</item>
    </izvorni_sadrzaj>
    <derivirana_varijabla naziv="DomainObject.Predmet.ProtuStrankaListNazivFormatedOIB_1">
      <item>SOLARNE ELEKTRANE BUKOVICA d.o.o. za proizvodnju i usluge, OIB 93532957186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SOLARNE ELEKTRANE BUKOVICA d.o.o. za proizvodnju i usluge</izvorni_sadrzaj>
    <derivirana_varijabla naziv="DomainObject.Predmet.ProtustrankaIDrugi_1">SOLARNE ELEKTRANE BUKOVICA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SOLARNE ELEKTRANE BUKOVICA d.o.o. za proizvodnju i usluge, OIB 93532957186, Petra Zoranića 61, 23243 Jasenice</izvorni_sadrzaj>
    <derivirana_varijabla naziv="DomainObject.Predmet.ProtustrankaIDrugiAdressOIB_1">SOLARNE ELEKTRANE BUKOVICA d.o.o. za proizvodnju i usluge, OIB 93532957186, Petra Zoranića 61,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SOLARNE ELEKTRANE BUKOVICA d.o.o. za proizvodnju i usluge</item>
    </izvorni_sadrzaj>
    <derivirana_varijabla naziv="DomainObject.Predmet.SudioniciListNaziv_1">
      <item>FINA</item>
      <item>SOLARNE ELEKTRANE BUKOVICA d.o.o. za proizvodnju i usluge</item>
    </derivirana_varijabla>
  </DomainObject.Predmet.SudioniciListNaziv>
  <DomainObject.Predmet.SudioniciListAdressOIB>
    <izvorni_sadrzaj>
      <item>FINA, OIB 85821130368</item>
      <item>SOLARNE ELEKTRANE BUKOVICA d.o.o. za proizvodnju i usluge, OIB 93532957186, Petra Zoranića 61,23243 Jasenice</item>
    </izvorni_sadrzaj>
    <derivirana_varijabla naziv="DomainObject.Predmet.SudioniciListAdressOIB_1">
      <item>FINA, OIB 85821130368</item>
      <item>SOLARNE ELEKTRANE BUKOVICA d.o.o. za proizvodnju i usluge, OIB 93532957186, Petra Zoranića 61,23243 Jasenice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93532957186</item>
    </izvorni_sadrzaj>
    <derivirana_varijabla naziv="DomainObject.Predmet.SudioniciListNazivOIB_1">
      <item>, OIB 85821130368</item>
      <item>, OIB 93532957186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2071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2016-02-08T12:37:00Z</dcterms:created>
  <dc:creator>Tina Grgas</dc:creator>
  <cp:lastModifiedBy>Martina Kalmeta</cp:lastModifiedBy>
  <cp:lastPrinted>2016-02-08T12:32:00Z</cp:lastPrinted>
  <dcterms:modified xmlns:xsi="http://www.w3.org/2001/XMLSchema-instance" xsi:type="dcterms:W3CDTF">2016-02-08T12:38:00Z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