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9bb6" w14:paraId="e169bb6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>Zagreb, Amruševa 2/II</w:t>
      </w:r>
    </w:p>
    <w:p w:rsidRDefault="009B4E32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DB1A61" w:rsidRPr="00DF0E55">
        <w:rPr>
          <w:szCs w:val="24"/>
        </w:rPr>
        <w:t>87. St-456/2019</w:t>
      </w:r>
    </w:p>
    <w:p w:rsidRDefault="003F0325" w:rsidP="003F0325" w:rsidR="00E13F99" w:rsidRPr="003F0325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>Z A K LJ U Č A K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nad dužnikom </w:t>
      </w:r>
      <w:r w:rsidR="00DB1A61" w:rsidRPr="00DF0E55">
        <w:rPr>
          <w:szCs w:val="24"/>
        </w:rPr>
        <w:t xml:space="preserve">ROLOS j.d.o.o. </w:t>
      </w:r>
      <w:r w:rsidR="00DB1A61">
        <w:rPr>
          <w:szCs w:val="24"/>
        </w:rPr>
        <w:t>u stečaju</w:t>
      </w:r>
      <w:r w:rsidR="00DB1A61" w:rsidRPr="00DF0E55">
        <w:rPr>
          <w:szCs w:val="24"/>
        </w:rPr>
        <w:t>, OIB 69165891917, Zagreb, Blažekova 11</w:t>
      </w:r>
      <w:r w:rsidRPr="00E13F99">
        <w:t>,</w:t>
      </w:r>
      <w:r>
        <w:t xml:space="preserve"> </w:t>
      </w:r>
      <w:r w:rsidR="00DB1A61">
        <w:t>5. srpnja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lj u č i o   j e 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177224" w:rsidP="00716A6B" w:rsidR="00942290">
      <w:pPr>
        <w:ind w:firstLine="708"/>
        <w:jc w:val="both"/>
        <w:rPr>
          <w:szCs w:val="24"/>
        </w:rPr>
      </w:pPr>
      <w:r>
        <w:rPr>
          <w:szCs w:val="24"/>
        </w:rPr>
        <w:t>Nalaže se Financijskoj agenciji u roku 8 dana naložiti banci prenijeti za</w:t>
      </w:r>
      <w:r w:rsidR="00DB1A61">
        <w:rPr>
          <w:szCs w:val="24"/>
        </w:rPr>
        <w:t xml:space="preserve">plijenjeni iznos predujma od </w:t>
      </w:r>
      <w:r w:rsidR="008654D3">
        <w:rPr>
          <w:szCs w:val="24"/>
        </w:rPr>
        <w:t>2.500,00</w:t>
      </w:r>
      <w:r>
        <w:rPr>
          <w:szCs w:val="24"/>
        </w:rPr>
        <w:t xml:space="preserve"> kn </w:t>
      </w:r>
      <w:r w:rsidR="00942290">
        <w:rPr>
          <w:szCs w:val="24"/>
        </w:rPr>
        <w:t xml:space="preserve">u </w:t>
      </w:r>
      <w:r w:rsidR="00942290" w:rsidRPr="00D72C7F">
        <w:rPr>
          <w:szCs w:val="24"/>
        </w:rPr>
        <w:t>korist Fonda za namirenje troškova stečajnog postupka na račun Trgovačkog suda u Zagrebu broj IBAN HR9223900011300000460, model 05, poziv na broj 2001</w:t>
      </w:r>
      <w:r w:rsidR="008654D3">
        <w:rPr>
          <w:szCs w:val="24"/>
        </w:rPr>
        <w:t>-456-19</w:t>
      </w:r>
      <w:r w:rsidR="00942290">
        <w:rPr>
          <w:szCs w:val="24"/>
        </w:rPr>
        <w:t>.</w:t>
      </w:r>
    </w:p>
    <w:p w:rsidRDefault="00177224" w:rsidP="00942290" w:rsidR="00177224">
      <w:pPr>
        <w:jc w:val="both"/>
        <w:rPr>
          <w:szCs w:val="24"/>
        </w:rPr>
      </w:pPr>
    </w:p>
    <w:p w:rsidRDefault="00177224" w:rsidP="00177224" w:rsidR="00177224" w:rsidRPr="000B5A49">
      <w:pPr>
        <w:jc w:val="both"/>
        <w:rPr>
          <w:szCs w:val="24"/>
        </w:rPr>
      </w:pPr>
    </w:p>
    <w:p w:rsidRDefault="00177224" w:rsidP="00177224" w:rsidR="00177224" w:rsidRPr="000B5A49">
      <w:pPr>
        <w:jc w:val="center"/>
        <w:rPr>
          <w:szCs w:val="24"/>
        </w:rPr>
      </w:pPr>
      <w:r w:rsidRPr="000B5A49">
        <w:rPr>
          <w:szCs w:val="24"/>
        </w:rPr>
        <w:t>Obrazloženje</w:t>
      </w:r>
    </w:p>
    <w:p w:rsidRDefault="00177224" w:rsidP="00177224" w:rsidR="00177224" w:rsidRPr="000B5A49">
      <w:pPr>
        <w:jc w:val="center"/>
        <w:rPr>
          <w:szCs w:val="24"/>
        </w:rPr>
      </w:pPr>
    </w:p>
    <w:p w:rsidRDefault="00177224" w:rsidP="00177224" w:rsidR="00177224" w:rsidRPr="000B5A49">
      <w:pPr>
        <w:ind w:firstLine="720"/>
        <w:jc w:val="both"/>
        <w:rPr>
          <w:szCs w:val="24"/>
        </w:rPr>
      </w:pPr>
      <w:r>
        <w:rPr>
          <w:szCs w:val="24"/>
        </w:rPr>
        <w:t>Sud je u ovom stečajno</w:t>
      </w:r>
      <w:r w:rsidR="008654D3">
        <w:rPr>
          <w:szCs w:val="24"/>
        </w:rPr>
        <w:t>m postupku donio rješenje od 12. lipnja 2019.</w:t>
      </w:r>
      <w:r>
        <w:rPr>
          <w:szCs w:val="24"/>
        </w:rPr>
        <w:t xml:space="preserve"> kojim je nad dužnikom </w:t>
      </w:r>
      <w:r w:rsidR="00942290">
        <w:rPr>
          <w:szCs w:val="24"/>
        </w:rPr>
        <w:t>otvorio i zaključio stečajni postupak</w:t>
      </w:r>
      <w:r>
        <w:rPr>
          <w:szCs w:val="24"/>
        </w:rPr>
        <w:t>. Financijska agencija obavijestila je sud kako su zapli</w:t>
      </w:r>
      <w:r w:rsidR="008654D3">
        <w:rPr>
          <w:szCs w:val="24"/>
        </w:rPr>
        <w:t>jenjena sredstva u iznosu od 2.500,00</w:t>
      </w:r>
      <w:r>
        <w:rPr>
          <w:szCs w:val="24"/>
        </w:rPr>
        <w:t xml:space="preserve"> kn po osnovi predujma za namirenje troškova stečajnog postupka. S obzirom na to da je u ovom postupku nad dužnikom otvoren stečajni postupak, sud je </w:t>
      </w:r>
      <w:r w:rsidR="00AD7BC6">
        <w:rPr>
          <w:szCs w:val="24"/>
        </w:rPr>
        <w:t>sukladno odredbi</w:t>
      </w:r>
      <w:r>
        <w:rPr>
          <w:szCs w:val="24"/>
        </w:rPr>
        <w:t xml:space="preserve"> čl. 112. st. 6. Stečajnog zakona ("Narodne novine" broj 71/15 i 104/17</w:t>
      </w:r>
      <w:r w:rsidR="00AD7BC6">
        <w:rPr>
          <w:szCs w:val="24"/>
        </w:rPr>
        <w:t>; dalje: SZ</w:t>
      </w:r>
      <w:r>
        <w:rPr>
          <w:szCs w:val="24"/>
        </w:rPr>
        <w:t xml:space="preserve">) </w:t>
      </w:r>
      <w:r w:rsidR="00AD7BC6">
        <w:rPr>
          <w:szCs w:val="24"/>
        </w:rPr>
        <w:t>odlučio</w:t>
      </w:r>
      <w:r>
        <w:rPr>
          <w:szCs w:val="24"/>
        </w:rPr>
        <w:t xml:space="preserve"> kao u izreci.</w:t>
      </w:r>
    </w:p>
    <w:p w:rsidRDefault="00B123F7" w:rsidP="00E13F99" w:rsidR="00B123F7">
      <w:pPr>
        <w:jc w:val="both"/>
      </w:pPr>
    </w:p>
    <w:p w:rsidRDefault="009B4E32" w:rsidP="00B123F7" w:rsidR="00E13F99" w:rsidRPr="00F35D8C">
      <w:pPr>
        <w:jc w:val="center"/>
      </w:pPr>
      <w:r w:rsidRPr="00F35D8C">
        <w:t>Zagreb,</w:t>
      </w:r>
      <w:r w:rsidR="00E13F99" w:rsidRPr="00F35D8C">
        <w:t xml:space="preserve"> </w:t>
      </w:r>
      <w:r w:rsidR="00DB1A61">
        <w:t xml:space="preserve">5. srpnja </w:t>
      </w:r>
      <w:r w:rsidR="00E13F99" w:rsidRPr="00F35D8C">
        <w:t>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9B4E32" w:rsidR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Default="008239EC" w:rsidP="00E13F99" w:rsidR="008239EC">
      <w:pPr>
        <w:jc w:val="both"/>
      </w:pP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B35560" w:rsidP="00CC2943" w:rsidR="00B35560" w:rsidRPr="00CC2943">
      <w:pPr>
        <w:pStyle w:val="Odlomakpopisa"/>
        <w:numPr>
          <w:ilvl w:val="0"/>
          <w:numId w:val="1"/>
        </w:numPr>
        <w:jc w:val="both"/>
      </w:pPr>
      <w:r w:rsidRPr="00CC2943">
        <w:rPr>
          <w:szCs w:val="24"/>
        </w:rPr>
        <w:t>e-oglasna ploča</w:t>
      </w:r>
    </w:p>
    <w:p w:rsidRDefault="00A24E67" w:rsidP="00E13F99" w:rsidR="00A24E67">
      <w:pPr>
        <w:jc w:val="both"/>
      </w:pP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177224"/>
    <w:rsid w:val="001E4977"/>
    <w:rsid w:val="00295334"/>
    <w:rsid w:val="00325B56"/>
    <w:rsid w:val="00350BBC"/>
    <w:rsid w:val="00371E92"/>
    <w:rsid w:val="003B1EA5"/>
    <w:rsid w:val="003F0325"/>
    <w:rsid w:val="005C4C7F"/>
    <w:rsid w:val="0068755D"/>
    <w:rsid w:val="00716A6B"/>
    <w:rsid w:val="008239EC"/>
    <w:rsid w:val="008654D3"/>
    <w:rsid w:val="00942290"/>
    <w:rsid w:val="009B4E32"/>
    <w:rsid w:val="00A108F3"/>
    <w:rsid w:val="00A24E67"/>
    <w:rsid w:val="00AD7BC6"/>
    <w:rsid w:val="00B123F7"/>
    <w:rsid w:val="00B2480F"/>
    <w:rsid w:val="00B35560"/>
    <w:rsid w:val="00B43929"/>
    <w:rsid w:val="00BC3073"/>
    <w:rsid w:val="00CC2943"/>
    <w:rsid w:val="00D82813"/>
    <w:rsid w:val="00DB1A61"/>
    <w:rsid w:val="00E13F99"/>
    <w:rsid w:val="00F274CB"/>
    <w:rsid w:val="00F35D8C"/>
    <w:rsid w:val="00FD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90B3592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943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943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943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943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160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2019.</izvorni_sadrzaj>
    <derivirana_varijabla naziv="DomainObject.DatumDonosenjaOdluke_1">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2019.</izvorni_sadrzaj>
    <derivirana_varijabla naziv="DomainObject.Predmet.DatumOsnivanja_1">22.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lipnja 2019.</izvorni_sadrzaj>
    <derivirana_varijabla naziv="DomainObject.Predmet.DatumRjesavanja_1">12.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St-456/2019</izvorni_sadrzaj>
    <derivirana_varijabla naziv="DomainObject.Predmet.OznakaBroj_1">St-456/2019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ROLOS j.d.o.o. za usluge zastupanog po punomoćniku Zvonimir Stojković</izvorni_sadrzaj>
    <derivirana_varijabla naziv="DomainObject.Predmet.ProtustrankaFormated_1">  ROLOS j.d.o.o. za usluge zastupanog po punomoćniku Zvonimir Stojković</derivirana_varijabla>
  </DomainObject.Predmet.ProtustrankaFormated>
  <DomainObject.Predmet.ProtustrankaFormatedOIB>
    <izvorni_sadrzaj>  ROLOS j.d.o.o. za usluge, OIB 69165891917 zastupanog po punomoćniku Zvonimir Stojković</izvorni_sadrzaj>
    <derivirana_varijabla naziv="DomainObject.Predmet.ProtustrankaFormatedOIB_1">  ROLOS j.d.o.o. za usluge, OIB 69165891917 zastupanog po punomoćniku Zvonimir Stojković</derivirana_varijabla>
  </DomainObject.Predmet.ProtustrankaFormatedOIB>
  <DomainObject.Predmet.ProtustrankaFormatedWithAdress>
    <izvorni_sadrzaj> ROLOS j.d.o.o. za usluge, Blažekova 11, 10000 Zagreb zastupanog po punomoćniku Zvonimir Stojković</izvorni_sadrzaj>
    <derivirana_varijabla naziv="DomainObject.Predmet.ProtustrankaFormatedWithAdress_1"> ROLOS j.d.o.o. za usluge, Blažekova 11, 10000 Zagreb zastupanog po punomoćniku Zvonimir Stojković</derivirana_varijabla>
  </DomainObject.Predmet.ProtustrankaFormatedWithAdress>
  <DomainObject.Predmet.ProtustrankaFormatedWithAdressOIB>
    <izvorni_sadrzaj> ROLOS j.d.o.o. za usluge, OIB 69165891917, Blažekova 11, 10000 Zagreb zastupanog po punomoćniku Zvonimir Stojković</izvorni_sadrzaj>
    <derivirana_varijabla naziv="DomainObject.Predmet.ProtustrankaFormatedWithAdressOIB_1"> ROLOS j.d.o.o. za usluge, OIB 69165891917, Blažekova 11, 10000 Zagreb zastupanog po punomoćniku Zvonimir Stojković</derivirana_varijabla>
  </DomainObject.Predmet.ProtustrankaFormatedWithAdressOIB>
  <DomainObject.Predmet.ProtustrankaWithAdress>
    <izvorni_sadrzaj>ROLOS j.d.o.o. za usluge Blažekova 11, 10000 Zagreb</izvorni_sadrzaj>
    <derivirana_varijabla naziv="DomainObject.Predmet.ProtustrankaWithAdress_1">ROLOS j.d.o.o. za usluge Blažekova 11, 10000 Zagreb</derivirana_varijabla>
  </DomainObject.Predmet.ProtustrankaWithAdress>
  <DomainObject.Predmet.ProtustrankaWithAdressOIB>
    <izvorni_sadrzaj>ROLOS j.d.o.o. za usluge, OIB 69165891917, Blažekova 11, 10000 Zagreb</izvorni_sadrzaj>
    <derivirana_varijabla naziv="DomainObject.Predmet.ProtustrankaWithAdressOIB_1">ROLOS j.d.o.o. za usluge, OIB 69165891917, Blažekova 11, 10000 Zagreb</derivirana_varijabla>
  </DomainObject.Predmet.ProtustrankaWithAdressOIB>
  <DomainObject.Predmet.ProtustrankaNazivFormated>
    <izvorni_sadrzaj>ROLOS j.d.o.o. za usluge</izvorni_sadrzaj>
    <derivirana_varijabla naziv="DomainObject.Predmet.ProtustrankaNazivFormated_1">ROLOS j.d.o.o. za usluge</derivirana_varijabla>
  </DomainObject.Predmet.ProtustrankaNazivFormated>
  <DomainObject.Predmet.ProtustrankaNazivFormatedOIB>
    <izvorni_sadrzaj>ROLOS j.d.o.o. za usluge, OIB 69165891917</izvorni_sadrzaj>
    <derivirana_varijabla naziv="DomainObject.Predmet.ProtustrankaNazivFormatedOIB_1">ROLOS j.d.o.o. za usluge, OIB 69165891917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ROLOS j.d.o.o. za usluge zastupanog po punomoćniku Zvonimir Stojković</item>
    </izvorni_sadrzaj>
    <derivirana_varijabla naziv="DomainObject.Predmet.ProtuStrankaListFormated_1">
      <item>ROLOS j.d.o.o. za usluge zastupanog po punomoćniku Zvonimir Stojković</item>
    </derivirana_varijabla>
  </DomainObject.Predmet.ProtuStrankaListFormated>
  <DomainObject.Predmet.ProtuStrankaListFormatedOIB>
    <izvorni_sadrzaj>
      <item>ROLOS j.d.o.o. za usluge, OIB 69165891917 zastupanog po punomoćniku Zvonimir Stojković</item>
    </izvorni_sadrzaj>
    <derivirana_varijabla naziv="DomainObject.Predmet.ProtuStrankaListFormatedOIB_1">
      <item>ROLOS j.d.o.o. za usluge, OIB 69165891917 zastupanog po punomoćniku Zvonimir Stojković</item>
    </derivirana_varijabla>
  </DomainObject.Predmet.ProtuStrankaListFormatedOIB>
  <DomainObject.Predmet.ProtuStrankaListFormatedWithAdress>
    <izvorni_sadrzaj>
      <item>ROLOS j.d.o.o. za usluge, Blažekova 11, 10000 Zagreb zastupanog po punomoćniku Zvonimir Stojković</item>
    </izvorni_sadrzaj>
    <derivirana_varijabla naziv="DomainObject.Predmet.ProtuStrankaListFormatedWithAdress_1">
      <item>ROLOS j.d.o.o. za usluge, Blažekova 11, 10000 Zagreb zastupanog po punomoćniku Zvonimir Stojković</item>
    </derivirana_varijabla>
  </DomainObject.Predmet.ProtuStrankaListFormatedWithAdress>
  <DomainObject.Predmet.ProtuStrankaListFormatedWithAdressOIB>
    <izvorni_sadrzaj>
      <item>ROLOS j.d.o.o. za usluge, OIB 69165891917, Blažekova 11, 10000 Zagreb zastupanog po punomoćniku Zvonimir Stojković</item>
    </izvorni_sadrzaj>
    <derivirana_varijabla naziv="DomainObject.Predmet.ProtuStrankaListFormatedWithAdressOIB_1">
      <item>ROLOS j.d.o.o. za usluge, OIB 69165891917, Blažekova 11, 10000 Zagreb zastupanog po punomoćniku Zvonimir Stojković</item>
    </derivirana_varijabla>
  </DomainObject.Predmet.ProtuStrankaListFormatedWithAdressOIB>
  <DomainObject.Predmet.ProtuStrankaListNazivFormated>
    <izvorni_sadrzaj>
      <item>ROLOS j.d.o.o. za usluge</item>
    </izvorni_sadrzaj>
    <derivirana_varijabla naziv="DomainObject.Predmet.ProtuStrankaListNazivFormated_1">
      <item>ROLOS j.d.o.o. za usluge</item>
    </derivirana_varijabla>
  </DomainObject.Predmet.ProtuStrankaListNazivFormated>
  <DomainObject.Predmet.ProtuStrankaListNazivFormatedOIB>
    <izvorni_sadrzaj>
      <item>ROLOS j.d.o.o. za usluge, OIB 69165891917</item>
    </izvorni_sadrzaj>
    <derivirana_varijabla naziv="DomainObject.Predmet.ProtuStrankaListNazivFormatedOIB_1">
      <item>ROLOS j.d.o.o. za usluge, OIB 69165891917</item>
    </derivirana_varijabla>
  </DomainObject.Predmet.ProtuStrankaListNazivFormatedOIB>
  <DomainObject.Predmet.OstaliListFormated>
    <izvorni_sadrzaj>
      <item>Zvonimir Stojković punomoćnik sudionika u postupku ROLOS j.d.o.o. za usluge</item>
      <item>PRIVREDNA BANKA ZAGREB - DIONIČKO DRUŠTVO</item>
    </izvorni_sadrzaj>
    <derivirana_varijabla naziv="DomainObject.Predmet.OstaliListFormated_1">
      <item>Zvonimir Stojković punomoćnik sudionika u postupku ROLOS j.d.o.o. za usluge</item>
      <item>PRIVREDNA BANKA ZAGREB - DIONIČKO DRUŠTVO</item>
    </derivirana_varijabla>
  </DomainObject.Predmet.OstaliListFormated>
  <DomainObject.Predmet.OstaliListFormatedOIB>
    <izvorni_sadrzaj>
      <item>Zvonimir Stojković, OIB 77918453226 punomoćnik sudionika u postupku ROLOS j.d.o.o. za usluge</item>
      <item>PRIVREDNA BANKA ZAGREB - DIONIČKO DRUŠTVO, OIB 02535697732</item>
    </izvorni_sadrzaj>
    <derivirana_varijabla naziv="DomainObject.Predmet.OstaliListFormatedOIB_1">
      <item>Zvonimir Stojković, OIB 77918453226 punomoćnik sudionika u postupku ROLOS j.d.o.o. za usluge</item>
      <item>PRIVREDNA BANKA ZAGREB - DIONIČKO DRUŠTVO, OIB 02535697732</item>
    </derivirana_varijabla>
  </DomainObject.Predmet.OstaliListFormatedOIB>
  <DomainObject.Predmet.OstaliListFormatedWithAdress>
    <izvorni_sadrzaj>
      <item>Zvonimir Stojković, Hrebinečka Ulica 6, 10000 Zagreb punomoćnik sudionika u postupku ROLOS j.d.o.o. za usluge</item>
      <item>PRIVREDNA BANKA ZAGREB - DIONIČKO DRUŠTVO, Radnička cesta 50, 10000 Zagreb</item>
    </izvorni_sadrzaj>
    <derivirana_varijabla naziv="DomainObject.Predmet.OstaliListFormatedWithAdress_1">
      <item>Zvonimir Stojković, Hrebinečka Ulica 6, 10000 Zagreb punomoćnik sudionika u postupku ROLOS j.d.o.o. za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Zvonimir Stojković, OIB 77918453226, Hrebinečka Ulica 6, 10000 Zagreb punomoćnik sudionika u postupku ROLOS j.d.o.o. za usluge</item>
      <item>PRIVREDNA BANKA ZAGREB - DIONIČKO DRUŠTVO, OIB 02535697732, Radnička cesta 50, 10000 Zagreb</item>
    </izvorni_sadrzaj>
    <derivirana_varijabla naziv="DomainObject.Predmet.OstaliListFormatedWithAdressOIB_1">
      <item>Zvonimir Stojković, OIB 77918453226, Hrebinečka Ulica 6, 10000 Zagreb punomoćnik sudionika u postupku ROLOS j.d.o.o. za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Zvonimir Stojković</item>
      <item>PRIVREDNA BANKA ZAGREB - DIONIČKO DRUŠTVO</item>
    </izvorni_sadrzaj>
    <derivirana_varijabla naziv="DomainObject.Predmet.OstaliListNazivFormated_1">
      <item>Zvonimir Stojković</item>
      <item>PRIVREDNA BANKA ZAGREB - DIONIČKO DRUŠTVO</item>
    </derivirana_varijabla>
  </DomainObject.Predmet.OstaliListNazivFormated>
  <DomainObject.Predmet.OstaliListNazivFormatedOIB>
    <izvorni_sadrzaj>
      <item>Zvonimir Stojković, OIB 77918453226</item>
      <item>PRIVREDNA BANKA ZAGREB - DIONIČKO DRUŠTVO, OIB 02535697732</item>
    </izvorni_sadrzaj>
    <derivirana_varijabla naziv="DomainObject.Predmet.OstaliListNazivFormatedOIB_1">
      <item>Zvonimir Stojković, OIB 77918453226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2019.</izvorni_sadrzaj>
    <derivirana_varijabla naziv="DomainObject.Datum_1">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ROLOS j.d.o.o. za usluge</izvorni_sadrzaj>
    <derivirana_varijabla naziv="DomainObject.Predmet.ProtustrankaIDrugi_1">ROLOS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ROLOS j.d.o.o. za usluge, OIB 69165891917, Blažekova 11, 10000 Zagreb</izvorni_sadrzaj>
    <derivirana_varijabla naziv="DomainObject.Predmet.ProtustrankaIDrugiAdressOIB_1">ROLOS j.d.o.o. za usluge, OIB 69165891917, Blažekova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lipnja 2019.</izvorni_sadrzaj>
    <derivirana_varijabla naziv="DomainObject.Predmet.OdlukaRjesenje.DatumDonosenjaOdluke_1">12.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St-456/2019-20</izvorni_sadrzaj>
    <derivirana_varijabla naziv="DomainObject.Predmet.OdlukaRjesenje.Oznaka_1">St-456/2019-20</derivirana_varijabla>
  </DomainObject.Predmet.OdlukaRjesenje.Oznaka>
  <DomainObject.Predmet.SudioniciListNaziv>
    <izvorni_sadrzaj>
      <item>FINA Regionalni centar Zagreb</item>
      <item>ROLOS j.d.o.o. za usluge</item>
      <item>Zvonimir Stojković</item>
      <item>PRIVREDNA BANKA ZAGREB - DIONIČKO DRUŠTVO</item>
    </izvorni_sadrzaj>
    <derivirana_varijabla naziv="DomainObject.Predmet.SudioniciListNaziv_1">
      <item>FINA Regionalni centar Zagreb</item>
      <item>ROLOS j.d.o.o. za usluge</item>
      <item>Zvonimir Stojković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ROLOS j.d.o.o. za usluge, OIB 69165891917, Blažekova 11,10000 Zagreb</item>
      <item>Zvonimir Stojković, OIB 77918453226, Hrebinečka Ulica 6,10000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ROLOS j.d.o.o. za usluge, OIB 69165891917, Blažekova 11,10000 Zagreb</item>
      <item>Zvonimir Stojković, OIB 77918453226, Hrebinečka Ulica 6,10000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69165891917</item>
      <item>, OIB 77918453226</item>
      <item>, OIB 02535697732</item>
    </izvorni_sadrzaj>
    <derivirana_varijabla naziv="DomainObject.Predmet.SudioniciListNazivOIB_1">
      <item>, OIB 85821130368</item>
      <item>, OIB 69165891917</item>
      <item>, OIB 77918453226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16. svibnja 2019.</izvorni_sadrzaj>
    <derivirana_varijabla naziv="DomainObject.PredzadnjaOdlukaIzPredmeta.DatumDonosenjaOdluke_1">16. svibnja 2019.</derivirana_varijabla>
  </DomainObject.PredzadnjaOdlukaIzPredmeta.DatumDonosenjaOdluke>
  <DomainObject.PredzadnjaOdlukaIzPredmeta.Oznaka>
    <izvorni_sadrzaj>St-456/2019-17</izvorni_sadrzaj>
    <derivirana_varijabla naziv="DomainObject.PredzadnjaOdlukaIzPredmeta.Oznaka_1">St-456/2019-17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219</properties:Words>
  <properties:Characters>1057</properties:Characters>
  <properties:Lines>44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2019-03-26T10:38:00Z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2019-07-05T12:02:00Z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FINA - nalog prenijeti zaplijenjena sredstva u korist Fonda - otvoren i zaključen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