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5987" w14:paraId="fb65987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750589">
        <w:t>2372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750589" w:rsidRPr="00750589">
        <w:rPr>
          <w:lang w:val="hr-HR"/>
        </w:rPr>
        <w:t>UVALA VLAŠKA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75058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750589" w:rsidRPr="00750589">
        <w:rPr>
          <w:lang w:val="hr-HR"/>
        </w:rPr>
        <w:t>Zrinjsko - Frankopanska 68</w:t>
      </w:r>
      <w:r w:rsidR="00886C13">
        <w:rPr>
          <w:lang w:val="hr-HR"/>
        </w:rPr>
        <w:t xml:space="preserve">, OIB: </w:t>
      </w:r>
      <w:r w:rsidR="00750589" w:rsidRPr="00750589">
        <w:rPr>
          <w:lang w:val="hr-HR"/>
        </w:rPr>
        <w:t>40197650447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750589">
        <w:rPr>
          <w:lang w:val="hr-HR"/>
        </w:rPr>
        <w:t>UVALA VLAŠKA d.o.o., Split, Zrinjsko - Frankopanska 68, OIB: 40197650447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>
        <w:rPr>
          <w:lang w:val="hr-HR"/>
        </w:rPr>
        <w:t xml:space="preserve">. godine u </w:t>
      </w:r>
      <w:r w:rsidR="001D3B22">
        <w:rPr>
          <w:lang w:val="hr-HR"/>
        </w:rPr>
        <w:t>9</w:t>
      </w:r>
      <w:r w:rsidR="00DB2586">
        <w:rPr>
          <w:lang w:val="hr-HR"/>
        </w:rPr>
        <w:t>:</w:t>
      </w:r>
      <w:r w:rsidR="0075058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 w:rsidRPr="00240786">
        <w:rPr>
          <w:lang w:val="hr-HR"/>
        </w:rPr>
        <w:t xml:space="preserve">se </w:t>
      </w:r>
      <w:r w:rsidR="00886C13" w:rsidRPr="00240786">
        <w:rPr>
          <w:lang w:val="hr-HR"/>
        </w:rPr>
        <w:t xml:space="preserve"> </w:t>
      </w:r>
      <w:r w:rsidR="00B51C83" w:rsidRPr="00240786">
        <w:rPr>
          <w:lang w:val="hr-HR"/>
        </w:rPr>
        <w:t>Ivan Gjurašić iz Zagreba</w:t>
      </w:r>
      <w:r w:rsidR="00886C13" w:rsidRPr="00240786">
        <w:rPr>
          <w:lang w:val="hr-HR"/>
        </w:rPr>
        <w:t xml:space="preserve">, </w:t>
      </w:r>
      <w:r w:rsidR="00B51C83" w:rsidRPr="00240786">
        <w:rPr>
          <w:lang w:val="hr-HR"/>
        </w:rPr>
        <w:t>Petrinjska 28</w:t>
      </w:r>
      <w:r w:rsidR="00886C13" w:rsidRPr="00240786">
        <w:rPr>
          <w:lang w:val="hr-HR"/>
        </w:rPr>
        <w:t>,</w:t>
      </w:r>
      <w:r w:rsidR="00577B92" w:rsidRPr="00240786">
        <w:rPr>
          <w:lang w:val="hr-HR"/>
        </w:rPr>
        <w:t xml:space="preserve"> </w:t>
      </w:r>
      <w:r w:rsidR="00886C13" w:rsidRPr="00240786">
        <w:rPr>
          <w:lang w:val="hr-HR"/>
        </w:rPr>
        <w:t xml:space="preserve">OIB: </w:t>
      </w:r>
      <w:r w:rsidR="00B51C83" w:rsidRPr="00240786">
        <w:rPr>
          <w:lang w:val="hr-HR"/>
        </w:rPr>
        <w:t>66025260916</w:t>
      </w:r>
      <w:r w:rsidR="00886C13" w:rsidRPr="00240786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750589">
        <w:rPr>
          <w:lang w:val="hr-HR"/>
        </w:rPr>
        <w:t>UVALA VLAŠKA d.o.o., Split, Zrinjsko - Frankopanska 68, OIB: 40197650447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F71BC">
        <w:rPr>
          <w:lang w:val="hr-HR"/>
        </w:rPr>
        <w:t>2</w:t>
      </w:r>
      <w:r w:rsidR="00BD5331">
        <w:rPr>
          <w:lang w:val="hr-HR"/>
        </w:rPr>
        <w:t>7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750589">
        <w:rPr>
          <w:lang w:val="hr-HR"/>
        </w:rPr>
        <w:t>UVALA VLAŠKA d.o.o., Split, Zrinjsko - Frankopanska 68, OIB: 40197650447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750589">
        <w:rPr>
          <w:lang w:val="hr-HR"/>
        </w:rPr>
        <w:t>793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750589">
        <w:rPr>
          <w:lang w:val="hr-HR"/>
        </w:rPr>
        <w:t>505.313,87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E5F" w:rsidP="00AC6069" w:rsidR="00CA3E5F">
      <w:r>
        <w:separator/>
      </w:r>
    </w:p>
  </w:endnote>
  <w:endnote w:id="0" w:type="continuationSeparator">
    <w:p w:rsidRDefault="00CA3E5F" w:rsidP="00AC6069" w:rsidR="00CA3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E5F" w:rsidP="00AC6069" w:rsidR="00CA3E5F">
      <w:r>
        <w:separator/>
      </w:r>
    </w:p>
  </w:footnote>
  <w:footnote w:id="0" w:type="continuationSeparator">
    <w:p w:rsidRDefault="00CA3E5F" w:rsidP="00AC6069" w:rsidR="00CA3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A6775D" w:rsidRPr="00A6775D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750589">
          <w:rPr>
            <w:lang w:val="hr-HR"/>
          </w:rPr>
          <w:t>2372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D3B22"/>
    <w:rsid w:val="001E0B1F"/>
    <w:rsid w:val="001E7090"/>
    <w:rsid w:val="001F78DC"/>
    <w:rsid w:val="002014DC"/>
    <w:rsid w:val="00240786"/>
    <w:rsid w:val="00240944"/>
    <w:rsid w:val="002C37DB"/>
    <w:rsid w:val="002E1420"/>
    <w:rsid w:val="00307A5F"/>
    <w:rsid w:val="00317494"/>
    <w:rsid w:val="00374DDA"/>
    <w:rsid w:val="003A4819"/>
    <w:rsid w:val="003E4F7E"/>
    <w:rsid w:val="003E4FF9"/>
    <w:rsid w:val="003F7789"/>
    <w:rsid w:val="00435CFD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75058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00AC8"/>
    <w:rsid w:val="00A64824"/>
    <w:rsid w:val="00A6775D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C02F8"/>
    <w:rsid w:val="00BC1B8A"/>
    <w:rsid w:val="00BD35F6"/>
    <w:rsid w:val="00BD5331"/>
    <w:rsid w:val="00BE4D80"/>
    <w:rsid w:val="00C10ADB"/>
    <w:rsid w:val="00C22FCB"/>
    <w:rsid w:val="00C63AB0"/>
    <w:rsid w:val="00CA3327"/>
    <w:rsid w:val="00CA3E5F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6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St-2372/2015</izvorni_sadrzaj>
    <derivirana_varijabla naziv="DomainObject.Predmet.OznakaBroj_1">St-2372/2015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16. 5. 16. zaprimljen novi prijedlog nakon odbacivanja prijedloga za predstečajnu nagodbu 11 St-1243/2016</izvorni_sadrzaj>
    <derivirana_varijabla naziv="DomainObject.Predmet.PrimjedbaSuca_1">Dana 16. 5. 16. zaprimljen novi prijedlog nakon odbacivanja prijedloga za predstečajnu nagodbu 11 St-1243/2016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VLAŠKA d.o.o. za uzgoj i prodaju riba i školjki</izvorni_sadrzaj>
    <derivirana_varijabla naziv="DomainObject.Predmet.ProtustrankaFormated_1">  UVALA VLAŠKA d.o.o. za uzgoj i prodaju riba i školjki</derivirana_varijabla>
  </DomainObject.Predmet.ProtustrankaFormated>
  <DomainObject.Predmet.ProtustrankaFormatedOIB>
    <izvorni_sadrzaj>  UVALA VLAŠKA d.o.o. za uzgoj i prodaju riba i školjki, OIB 40197650447</izvorni_sadrzaj>
    <derivirana_varijabla naziv="DomainObject.Predmet.ProtustrankaFormatedOIB_1">  UVALA VLAŠKA d.o.o. za uzgoj i prodaju riba i školjki, OIB 40197650447</derivirana_varijabla>
  </DomainObject.Predmet.ProtustrankaFormatedOIB>
  <DomainObject.Predmet.ProtustrankaFormatedWithAdress>
    <izvorni_sadrzaj> UVALA VLAŠKA d.o.o. za uzgoj i prodaju riba i školjki, Zrinjsko - Frankopanska 68, 21000 Split</izvorni_sadrzaj>
    <derivirana_varijabla naziv="DomainObject.Predmet.ProtustrankaFormatedWithAdress_1"> UVALA VLAŠKA d.o.o. za uzgoj i prodaju riba i školjki, Zrinjsko - Frankopanska 68, 21000 Split</derivirana_varijabla>
  </DomainObject.Predmet.ProtustrankaFormatedWithAdress>
  <DomainObject.Predmet.ProtustrankaFormatedWithAdressOIB>
    <izvorni_sadrzaj> UVALA VLAŠKA d.o.o. za uzgoj i prodaju riba i školjki, OIB 40197650447, Zrinjsko - Frankopanska 68, 21000 Split</izvorni_sadrzaj>
    <derivirana_varijabla naziv="DomainObject.Predmet.ProtustrankaFormatedWithAdressOIB_1"> UVALA VLAŠKA d.o.o. za uzgoj i prodaju riba i školjki, OIB 40197650447, Zrinjsko - Frankopanska 68, 21000 Split</derivirana_varijabla>
  </DomainObject.Predmet.ProtustrankaFormatedWithAdressOIB>
  <DomainObject.Predmet.ProtustrankaWithAdress>
    <izvorni_sadrzaj>UVALA VLAŠKA d.o.o. za uzgoj i prodaju riba i školjki Zrinjsko - Frankopanska 68, 21000 Split</izvorni_sadrzaj>
    <derivirana_varijabla naziv="DomainObject.Predmet.ProtustrankaWithAdress_1">UVALA VLAŠKA d.o.o. za uzgoj i prodaju riba i školjki Zrinjsko - Frankopanska 68, 21000 Split</derivirana_varijabla>
  </DomainObject.Predmet.ProtustrankaWithAdress>
  <DomainObject.Predmet.ProtustrankaWithAdressOIB>
    <izvorni_sadrzaj>UVALA VLAŠKA d.o.o. za uzgoj i prodaju riba i školjki, OIB 40197650447, Zrinjsko - Frankopanska 68, 21000 Split</izvorni_sadrzaj>
    <derivirana_varijabla naziv="DomainObject.Predmet.ProtustrankaWithAdressOIB_1">UVALA VLAŠKA d.o.o. za uzgoj i prodaju riba i školjki, OIB 40197650447, Zrinjsko - Frankopanska 68, 21000 Split</derivirana_varijabla>
  </DomainObject.Predmet.ProtustrankaWithAdressOIB>
  <DomainObject.Predmet.ProtustrankaNazivFormated>
    <izvorni_sadrzaj>UVALA VLAŠKA d.o.o. za uzgoj i prodaju riba i školjki</izvorni_sadrzaj>
    <derivirana_varijabla naziv="DomainObject.Predmet.ProtustrankaNazivFormated_1">UVALA VLAŠKA d.o.o. za uzgoj i prodaju riba i školjki</derivirana_varijabla>
  </DomainObject.Predmet.ProtustrankaNazivFormated>
  <DomainObject.Predmet.ProtustrankaNazivFormatedOIB>
    <izvorni_sadrzaj>UVALA VLAŠKA d.o.o. za uzgoj i prodaju riba i školjki, OIB 40197650447</izvorni_sadrzaj>
    <derivirana_varijabla naziv="DomainObject.Predmet.ProtustrankaNazivFormatedOIB_1">UVALA VLAŠKA d.o.o. za uzgoj i prodaju riba i školjki, OIB 40197650447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505313.87</izvorni_sadrzaj>
    <derivirana_varijabla naziv="DomainObject.Predmet.TrenutnaVrijednost_1">505313.87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VLAŠKA d.o.o. za uzgoj i prodaju riba i školjki</item>
    </izvorni_sadrzaj>
    <derivirana_varijabla naziv="DomainObject.Predmet.ProtuStrankaListFormated_1">
      <item>UVALA VLAŠKA d.o.o. za uzgoj i prodaju riba i školjki</item>
    </derivirana_varijabla>
  </DomainObject.Predmet.ProtuStrankaListFormated>
  <DomainObject.Predmet.ProtuStrankaListFormatedOIB>
    <izvorni_sadrzaj>
      <item>UVALA VLAŠKA d.o.o. za uzgoj i prodaju riba i školjki, OIB 40197650447</item>
    </izvorni_sadrzaj>
    <derivirana_varijabla naziv="DomainObject.Predmet.ProtuStrankaListFormatedOIB_1">
      <item>UVALA VLAŠKA d.o.o. za uzgoj i prodaju riba i školjki, OIB 40197650447</item>
    </derivirana_varijabla>
  </DomainObject.Predmet.ProtuStrankaListFormatedOIB>
  <DomainObject.Predmet.ProtuStrankaListFormatedWithAdress>
    <izvorni_sadrzaj>
      <item>UVALA VLAŠKA d.o.o. za uzgoj i prodaju riba i školjki, Zrinjsko - Frankopanska 68, 21000 Split</item>
    </izvorni_sadrzaj>
    <derivirana_varijabla naziv="DomainObject.Predmet.ProtuStrankaListFormatedWithAdress_1">
      <item>UVALA VLAŠKA d.o.o. za uzgoj i prodaju riba i školjki, Zrinjsko - Frankopanska 68, 21000 Split</item>
    </derivirana_varijabla>
  </DomainObject.Predmet.ProtuStrankaListFormatedWithAdress>
  <DomainObject.Predmet.ProtuStrankaListFormatedWithAdressOIB>
    <izvorni_sadrzaj>
      <item>UVALA VLAŠKA d.o.o. za uzgoj i prodaju riba i školjki, OIB 40197650447, Zrinjsko - Frankopanska 68, 21000 Split</item>
    </izvorni_sadrzaj>
    <derivirana_varijabla naziv="DomainObject.Predmet.ProtuStrankaListFormatedWithAdressOIB_1">
      <item>UVALA VLAŠKA d.o.o. za uzgoj i prodaju riba i školjki, OIB 40197650447, Zrinjsko - Frankopanska 68, 21000 Split</item>
    </derivirana_varijabla>
  </DomainObject.Predmet.ProtuStrankaListFormatedWithAdressOIB>
  <DomainObject.Predmet.ProtuStrankaListNazivFormated>
    <izvorni_sadrzaj>
      <item>UVALA VLAŠKA d.o.o. za uzgoj i prodaju riba i školjki</item>
    </izvorni_sadrzaj>
    <derivirana_varijabla naziv="DomainObject.Predmet.ProtuStrankaListNazivFormated_1">
      <item>UVALA VLAŠKA d.o.o. za uzgoj i prodaju riba i školjki</item>
    </derivirana_varijabla>
  </DomainObject.Predmet.ProtuStrankaListNazivFormated>
  <DomainObject.Predmet.ProtuStrankaListNazivFormatedOIB>
    <izvorni_sadrzaj>
      <item>UVALA VLAŠKA d.o.o. za uzgoj i prodaju riba i školjki, OIB 40197650447</item>
    </izvorni_sadrzaj>
    <derivirana_varijabla naziv="DomainObject.Predmet.ProtuStrankaListNazivFormatedOIB_1">
      <item>UVALA VLAŠKA d.o.o. za uzgoj i prodaju riba i školjki, OIB 40197650447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VLAŠKA d.o.o. za uzgoj i prodaju riba i školjki</izvorni_sadrzaj>
    <derivirana_varijabla naziv="DomainObject.Predmet.ProtustrankaIDrugi_1">UVALA VLAŠKA d.o.o. za uzgoj i prodaju riba i školjki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VLAŠKA d.o.o. za uzgoj i prodaju riba i školjki, OIB 40197650447, Zrinjsko - Frankopanska 68, 21000 Split</izvorni_sadrzaj>
    <derivirana_varijabla naziv="DomainObject.Predmet.ProtustrankaIDrugiAdressOIB_1">UVALA VLAŠKA d.o.o. za uzgoj i prodaju riba i školjki, OIB 40197650447,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VLAŠKA d.o.o. za uzgoj i prodaju riba i školjki</item>
      <item>FINANCIJSKA AGENCIJA, RC SPLIT</item>
    </izvorni_sadrzaj>
    <derivirana_varijabla naziv="DomainObject.Predmet.SudioniciListNaziv_1">
      <item>UVALA VLAŠKA d.o.o. za uzgoj i prodaju riba i školjki</item>
      <item>FINANCIJSKA AGENCIJA, RC SPLIT</item>
    </derivirana_varijabla>
  </DomainObject.Predmet.SudioniciListNaziv>
  <DomainObject.Predmet.SudioniciListAdressOIB>
    <izvorni_sadrzaj>
      <item>UVALA VLAŠKA d.o.o. za uzgoj i prodaju riba i školjki, OIB 40197650447, Zrinjsko - Frankopanska 68,21000 Split</item>
      <item>FINANCIJSKA AGENCIJA, RC SPLIT, OIB 85821130368, Mažuranićevo šetalište 24 b,21000 Split</item>
    </izvorni_sadrzaj>
    <derivirana_varijabla naziv="DomainObject.Predmet.SudioniciListAdressOIB_1">
      <item>UVALA VLAŠKA d.o.o. za uzgoj i prodaju riba i školjki, OIB 40197650447, Zrinjsko - 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40197650447</item>
      <item>, OIB 85821130368</item>
    </izvorni_sadrzaj>
    <derivirana_varijabla naziv="DomainObject.Predmet.SudioniciListNazivOIB_1">
      <item>, OIB 40197650447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E01C7-6691-48EE-AA79-5517CDD42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4052</properties:Characters>
  <properties:Lines>111</properties:Lines>
  <properties:Paragraphs>36</properties:Paragraphs>
  <properties:TotalTime>500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2017-01-26T08:04:00Z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