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3b95" w14:paraId="5d43b95" w:rsidRDefault="00E836BD" w:rsidP="00E836BD" w:rsidR="00E836BD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836BD" w:rsidP="00E836BD" w:rsidR="00E836BD">
      <w:r>
        <w:t xml:space="preserve">     REPUBLIKA HRVATSKA</w:t>
      </w:r>
    </w:p>
    <w:p w:rsidRDefault="00E836BD" w:rsidP="00E836BD" w:rsidR="00E836BD">
      <w:r>
        <w:t>TRGOVAČKI SUD U ZAGREBU</w:t>
      </w:r>
    </w:p>
    <w:p w:rsidRDefault="00E836BD" w:rsidP="00E836BD" w:rsidR="00E836BD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E836BD" w:rsidP="00E836BD" w:rsidR="00E836BD"/>
    <w:p w:rsidRDefault="00E836BD" w:rsidP="00E836BD" w:rsidR="00E836BD"/>
    <w:p w:rsidRDefault="00E836BD" w:rsidP="00E836BD" w:rsidR="00E836BD"/>
    <w:p w:rsidRDefault="00E836BD" w:rsidP="00E836BD" w:rsidR="00E836BD">
      <w:pPr>
        <w:jc w:val="both"/>
      </w:pPr>
      <w:r>
        <w:t xml:space="preserve"> </w:t>
      </w:r>
      <w:r>
        <w:tab/>
        <w:t>Trgovački sud u Zagrebu, u skraćenom stečajnom postupku pod poslovnim brojem St-1664/17, temeljem odredbe članka 430. Stečajnog zakona (Narodne novine, broj: 71/2015, dalje u tekstu: SZ), dana 28. rujna 2017., objavljuje:</w:t>
      </w:r>
    </w:p>
    <w:p w:rsidRDefault="00E836BD" w:rsidP="00E836BD" w:rsidR="00E836BD">
      <w:pPr>
        <w:jc w:val="both"/>
        <w:rPr>
          <w:sz w:val="40"/>
          <w:szCs w:val="40"/>
        </w:rPr>
      </w:pPr>
    </w:p>
    <w:p w:rsidRDefault="00E836BD" w:rsidP="00E836BD" w:rsidR="00E836BD">
      <w:pPr>
        <w:jc w:val="center"/>
        <w:rPr>
          <w:b/>
        </w:rPr>
      </w:pPr>
      <w:r>
        <w:rPr>
          <w:b/>
        </w:rPr>
        <w:t>O G L A S</w:t>
      </w:r>
    </w:p>
    <w:p w:rsidRDefault="00E836BD" w:rsidP="00E836BD" w:rsidR="00E836BD">
      <w:pPr>
        <w:rPr>
          <w:b/>
        </w:rPr>
      </w:pPr>
    </w:p>
    <w:p w:rsidRDefault="00E836BD" w:rsidP="00E836BD" w:rsidR="00E836BD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VULGUS-UGOSTITELJSTVO j.d.o.o., Karlovac, Matka </w:t>
      </w:r>
      <w:proofErr w:type="spellStart"/>
      <w:r>
        <w:rPr>
          <w:szCs w:val="20"/>
        </w:rPr>
        <w:t>Laginje</w:t>
      </w:r>
      <w:proofErr w:type="spellEnd"/>
      <w:r>
        <w:rPr>
          <w:szCs w:val="20"/>
        </w:rPr>
        <w:t xml:space="preserve"> 6,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68458817752</w:t>
      </w:r>
      <w:proofErr w:type="spellEnd"/>
      <w:r>
        <w:t xml:space="preserve">. </w:t>
      </w:r>
    </w:p>
    <w:p w:rsidRDefault="00E836BD" w:rsidP="00E836BD" w:rsidR="00E836BD">
      <w:pPr>
        <w:pStyle w:val="Odlomakpopisa"/>
        <w:ind w:left="1428"/>
        <w:jc w:val="both"/>
      </w:pPr>
    </w:p>
    <w:p w:rsidRDefault="00E836BD" w:rsidP="00E836BD" w:rsidR="00E836BD">
      <w:pPr>
        <w:jc w:val="both"/>
      </w:pPr>
      <w:r>
        <w:t>II.</w:t>
      </w:r>
      <w:r>
        <w:tab/>
        <w:t>Iznos duga evidentiran na temelju neizvršenih osnova za plaćanje jest 179.350,16  kn.</w:t>
      </w:r>
    </w:p>
    <w:p w:rsidRDefault="00E836BD" w:rsidP="00E836BD" w:rsidR="00E836BD">
      <w:pPr>
        <w:ind w:left="360"/>
      </w:pPr>
      <w:r>
        <w:t xml:space="preserve"> </w:t>
      </w:r>
    </w:p>
    <w:p w:rsidRDefault="00E836BD" w:rsidP="00E836BD" w:rsidR="00E836BD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E836BD" w:rsidP="00E836BD" w:rsidR="00E836BD">
      <w:pPr>
        <w:ind w:firstLine="720"/>
        <w:jc w:val="both"/>
      </w:pPr>
    </w:p>
    <w:p w:rsidRDefault="00E836BD" w:rsidP="00E836BD" w:rsidR="00E836B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E836BD" w:rsidP="00E836BD" w:rsidR="00E836BD">
      <w:pPr>
        <w:pStyle w:val="Odlomakpopisa"/>
      </w:pPr>
    </w:p>
    <w:p w:rsidRDefault="00E836BD" w:rsidP="00E836BD" w:rsidR="00E836BD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836BD" w:rsidP="00E836BD" w:rsidR="00E836BD">
      <w:pPr>
        <w:jc w:val="center"/>
      </w:pPr>
    </w:p>
    <w:p w:rsidRDefault="00E836BD" w:rsidP="00E836BD" w:rsidR="00E836BD">
      <w:pPr>
        <w:jc w:val="center"/>
      </w:pPr>
      <w:r>
        <w:t>U Zagrebu 28. rujna 2017.</w:t>
      </w:r>
    </w:p>
    <w:p w:rsidRDefault="00E836BD" w:rsidP="00E836BD" w:rsidR="00E836BD"/>
    <w:p w:rsidRDefault="00E836BD" w:rsidP="00E836BD" w:rsidR="00E836B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E836BD" w:rsidP="00E836BD" w:rsidR="00E836BD">
      <w:pPr>
        <w:jc w:val="right"/>
      </w:pPr>
      <w:r>
        <w:t>Ivana Manestar</w:t>
      </w:r>
    </w:p>
    <w:p w:rsidRDefault="00E836BD" w:rsidP="00E836BD" w:rsidR="00E836BD">
      <w:pPr>
        <w:jc w:val="both"/>
      </w:pPr>
      <w:r>
        <w:tab/>
      </w:r>
    </w:p>
    <w:p w:rsidRDefault="00E836BD" w:rsidP="00E836BD" w:rsidR="00E836BD">
      <w:pPr>
        <w:jc w:val="right"/>
      </w:pPr>
    </w:p>
    <w:p w:rsidRDefault="00E836BD" w:rsidP="00E836BD" w:rsidR="00E836BD">
      <w:pPr>
        <w:jc w:val="right"/>
      </w:pPr>
    </w:p>
    <w:p w:rsidRDefault="00E836BD" w:rsidP="00E836BD" w:rsidR="00E836BD">
      <w:r>
        <w:t xml:space="preserve">DNA: </w:t>
      </w:r>
    </w:p>
    <w:p w:rsidRDefault="00E836BD" w:rsidP="00E836BD" w:rsidR="00E836BD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E836BD" w:rsidP="00E836BD" w:rsidR="00E836BD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289"/>
    <w:rsid w:val="00041289"/>
    <w:rsid w:val="001032F4"/>
    <w:rsid w:val="00131E95"/>
    <w:rsid w:val="0019711A"/>
    <w:rsid w:val="00197F24"/>
    <w:rsid w:val="001A1D04"/>
    <w:rsid w:val="0034753A"/>
    <w:rsid w:val="00457EF8"/>
    <w:rsid w:val="00793C25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836B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6B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36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36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36B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C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6B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36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36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36B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C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622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St-1664/2017</izvorni_sadrzaj>
    <derivirana_varijabla naziv="DomainObject.Predmet.OznakaBroj_1">St-1664/2017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VULGUS-UGOSTITELJSTVO j.d.o.o.</izvorni_sadrzaj>
    <derivirana_varijabla naziv="DomainObject.Predmet.ProtustrankaFormated_1">  VULGUS-UGOSTITELJSTVO j.d.o.o.</derivirana_varijabla>
  </DomainObject.Predmet.ProtustrankaFormated>
  <DomainObject.Predmet.ProtustrankaFormatedOIB>
    <izvorni_sadrzaj>  VULGUS-UGOSTITELJSTVO j.d.o.o., OIB 68458817752</izvorni_sadrzaj>
    <derivirana_varijabla naziv="DomainObject.Predmet.ProtustrankaFormatedOIB_1">  VULGUS-UGOSTITELJSTVO j.d.o.o., OIB 68458817752</derivirana_varijabla>
  </DomainObject.Predmet.ProtustrankaFormatedOIB>
  <DomainObject.Predmet.ProtustrankaFormatedWithAdress>
    <izvorni_sadrzaj> VULGUS-UGOSTITELJSTVO j.d.o.o., Matka Laginje 6, 47000 Karlovac</izvorni_sadrzaj>
    <derivirana_varijabla naziv="DomainObject.Predmet.ProtustrankaFormatedWithAdress_1"> VULGUS-UGOSTITELJSTVO j.d.o.o., Matka Laginje 6, 47000 Karlovac</derivirana_varijabla>
  </DomainObject.Predmet.ProtustrankaFormatedWithAdress>
  <DomainObject.Predmet.ProtustrankaFormatedWithAdressOIB>
    <izvorni_sadrzaj> VULGUS-UGOSTITELJSTVO j.d.o.o., OIB 68458817752, Matka Laginje 6, 47000 Karlovac</izvorni_sadrzaj>
    <derivirana_varijabla naziv="DomainObject.Predmet.ProtustrankaFormatedWithAdressOIB_1"> VULGUS-UGOSTITELJSTVO j.d.o.o., OIB 68458817752, Matka Laginje 6, 47000 Karlovac</derivirana_varijabla>
  </DomainObject.Predmet.ProtustrankaFormatedWithAdressOIB>
  <DomainObject.Predmet.ProtustrankaWithAdress>
    <izvorni_sadrzaj>VULGUS-UGOSTITELJSTVO j.d.o.o. Matka Laginje 6, 47000 Karlovac</izvorni_sadrzaj>
    <derivirana_varijabla naziv="DomainObject.Predmet.ProtustrankaWithAdress_1">VULGUS-UGOSTITELJSTVO j.d.o.o. Matka Laginje 6, 47000 Karlovac</derivirana_varijabla>
  </DomainObject.Predmet.ProtustrankaWithAdress>
  <DomainObject.Predmet.ProtustrankaWithAdressOIB>
    <izvorni_sadrzaj>VULGUS-UGOSTITELJSTVO j.d.o.o., OIB 68458817752, Matka Laginje 6, 47000 Karlovac</izvorni_sadrzaj>
    <derivirana_varijabla naziv="DomainObject.Predmet.ProtustrankaWithAdressOIB_1">VULGUS-UGOSTITELJSTVO j.d.o.o., OIB 68458817752, Matka Laginje 6, 47000 Karlovac</derivirana_varijabla>
  </DomainObject.Predmet.ProtustrankaWithAdressOIB>
  <DomainObject.Predmet.ProtustrankaNazivFormated>
    <izvorni_sadrzaj>VULGUS-UGOSTITELJSTVO j.d.o.o.</izvorni_sadrzaj>
    <derivirana_varijabla naziv="DomainObject.Predmet.ProtustrankaNazivFormated_1">VULGUS-UGOSTITELJSTVO j.d.o.o.</derivirana_varijabla>
  </DomainObject.Predmet.ProtustrankaNazivFormated>
  <DomainObject.Predmet.ProtustrankaNazivFormatedOIB>
    <izvorni_sadrzaj>VULGUS-UGOSTITELJSTVO j.d.o.o., OIB 68458817752</izvorni_sadrzaj>
    <derivirana_varijabla naziv="DomainObject.Predmet.ProtustrankaNazivFormatedOIB_1">VULGUS-UGOSTITELJSTVO j.d.o.o., OIB 68458817752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VULGUS-UGOSTITELJSTVO j.d.o.o.</item>
    </izvorni_sadrzaj>
    <derivirana_varijabla naziv="DomainObject.Predmet.ProtuStrankaListFormated_1">
      <item>VULGUS-UGOSTITELJSTVO j.d.o.o.</item>
    </derivirana_varijabla>
  </DomainObject.Predmet.ProtuStrankaListFormated>
  <DomainObject.Predmet.ProtuStrankaListFormatedOIB>
    <izvorni_sadrzaj>
      <item>VULGUS-UGOSTITELJSTVO j.d.o.o., OIB 68458817752</item>
    </izvorni_sadrzaj>
    <derivirana_varijabla naziv="DomainObject.Predmet.ProtuStrankaListFormatedOIB_1">
      <item>VULGUS-UGOSTITELJSTVO j.d.o.o., OIB 68458817752</item>
    </derivirana_varijabla>
  </DomainObject.Predmet.ProtuStrankaListFormatedOIB>
  <DomainObject.Predmet.ProtuStrankaListFormatedWithAdress>
    <izvorni_sadrzaj>
      <item>VULGUS-UGOSTITELJSTVO j.d.o.o., Matka Laginje 6, 47000 Karlovac</item>
    </izvorni_sadrzaj>
    <derivirana_varijabla naziv="DomainObject.Predmet.ProtuStrankaListFormatedWithAdress_1">
      <item>VULGUS-UGOSTITELJSTVO j.d.o.o., Matka Laginje 6, 47000 Karlovac</item>
    </derivirana_varijabla>
  </DomainObject.Predmet.ProtuStrankaListFormatedWithAdress>
  <DomainObject.Predmet.ProtuStrankaListFormatedWithAdressOIB>
    <izvorni_sadrzaj>
      <item>VULGUS-UGOSTITELJSTVO j.d.o.o., OIB 68458817752, Matka Laginje 6, 47000 Karlovac</item>
    </izvorni_sadrzaj>
    <derivirana_varijabla naziv="DomainObject.Predmet.ProtuStrankaListFormatedWithAdressOIB_1">
      <item>VULGUS-UGOSTITELJSTVO j.d.o.o., OIB 68458817752, Matka Laginje 6, 47000 Karlovac</item>
    </derivirana_varijabla>
  </DomainObject.Predmet.ProtuStrankaListFormatedWithAdressOIB>
  <DomainObject.Predmet.ProtuStrankaListNazivFormated>
    <izvorni_sadrzaj>
      <item>VULGUS-UGOSTITELJSTVO j.d.o.o.</item>
    </izvorni_sadrzaj>
    <derivirana_varijabla naziv="DomainObject.Predmet.ProtuStrankaListNazivFormated_1">
      <item>VULGUS-UGOSTITELJSTVO j.d.o.o.</item>
    </derivirana_varijabla>
  </DomainObject.Predmet.ProtuStrankaListNazivFormated>
  <DomainObject.Predmet.ProtuStrankaListNazivFormatedOIB>
    <izvorni_sadrzaj>
      <item>VULGUS-UGOSTITELJSTVO j.d.o.o., OIB 68458817752</item>
    </izvorni_sadrzaj>
    <derivirana_varijabla naziv="DomainObject.Predmet.ProtuStrankaListNazivFormatedOIB_1">
      <item>VULGUS-UGOSTITELJSTVO j.d.o.o., OIB 68458817752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VULGUS-UGOSTITELJSTVO j.d.o.o.</izvorni_sadrzaj>
    <derivirana_varijabla naziv="DomainObject.Predmet.ProtustrankaIDrugi_1">VULGUS-UGOSTITELJSTVO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VULGUS-UGOSTITELJSTVO j.d.o.o., OIB 68458817752, Matka Laginje 6, 47000 Karlovac</izvorni_sadrzaj>
    <derivirana_varijabla naziv="DomainObject.Predmet.ProtustrankaIDrugiAdressOIB_1">VULGUS-UGOSTITELJSTVO j.d.o.o., OIB 68458817752, Matka Laginje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VULGUS-UGOSTITELJSTVO j.d.o.o.</item>
    </izvorni_sadrzaj>
    <derivirana_varijabla naziv="DomainObject.Predmet.SudioniciListNaziv_1">
      <item>FINA regionalni centar Zagreb, podružnica Karlovac</item>
      <item>VULGUS-UGOSTITELJSTVO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VULGUS-UGOSTITELJSTVO j.d.o.o., OIB 68458817752, Matka Laginje 6,47000 Karlovac</item>
    </izvorni_sadrzaj>
    <derivirana_varijabla naziv="DomainObject.Predmet.SudioniciListAdressOIB_1">
      <item>FINA regionalni centar Zagreb, podružnica Karlovac, OIB 85821130368, Vitezovićeva 1,47000 Karlovac</item>
      <item>VULGUS-UGOSTITELJSTVO j.d.o.o., OIB 68458817752, Matka Laginje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68458817752</item>
    </izvorni_sadrzaj>
    <derivirana_varijabla naziv="DomainObject.Predmet.SudioniciListNazivOIB_1">
      <item>, OIB 85821130368</item>
      <item>, OIB 68458817752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1330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2017-09-27T14:04:00Z</dcterms:created>
  <dc:creator>Ivana Manestar</dc:creator>
  <dc:description/>
  <cp:keywords/>
  <cp:lastModifiedBy>Petra Komučar</cp:lastModifiedBy>
  <dcterms:modified xmlns:xsi="http://www.w3.org/2001/XMLSchema-instance" xsi:type="dcterms:W3CDTF">2017-09-28T08:18:00Z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