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1a1f" w14:paraId="5f51a1f" w:rsidRDefault="003311B6" w:rsidP="003311B6" w:rsidR="003311B6" w:rsidRPr="001C0EEF">
      <w:pPr>
        <w:jc w:val="right"/>
        <w15:collapsed w:val="false"/>
      </w:pPr>
      <w:r w:rsidRPr="001C0EEF">
        <w:t>Poslovni broj: 6 St-</w:t>
      </w:r>
      <w:r w:rsidR="00D20E84">
        <w:t>981/18-14</w:t>
      </w:r>
    </w:p>
    <w:p w:rsidRDefault="003311B6" w:rsidP="003311B6" w:rsidR="003311B6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3311B6" w:rsidP="003311B6" w:rsidR="003311B6" w:rsidRPr="001C0EEF">
      <w:pPr>
        <w:ind w:hanging="720" w:left="360"/>
        <w:jc w:val="both"/>
      </w:pPr>
      <w:r w:rsidRPr="001C0EEF">
        <w:t xml:space="preserve">  Republika Hrvatska</w:t>
      </w:r>
    </w:p>
    <w:p w:rsidRDefault="003311B6" w:rsidP="003311B6" w:rsidR="003311B6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3311B6" w:rsidP="003311B6" w:rsidR="003311B6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3311B6" w:rsidP="003311B6" w:rsidR="003311B6" w:rsidRPr="001C0EEF">
      <w:pPr>
        <w:jc w:val="both"/>
      </w:pPr>
    </w:p>
    <w:p w:rsidRDefault="003311B6" w:rsidP="003311B6" w:rsidR="003311B6">
      <w:pPr>
        <w:jc w:val="both"/>
      </w:pPr>
    </w:p>
    <w:p w:rsidRDefault="003311B6" w:rsidP="003311B6" w:rsidR="003311B6">
      <w:pPr>
        <w:jc w:val="both"/>
      </w:pPr>
    </w:p>
    <w:p w:rsidRDefault="003311B6" w:rsidP="003311B6" w:rsidR="003311B6" w:rsidRPr="001C0EEF">
      <w:pPr>
        <w:jc w:val="both"/>
      </w:pPr>
    </w:p>
    <w:p w:rsidRDefault="003311B6" w:rsidP="003311B6" w:rsidR="003311B6">
      <w:pPr>
        <w:jc w:val="center"/>
      </w:pPr>
      <w:r>
        <w:t>R E P U B L I K A  H R V A T S K A</w:t>
      </w:r>
    </w:p>
    <w:p w:rsidRDefault="003311B6" w:rsidP="003311B6" w:rsidR="003311B6">
      <w:pPr>
        <w:jc w:val="center"/>
      </w:pPr>
    </w:p>
    <w:p w:rsidRDefault="003311B6" w:rsidP="003311B6" w:rsidR="003311B6">
      <w:pPr>
        <w:jc w:val="center"/>
      </w:pPr>
      <w: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D20E84" w:rsidRPr="00093826">
        <w:rPr>
          <w:b/>
        </w:rPr>
        <w:t xml:space="preserve">SZL PROMET j.d.o.o. </w:t>
      </w:r>
      <w:proofErr w:type="spellStart"/>
      <w:r w:rsidR="00D20E84" w:rsidRPr="00093826">
        <w:rPr>
          <w:b/>
        </w:rPr>
        <w:t>Šodolovci</w:t>
      </w:r>
      <w:proofErr w:type="spellEnd"/>
      <w:r w:rsidR="00D20E84" w:rsidRPr="00093826">
        <w:rPr>
          <w:b/>
        </w:rPr>
        <w:t>, J. J. maja 2, OIB: 28491451270, MBS: 030148717</w:t>
      </w:r>
      <w:r w:rsidR="006139EC">
        <w:t xml:space="preserve">, </w:t>
      </w:r>
      <w:r w:rsidR="003B4C28">
        <w:t xml:space="preserve">dana </w:t>
      </w:r>
      <w:r w:rsidR="00D20E84">
        <w:t>14</w:t>
      </w:r>
      <w:r w:rsidR="003311B6">
        <w:t>. siječnja 2019.</w:t>
      </w:r>
      <w:r w:rsidR="00764F4E">
        <w:t xml:space="preserve">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D20E84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D20E84" w:rsidRPr="00D20E84">
        <w:rPr>
          <w:b/>
        </w:rPr>
        <w:t xml:space="preserve">SZL PROMET j.d.o.o. </w:t>
      </w:r>
      <w:proofErr w:type="spellStart"/>
      <w:r w:rsidR="00D20E84" w:rsidRPr="00D20E84">
        <w:rPr>
          <w:b/>
        </w:rPr>
        <w:t>Šodolovci</w:t>
      </w:r>
      <w:proofErr w:type="spellEnd"/>
      <w:r w:rsidR="00D20E84" w:rsidRPr="00D20E84">
        <w:rPr>
          <w:b/>
        </w:rPr>
        <w:t>, J. J. maja 2, OIB: 28491451270, MBS: 030148717</w:t>
      </w:r>
      <w:r w:rsidR="00D20E84">
        <w:rPr>
          <w:b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D20E84">
        <w:rPr>
          <w:b/>
        </w:rPr>
        <w:t>981</w:t>
      </w:r>
      <w:r w:rsidR="00A310E9" w:rsidRPr="00BB2037">
        <w:rPr>
          <w:b/>
        </w:rPr>
        <w:t>-</w:t>
      </w:r>
      <w:r w:rsidR="00937AAF">
        <w:rPr>
          <w:b/>
        </w:rPr>
        <w:t>18</w:t>
      </w:r>
      <w:bookmarkStart w:name="_GoBack" w:id="0"/>
      <w:bookmarkEnd w:id="0"/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3311B6">
        <w:rPr>
          <w:b/>
        </w:rPr>
        <w:t>2</w:t>
      </w:r>
      <w:r w:rsidR="00432313">
        <w:rPr>
          <w:b/>
        </w:rPr>
        <w:t>0</w:t>
      </w:r>
      <w:r w:rsidR="000C72EB">
        <w:rPr>
          <w:b/>
        </w:rPr>
        <w:t>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  <w:r w:rsidR="00D20E84" w:rsidRPr="00D20E84">
        <w:t>(10.000,00 kn nagrada stečajnom upravitelju, 1.500,00 kn troškovi zatvaranja žiro računa, izrada žiga, pristojbe, 1.500,00 kn sudska ovjera potpisa, 2.000,00 kn troškovi vođenja poslovnih knjiga, 5.000,00 kn trošak budućih parnica).</w:t>
      </w:r>
      <w:r w:rsidR="00D20E84">
        <w:t xml:space="preserve"> </w:t>
      </w: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3311B6">
      <w:pPr>
        <w:jc w:val="center"/>
      </w:pPr>
      <w:r w:rsidRPr="003311B6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20E84">
        <w:t>6. srpnja</w:t>
      </w:r>
      <w:r w:rsidR="003311B6">
        <w:t xml:space="preserve"> 2018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D20E84" w:rsidRPr="00093826">
        <w:rPr>
          <w:b/>
        </w:rPr>
        <w:t xml:space="preserve">SZL PROMET j.d.o.o. </w:t>
      </w:r>
      <w:proofErr w:type="spellStart"/>
      <w:r w:rsidR="00D20E84" w:rsidRPr="00093826">
        <w:rPr>
          <w:b/>
        </w:rPr>
        <w:t>Šodolovci</w:t>
      </w:r>
      <w:proofErr w:type="spellEnd"/>
      <w:r w:rsidR="00D20E84" w:rsidRPr="00093826">
        <w:rPr>
          <w:b/>
        </w:rPr>
        <w:t>, J. J. maja 2, OIB: 28491451270, MBS: 030148717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D20E84" w:rsidP="00D20E84" w:rsidR="00D20E84" w:rsidRPr="001C0EEF">
      <w:pPr>
        <w:jc w:val="right"/>
      </w:pPr>
      <w:r w:rsidRPr="001C0EEF">
        <w:lastRenderedPageBreak/>
        <w:t>Poslovni broj: 6 St-</w:t>
      </w:r>
      <w:r>
        <w:t>981/18-14</w:t>
      </w:r>
    </w:p>
    <w:p w:rsidRDefault="003311B6" w:rsidP="00160320" w:rsidR="003311B6">
      <w:pPr>
        <w:tabs>
          <w:tab w:pos="4050" w:val="left"/>
        </w:tabs>
        <w:jc w:val="both"/>
      </w:pPr>
    </w:p>
    <w:p w:rsidRDefault="003311B6" w:rsidP="00160320" w:rsidR="003311B6">
      <w:pPr>
        <w:tabs>
          <w:tab w:pos="4050" w:val="left"/>
        </w:tabs>
        <w:jc w:val="both"/>
      </w:pPr>
    </w:p>
    <w:p w:rsidRDefault="003311B6" w:rsidP="00160320" w:rsidR="003311B6">
      <w:pPr>
        <w:tabs>
          <w:tab w:pos="4050" w:val="left"/>
        </w:tabs>
        <w:jc w:val="both"/>
      </w:pPr>
    </w:p>
    <w:p w:rsidRDefault="00C43FA3" w:rsidP="003311B6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3311B6">
        <w:t xml:space="preserve">6 </w:t>
      </w:r>
      <w:r>
        <w:t>St-</w:t>
      </w:r>
      <w:r w:rsidR="00D20E84">
        <w:t>981/18-6</w:t>
      </w:r>
      <w:r w:rsidR="003311B6">
        <w:t xml:space="preserve"> od 5. studenog 2018</w:t>
      </w:r>
      <w:r>
        <w:t xml:space="preserve">. g., koje je usmeno iznio na ročištu održanom dana </w:t>
      </w:r>
      <w:r w:rsidR="003311B6">
        <w:t>9. siječnja 2019</w:t>
      </w:r>
      <w:r w:rsidR="00432313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3311B6">
        <w:t>2</w:t>
      </w:r>
      <w:r w:rsidR="00432313">
        <w:t>0</w:t>
      </w:r>
      <w:r w:rsidR="000C72EB">
        <w:t>.000</w:t>
      </w:r>
      <w:r>
        <w:t>,00 kn</w:t>
      </w:r>
      <w:r w:rsidR="003311B6">
        <w:t>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3311B6" w:rsidP="007C03FA" w:rsidR="003311B6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20E84">
        <w:t>14</w:t>
      </w:r>
      <w:r w:rsidR="003311B6">
        <w:t>. siječnja 2019.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3311B6" w:rsidP="004B741D" w:rsidR="003311B6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20E84">
        <w:t>14</w:t>
      </w:r>
      <w:r w:rsidR="003311B6">
        <w:t>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A33" w:rsidR="00465A33">
      <w:r>
        <w:separator/>
      </w:r>
    </w:p>
  </w:endnote>
  <w:endnote w:id="0" w:type="continuationSeparator">
    <w:p w:rsidRDefault="00465A33" w:rsidR="00465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A33" w:rsidR="00465A33">
      <w:r>
        <w:separator/>
      </w:r>
    </w:p>
  </w:footnote>
  <w:footnote w:id="0" w:type="continuationSeparator">
    <w:p w:rsidRDefault="00465A33" w:rsidR="00465A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37AA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52A1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666D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311B6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65A33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5F1402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37AAF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0E84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1BB5"/>
    <w:rsid w:val="00F76EF7"/>
    <w:rsid w:val="00F80660"/>
    <w:rsid w:val="00F81165"/>
    <w:rsid w:val="00F81190"/>
    <w:rsid w:val="00F827ED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7A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7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7A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7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158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St-981/2018</izvorni_sadrzaj>
    <derivirana_varijabla naziv="DomainObject.Predmet.OznakaBroj_1">St-981/2018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SZL PROMET jednostavno društvo s ograničenom odgovornošću za usluge</izvorni_sadrzaj>
    <derivirana_varijabla naziv="DomainObject.Predmet.ProtustrankaFormated_1">  SZL PROMET jednostavno društvo s ograničenom odgovornošću za usluge</derivirana_varijabla>
  </DomainObject.Predmet.ProtustrankaFormated>
  <DomainObject.Predmet.ProtustrankaFormatedOIB>
    <izvorni_sadrzaj>  SZL PROMET jednostavno društvo s ograničenom odgovornošću za usluge, OIB 28491451270</izvorni_sadrzaj>
    <derivirana_varijabla naziv="DomainObject.Predmet.ProtustrankaFormatedOIB_1">  SZL PROMET jednostavno društvo s ograničenom odgovornošću za usluge, OIB 28491451270</derivirana_varijabla>
  </DomainObject.Predmet.ProtustrankaFormatedOIB>
  <DomainObject.Predmet.ProtustrankaFormatedWithAdress>
    <izvorni_sadrzaj> SZL PROMET jednostavno društvo s ograničenom odgovornošću za usluge, Jovana Jovanovića Zmaja 2, 31216 Šodolovci</izvorni_sadrzaj>
    <derivirana_varijabla naziv="DomainObject.Predmet.ProtustrankaFormatedWithAdress_1"> SZL PROMET jednostavno društvo s ograničenom odgovornošću za usluge, Jovana Jovanovića Zmaja 2, 31216 Šodolovci</derivirana_varijabla>
  </DomainObject.Predmet.ProtustrankaFormatedWithAdress>
  <DomainObject.Predmet.ProtustrankaFormatedWithAdressOIB>
    <izvorni_sadrzaj> SZL PROMET jednostavno društvo s ograničenom odgovornošću za usluge, OIB 28491451270, Jovana Jovanovića Zmaja 2, 31216 Šodolovci</izvorni_sadrzaj>
    <derivirana_varijabla naziv="DomainObject.Predmet.ProtustrankaFormatedWithAdressOIB_1"> SZL PROMET jednostavno društvo s ograničenom odgovornošću za usluge, OIB 28491451270, Jovana Jovanovića Zmaja 2, 31216 Šodolovci</derivirana_varijabla>
  </DomainObject.Predmet.ProtustrankaFormatedWithAdressOIB>
  <DomainObject.Predmet.ProtustrankaWithAdress>
    <izvorni_sadrzaj>SZL PROMET jednostavno društvo s ograničenom odgovornošću za usluge Jovana Jovanovića Zmaja 2, 31216 Šodolovci</izvorni_sadrzaj>
    <derivirana_varijabla naziv="DomainObject.Predmet.ProtustrankaWithAdress_1">SZL PROMET jednostavno društvo s ograničenom odgovornošću za usluge Jovana Jovanovića Zmaja 2, 31216 Šodolovci</derivirana_varijabla>
  </DomainObject.Predmet.ProtustrankaWithAdress>
  <DomainObject.Predmet.ProtustrankaWithAdressOIB>
    <izvorni_sadrzaj>SZL PROMET jednostavno društvo s ograničenom odgovornošću za usluge, OIB 28491451270, Jovana Jovanovića Zmaja 2, 31216 Šodolovci</izvorni_sadrzaj>
    <derivirana_varijabla naziv="DomainObject.Predmet.ProtustrankaWithAdressOIB_1">SZL PROMET jednostavno društvo s ograničenom odgovornošću za usluge, OIB 28491451270, Jovana Jovanovića Zmaja 2, 31216 Šodolovci</derivirana_varijabla>
  </DomainObject.Predmet.ProtustrankaWithAdressOIB>
  <DomainObject.Predmet.ProtustrankaNazivFormated>
    <izvorni_sadrzaj>SZL PROMET jednostavno društvo s ograničenom odgovornošću za usluge</izvorni_sadrzaj>
    <derivirana_varijabla naziv="DomainObject.Predmet.ProtustrankaNazivFormated_1">SZL PROMET jednostavno društvo s ograničenom odgovornošću za usluge</derivirana_varijabla>
  </DomainObject.Predmet.ProtustrankaNazivFormated>
  <DomainObject.Predmet.ProtustrankaNazivFormatedOIB>
    <izvorni_sadrzaj>SZL PROMET jednostavno društvo s ograničenom odgovornošću za usluge, OIB 28491451270</izvorni_sadrzaj>
    <derivirana_varijabla naziv="DomainObject.Predmet.ProtustrankaNazivFormatedOIB_1">SZL PROMET jednostavno društvo s ograničenom odgovornošću za usluge, OIB 28491451270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SZL PROMET jednostavno društvo s ograničenom odgovornošću za usluge</item>
    </izvorni_sadrzaj>
    <derivirana_varijabla naziv="DomainObject.Predmet.ProtuStrankaListFormated_1">
      <item>SZL PROMET jednostavno društvo s ograničenom odgovornošću za usluge</item>
    </derivirana_varijabla>
  </DomainObject.Predmet.ProtuStrankaListFormated>
  <DomainObject.Predmet.ProtuStrankaListFormatedOIB>
    <izvorni_sadrzaj>
      <item>SZL PROMET jednostavno društvo s ograničenom odgovornošću za usluge, OIB 28491451270</item>
    </izvorni_sadrzaj>
    <derivirana_varijabla naziv="DomainObject.Predmet.ProtuStrankaListFormatedOIB_1">
      <item>SZL PROMET jednostavno društvo s ograničenom odgovornošću za usluge, OIB 28491451270</item>
    </derivirana_varijabla>
  </DomainObject.Predmet.ProtuStrankaListFormatedOIB>
  <DomainObject.Predmet.ProtuStrankaListFormatedWithAdress>
    <izvorni_sadrzaj>
      <item>SZL PROMET jednostavno društvo s ograničenom odgovornošću za usluge, Jovana Jovanovića Zmaja 2, 31216 Šodolovci</item>
    </izvorni_sadrzaj>
    <derivirana_varijabla naziv="DomainObject.Predmet.ProtuStrankaListFormatedWithAdress_1">
      <item>SZL PROMET jednostavno društvo s ograničenom odgovornošću za usluge, Jovana Jovanovića Zmaja 2, 31216 Šodolovci</item>
    </derivirana_varijabla>
  </DomainObject.Predmet.ProtuStrankaListFormatedWithAdress>
  <DomainObject.Predmet.ProtuStrankaListFormatedWithAdressOIB>
    <izvorni_sadrzaj>
      <item>SZL PROMET jednostavno društvo s ograničenom odgovornošću za usluge, OIB 28491451270, Jovana Jovanovića Zmaja 2, 31216 Šodolovci</item>
    </izvorni_sadrzaj>
    <derivirana_varijabla naziv="DomainObject.Predmet.ProtuStrankaListFormatedWithAdressOIB_1">
      <item>SZL PROMET jednostavno društvo s ograničenom odgovornošću za usluge, OIB 28491451270, Jovana Jovanovića Zmaja 2, 31216 Šodolovci</item>
    </derivirana_varijabla>
  </DomainObject.Predmet.ProtuStrankaListFormatedWithAdressOIB>
  <DomainObject.Predmet.ProtuStrankaListNazivFormated>
    <izvorni_sadrzaj>
      <item>SZL PROMET jednostavno društvo s ograničenom odgovornošću za usluge</item>
    </izvorni_sadrzaj>
    <derivirana_varijabla naziv="DomainObject.Predmet.ProtuStrankaListNazivFormated_1">
      <item>SZL PROMET jednostavno društvo s ograničenom odgovornošću za usluge</item>
    </derivirana_varijabla>
  </DomainObject.Predmet.ProtuStrankaListNazivFormated>
  <DomainObject.Predmet.ProtuStrankaListNazivFormatedOIB>
    <izvorni_sadrzaj>
      <item>SZL PROMET jednostavno društvo s ograničenom odgovornošću za usluge, OIB 28491451270</item>
    </izvorni_sadrzaj>
    <derivirana_varijabla naziv="DomainObject.Predmet.ProtuStrankaListNazivFormatedOIB_1">
      <item>SZL PROMET jednostavno društvo s ograničenom odgovornošću za usluge, OIB 28491451270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SZL PROMET jednostavno društvo s ograničenom odgovornošću za usluge</izvorni_sadrzaj>
    <derivirana_varijabla naziv="DomainObject.Predmet.ProtustrankaIDrugi_1">SZL PROMET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SZL PROMET jednostavno društvo s ograničenom odgovornošću za usluge, OIB 28491451270, Jovana Jovanovića Zmaja 2, 31216 Šodolovci</izvorni_sadrzaj>
    <derivirana_varijabla naziv="DomainObject.Predmet.ProtustrankaIDrugiAdressOIB_1">SZL PROMET jednostavno društvo s ograničenom odgovornošću za usluge, OIB 28491451270, Jovana Jovanovića Zmaja 2,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SZL PROMET jednostavno društvo s ograničenom odgovornošću za usluge</item>
    </izvorni_sadrzaj>
    <derivirana_varijabla naziv="DomainObject.Predmet.SudioniciListNaziv_1">
      <item>FINA RC OSIJEK</item>
      <item>SZL PROMET jednostavno društvo s ograničenom odgovornošću za usluge</item>
    </derivirana_varijabla>
  </DomainObject.Predmet.SudioniciListNaziv>
  <DomainObject.Predmet.SudioniciListAdressOIB>
    <izvorni_sadrzaj>
      <item>FINA RC OSIJEK, OIB 85821130368</item>
      <item>SZL PROMET jednostavno društvo s ograničenom odgovornošću za usluge, OIB 28491451270, Jovana Jovanovića Zmaja 2,31216 Šodolovci</item>
    </izvorni_sadrzaj>
    <derivirana_varijabla naziv="DomainObject.Predmet.SudioniciListAdressOIB_1">
      <item>FINA RC OSIJEK, OIB 85821130368</item>
      <item>SZL PROMET jednostavno društvo s ograničenom odgovornošću za usluge, OIB 28491451270, Jovana Jovanovića Zmaja 2,31216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28491451270</item>
    </izvorni_sadrzaj>
    <derivirana_varijabla naziv="DomainObject.Predmet.SudioniciListNazivOIB_1">
      <item>, OIB 85821130368</item>
      <item>, OIB 28491451270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St-981/2018-8</izvorni_sadrzaj>
    <derivirana_varijabla naziv="DomainObject.PredzadnjaOdlukaIzPredmeta.Oznaka_1">St-981/2018-8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5874EB-4A8F-4253-A7D2-44DEB870C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2388</properties:Characters>
  <properties:Lines>102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2017-09-22T07:07:00Z</dcterms:created>
  <dc:creator>hermanj</dc:creator>
  <cp:lastModifiedBy>Danijela Sekulić</cp:lastModifiedBy>
  <cp:lastPrinted>2019-01-14T07:57:00Z</cp:lastPrinted>
  <dcterms:modified xmlns:xsi="http://www.w3.org/2001/XMLSchema-instance" xsi:type="dcterms:W3CDTF">2019-01-14T07:57:00Z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